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7BC9D8" w14:textId="77777777" w:rsidR="00CD7A61" w:rsidRDefault="00337617" w:rsidP="00CD7A61">
      <w:r>
        <w:rPr>
          <w:noProof/>
          <w:lang w:eastAsia="zh-TW"/>
        </w:rPr>
        <mc:AlternateContent>
          <mc:Choice Requires="wps">
            <w:drawing>
              <wp:anchor distT="0" distB="0" distL="114300" distR="114300" simplePos="0" relativeHeight="251566080" behindDoc="0" locked="0" layoutInCell="1" allowOverlap="1" wp14:anchorId="227BCE06" wp14:editId="227BCE07">
                <wp:simplePos x="0" y="0"/>
                <wp:positionH relativeFrom="margin">
                  <wp:posOffset>-3175</wp:posOffset>
                </wp:positionH>
                <wp:positionV relativeFrom="paragraph">
                  <wp:posOffset>47625</wp:posOffset>
                </wp:positionV>
                <wp:extent cx="5490210" cy="814070"/>
                <wp:effectExtent l="0" t="0" r="15240" b="5080"/>
                <wp:wrapNone/>
                <wp:docPr id="6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CE5D" w14:textId="77777777" w:rsidR="007A3583" w:rsidRPr="00CD3D51" w:rsidRDefault="007A3583" w:rsidP="00CD7A61">
                            <w:pPr>
                              <w:rPr>
                                <w:sz w:val="24"/>
                              </w:rPr>
                            </w:pPr>
                            <w:r w:rsidRPr="00CD3D51">
                              <w:rPr>
                                <w:sz w:val="24"/>
                              </w:rPr>
                              <w:t>SupplyOn AirSupply Supplier EDI Information</w:t>
                            </w:r>
                          </w:p>
                          <w:p w14:paraId="227BCE5E" w14:textId="77777777" w:rsidR="007A3583" w:rsidRPr="00093ADD" w:rsidRDefault="007A3583" w:rsidP="00CD7A61">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156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" filled="f" stroked="f">
                <v:textbox inset="12.5mm,0,0,0">
                  <w:txbxContent>
                    <w:p w14:paraId="227BCE5D" w14:textId="77777777" w:rsidR="007A3583" w:rsidRPr="00CD3D51" w:rsidRDefault="007A3583" w:rsidP="00CD7A61">
                      <w:pPr>
                        <w:rPr>
                          <w:sz w:val="24"/>
                        </w:rPr>
                      </w:pPr>
                      <w:r w:rsidRPr="00CD3D51">
                        <w:rPr>
                          <w:sz w:val="24"/>
                        </w:rPr>
                        <w:t>SupplyOn AirSupply Supplier EDI Information</w:t>
                      </w:r>
                    </w:p>
                    <w:p w14:paraId="227BCE5E" w14:textId="77777777" w:rsidR="007A3583" w:rsidRPr="00093ADD" w:rsidRDefault="007A3583" w:rsidP="00CD7A61">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227BC9D9" w14:textId="77777777" w:rsidR="00CD7A61" w:rsidRDefault="00CD7A61" w:rsidP="00CD7A61"/>
    <w:p w14:paraId="227BC9DA" w14:textId="77777777" w:rsidR="00CD7A61" w:rsidRDefault="00CD7A61" w:rsidP="00CD7A61"/>
    <w:p w14:paraId="227BC9DB" w14:textId="77777777" w:rsidR="00CD7A61" w:rsidRDefault="00CD7A61" w:rsidP="00CD7A61"/>
    <w:p w14:paraId="227BC9DC" w14:textId="77777777" w:rsidR="00CD7A61" w:rsidRDefault="00CD7A61" w:rsidP="00CD7A61"/>
    <w:p w14:paraId="227BC9DD" w14:textId="77777777" w:rsidR="00CD7A61" w:rsidRDefault="00CD7A61" w:rsidP="00CD7A61"/>
    <w:p w14:paraId="227BC9DE" w14:textId="77777777" w:rsidR="00CD7A61" w:rsidRDefault="00CD7A61" w:rsidP="00CD7A61"/>
    <w:p w14:paraId="227BC9DF" w14:textId="77777777" w:rsidR="00CD7A61" w:rsidRPr="00416560" w:rsidRDefault="00337617" w:rsidP="00CD7A61">
      <w:r>
        <w:rPr>
          <w:noProof/>
          <w:lang w:eastAsia="zh-TW"/>
        </w:rPr>
        <mc:AlternateContent>
          <mc:Choice Requires="wpg">
            <w:drawing>
              <wp:anchor distT="0" distB="0" distL="114300" distR="114300" simplePos="0" relativeHeight="251567104" behindDoc="0" locked="0" layoutInCell="1" allowOverlap="1" wp14:anchorId="227BCE08" wp14:editId="227BCE09">
                <wp:simplePos x="0" y="0"/>
                <wp:positionH relativeFrom="column">
                  <wp:posOffset>-69850</wp:posOffset>
                </wp:positionH>
                <wp:positionV relativeFrom="paragraph">
                  <wp:posOffset>165735</wp:posOffset>
                </wp:positionV>
                <wp:extent cx="5939790" cy="6759575"/>
                <wp:effectExtent l="0" t="3810" r="0" b="0"/>
                <wp:wrapNone/>
                <wp:docPr id="5632"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6064"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5"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CE5F" w14:textId="77777777" w:rsidR="007A3583" w:rsidRDefault="007A3583" w:rsidP="00CD7A61">
                              <w:pPr>
                                <w:rPr>
                                  <w:b/>
                                  <w:sz w:val="28"/>
                                </w:rPr>
                              </w:pPr>
                              <w:proofErr w:type="spellStart"/>
                              <w:r w:rsidRPr="003F7F05">
                                <w:rPr>
                                  <w:b/>
                                  <w:sz w:val="28"/>
                                </w:rPr>
                                <w:t>BoostAeroXML</w:t>
                              </w:r>
                              <w:proofErr w:type="spellEnd"/>
                              <w:r w:rsidRPr="003F7F05">
                                <w:rPr>
                                  <w:b/>
                                  <w:sz w:val="28"/>
                                </w:rPr>
                                <w:t xml:space="preserve"> V2.10 message format </w:t>
                              </w:r>
                            </w:p>
                            <w:p w14:paraId="227BCE60" w14:textId="77777777" w:rsidR="007A3583" w:rsidRDefault="007A3583" w:rsidP="00CD7A61">
                              <w:pPr>
                                <w:rPr>
                                  <w:b/>
                                  <w:sz w:val="28"/>
                                </w:rPr>
                              </w:pPr>
                              <w:r>
                                <w:rPr>
                                  <w:b/>
                                  <w:sz w:val="28"/>
                                </w:rPr>
                                <w:t>Consumption Report</w:t>
                              </w:r>
                            </w:p>
                            <w:p w14:paraId="227BCE61" w14:textId="77777777" w:rsidR="007A3583" w:rsidRDefault="007A3583" w:rsidP="00CD7A61">
                              <w:pPr>
                                <w:tabs>
                                  <w:tab w:val="left" w:pos="1418"/>
                                </w:tabs>
                                <w:rPr>
                                  <w:sz w:val="28"/>
                                </w:rPr>
                              </w:pPr>
                            </w:p>
                            <w:p w14:paraId="227BCE62" w14:textId="77777777" w:rsidR="007A3583" w:rsidRPr="007C58C4" w:rsidRDefault="007A3583" w:rsidP="00945534">
                              <w:pPr>
                                <w:rPr>
                                  <w:sz w:val="22"/>
                                </w:rPr>
                              </w:pPr>
                              <w:r w:rsidRPr="007C58C4">
                                <w:rPr>
                                  <w:sz w:val="22"/>
                                </w:rPr>
                                <w:t>AirSupply GUI Scheduler Message Type</w:t>
                              </w:r>
                              <w:r>
                                <w:rPr>
                                  <w:sz w:val="22"/>
                                </w:rPr>
                                <w:t xml:space="preserve"> for VMI</w:t>
                              </w:r>
                              <w:r w:rsidRPr="007C58C4">
                                <w:rPr>
                                  <w:sz w:val="22"/>
                                </w:rPr>
                                <w:t xml:space="preserve">: </w:t>
                              </w:r>
                            </w:p>
                            <w:p w14:paraId="227BCE63" w14:textId="77777777" w:rsidR="007A3583" w:rsidRDefault="007A3583" w:rsidP="00CD7A61">
                              <w:pPr>
                                <w:tabs>
                                  <w:tab w:val="left" w:pos="1418"/>
                                </w:tabs>
                                <w:rPr>
                                  <w:sz w:val="22"/>
                                </w:rPr>
                              </w:pPr>
                              <w:r w:rsidRPr="00945534">
                                <w:rPr>
                                  <w:sz w:val="22"/>
                                </w:rPr>
                                <w:t xml:space="preserve">42 </w:t>
                              </w:r>
                              <w:proofErr w:type="spellStart"/>
                              <w:r w:rsidRPr="00945534">
                                <w:rPr>
                                  <w:sz w:val="22"/>
                                </w:rPr>
                                <w:t>VMI_StockInfo_StockMovements</w:t>
                              </w:r>
                              <w:proofErr w:type="spellEnd"/>
                              <w:r w:rsidRPr="00945534">
                                <w:rPr>
                                  <w:sz w:val="22"/>
                                </w:rPr>
                                <w:t xml:space="preserve"> / Consumption Report</w:t>
                              </w:r>
                            </w:p>
                            <w:p w14:paraId="227BCE64" w14:textId="77777777" w:rsidR="007A3583" w:rsidRPr="00945534" w:rsidRDefault="007A3583" w:rsidP="00CD7A61">
                              <w:pPr>
                                <w:tabs>
                                  <w:tab w:val="left" w:pos="1418"/>
                                </w:tabs>
                                <w:rPr>
                                  <w:szCs w:val="20"/>
                                </w:rPr>
                              </w:pPr>
                            </w:p>
                            <w:p w14:paraId="227BCE65" w14:textId="77777777" w:rsidR="007A3583" w:rsidRPr="007C58C4" w:rsidRDefault="007A3583" w:rsidP="00CD7A61">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227BCE66" w14:textId="22886968" w:rsidR="007A3583" w:rsidRPr="007C58C4" w:rsidRDefault="007A3583" w:rsidP="00CD7A61">
                              <w:pPr>
                                <w:rPr>
                                  <w:szCs w:val="20"/>
                                </w:rPr>
                              </w:pPr>
                              <w:r w:rsidRPr="007C58C4">
                                <w:rPr>
                                  <w:szCs w:val="20"/>
                                </w:rPr>
                                <w:t>Version: 1.</w:t>
                              </w:r>
                              <w:r w:rsidR="00967CD9">
                                <w:rPr>
                                  <w:szCs w:val="20"/>
                                </w:rPr>
                                <w:t>6</w:t>
                              </w:r>
                              <w:r w:rsidRPr="007C58C4">
                                <w:rPr>
                                  <w:szCs w:val="20"/>
                                </w:rPr>
                                <w:t xml:space="preserve"> </w:t>
                              </w:r>
                            </w:p>
                            <w:p w14:paraId="227BCE67" w14:textId="1D6BDE99" w:rsidR="007A3583" w:rsidRPr="007C58C4" w:rsidRDefault="007A3583" w:rsidP="00CD7A61">
                              <w:pPr>
                                <w:rPr>
                                  <w:szCs w:val="20"/>
                                </w:rPr>
                              </w:pPr>
                              <w:r w:rsidRPr="007C58C4">
                                <w:rPr>
                                  <w:szCs w:val="20"/>
                                </w:rPr>
                                <w:t xml:space="preserve">Date: </w:t>
                              </w:r>
                              <w:r w:rsidR="00967CD9">
                                <w:rPr>
                                  <w:szCs w:val="20"/>
                                </w:rPr>
                                <w:t>17.01.2013</w:t>
                              </w:r>
                            </w:p>
                            <w:p w14:paraId="227BCE68" w14:textId="77777777" w:rsidR="007A3583" w:rsidRPr="004B0984" w:rsidRDefault="007A3583" w:rsidP="00CD7A61">
                              <w:pPr>
                                <w:rPr>
                                  <w:szCs w:val="20"/>
                                </w:rPr>
                              </w:pPr>
                            </w:p>
                            <w:p w14:paraId="227BCE69" w14:textId="77777777" w:rsidR="007A3583" w:rsidRPr="004B0984" w:rsidRDefault="007A3583" w:rsidP="00CD7A61">
                              <w:pPr>
                                <w:rPr>
                                  <w:szCs w:val="20"/>
                                </w:rPr>
                              </w:pPr>
                              <w:r w:rsidRPr="004B0984">
                                <w:rPr>
                                  <w:szCs w:val="20"/>
                                </w:rPr>
                                <w:t>Document available in English (only)</w:t>
                              </w:r>
                            </w:p>
                          </w:txbxContent>
                        </wps:txbx>
                        <wps:bodyPr rot="0" vert="horz" wrap="square" lIns="0" tIns="45720" rIns="0" bIns="45720" anchor="t" anchorCtr="0" upright="1">
                          <a:noAutofit/>
                        </wps:bodyPr>
                      </wps:wsp>
                      <pic:pic xmlns:pic="http://schemas.openxmlformats.org/drawingml/2006/picture">
                        <pic:nvPicPr>
                          <pic:cNvPr id="6066"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1567104"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Q/cYA&#10;AADdAAAADwAAAGRycy9kb3ducmV2LnhtbESPT2vCQBTE74LfYXmCN930D6GkriKFQBEPrebQ4+vu&#10;axLMvk13tyZ+e7cgeBxm5jfMajPaTpzJh9axgodlBoJYO9NyraA6losXECEiG+wck4ILBdisp5MV&#10;FsYN/EnnQ6xFgnAoUEETY19IGXRDFsPS9cTJ+3HeYkzS19J4HBLcdvIxy3JpseW00GBPbw3p0+HP&#10;KnjS5fc+0Ff5W+nSb/W4O30MO6Xms3H7CiLSGO/hW/vdKMiz/Bn+36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NQ/cYAAADdAAAADwAAAAAAAAAAAAAAAACYAgAAZHJz&#10;L2Rvd25yZXYueG1sUEsFBgAAAAAEAAQA9QAAAIsDAAAAAA==&#10;" fillcolor="#dadada" stroked="f"/>
                <v:shape id="Text Box 3" o:sp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DAsUA&#10;AADdAAAADwAAAGRycy9kb3ducmV2LnhtbESPQWvCQBSE74X+h+UJvdWNQoNEV5GQQgtSSLTQ4yP7&#10;TILZtyG76vrvu4LgcZiZb5jVJpheXGh0nWUFs2kCgri2uuNGwWH/+b4A4Tyyxt4yKbiRg8369WWF&#10;mbZXLulS+UZECLsMFbTeD5mUrm7JoJvagTh6Rzsa9FGOjdQjXiPc9HKeJKk02HFcaHGgvKX6VJ2N&#10;gr950RThp9z+8veuDKci3+fnSqm3SdguQXgK/hl+tL+0gjRJP+D+Jj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8MCxQAAAN0AAAAPAAAAAAAAAAAAAAAAAJgCAABkcnMv&#10;ZG93bnJldi54bWxQSwUGAAAAAAQABAD1AAAAigMAAAAA&#10;" filled="f" stroked="f">
                  <v:textbox inset="0,,0">
                    <w:txbxContent>
                      <w:p w14:paraId="227BCE5F" w14:textId="77777777" w:rsidR="007A3583" w:rsidRDefault="007A3583" w:rsidP="00CD7A61">
                        <w:pPr>
                          <w:rPr>
                            <w:b/>
                            <w:sz w:val="28"/>
                          </w:rPr>
                        </w:pPr>
                        <w:proofErr w:type="spellStart"/>
                        <w:r w:rsidRPr="003F7F05">
                          <w:rPr>
                            <w:b/>
                            <w:sz w:val="28"/>
                          </w:rPr>
                          <w:t>BoostAeroXML</w:t>
                        </w:r>
                        <w:proofErr w:type="spellEnd"/>
                        <w:r w:rsidRPr="003F7F05">
                          <w:rPr>
                            <w:b/>
                            <w:sz w:val="28"/>
                          </w:rPr>
                          <w:t xml:space="preserve"> V2.10 message format </w:t>
                        </w:r>
                      </w:p>
                      <w:p w14:paraId="227BCE60" w14:textId="77777777" w:rsidR="007A3583" w:rsidRDefault="007A3583" w:rsidP="00CD7A61">
                        <w:pPr>
                          <w:rPr>
                            <w:b/>
                            <w:sz w:val="28"/>
                          </w:rPr>
                        </w:pPr>
                        <w:r>
                          <w:rPr>
                            <w:b/>
                            <w:sz w:val="28"/>
                          </w:rPr>
                          <w:t>Consumption Report</w:t>
                        </w:r>
                      </w:p>
                      <w:p w14:paraId="227BCE61" w14:textId="77777777" w:rsidR="007A3583" w:rsidRDefault="007A3583" w:rsidP="00CD7A61">
                        <w:pPr>
                          <w:tabs>
                            <w:tab w:val="left" w:pos="1418"/>
                          </w:tabs>
                          <w:rPr>
                            <w:sz w:val="28"/>
                          </w:rPr>
                        </w:pPr>
                      </w:p>
                      <w:p w14:paraId="227BCE62" w14:textId="77777777" w:rsidR="007A3583" w:rsidRPr="007C58C4" w:rsidRDefault="007A3583" w:rsidP="00945534">
                        <w:pPr>
                          <w:rPr>
                            <w:sz w:val="22"/>
                          </w:rPr>
                        </w:pPr>
                        <w:r w:rsidRPr="007C58C4">
                          <w:rPr>
                            <w:sz w:val="22"/>
                          </w:rPr>
                          <w:t>AirSupply GUI Scheduler Message Type</w:t>
                        </w:r>
                        <w:r>
                          <w:rPr>
                            <w:sz w:val="22"/>
                          </w:rPr>
                          <w:t xml:space="preserve"> for VMI</w:t>
                        </w:r>
                        <w:r w:rsidRPr="007C58C4">
                          <w:rPr>
                            <w:sz w:val="22"/>
                          </w:rPr>
                          <w:t xml:space="preserve">: </w:t>
                        </w:r>
                      </w:p>
                      <w:p w14:paraId="227BCE63" w14:textId="77777777" w:rsidR="007A3583" w:rsidRDefault="007A3583" w:rsidP="00CD7A61">
                        <w:pPr>
                          <w:tabs>
                            <w:tab w:val="left" w:pos="1418"/>
                          </w:tabs>
                          <w:rPr>
                            <w:sz w:val="22"/>
                          </w:rPr>
                        </w:pPr>
                        <w:r w:rsidRPr="00945534">
                          <w:rPr>
                            <w:sz w:val="22"/>
                          </w:rPr>
                          <w:t xml:space="preserve">42 </w:t>
                        </w:r>
                        <w:proofErr w:type="spellStart"/>
                        <w:r w:rsidRPr="00945534">
                          <w:rPr>
                            <w:sz w:val="22"/>
                          </w:rPr>
                          <w:t>VMI_StockInfo_StockMovements</w:t>
                        </w:r>
                        <w:proofErr w:type="spellEnd"/>
                        <w:r w:rsidRPr="00945534">
                          <w:rPr>
                            <w:sz w:val="22"/>
                          </w:rPr>
                          <w:t xml:space="preserve"> / Consumption Report</w:t>
                        </w:r>
                      </w:p>
                      <w:p w14:paraId="227BCE64" w14:textId="77777777" w:rsidR="007A3583" w:rsidRPr="00945534" w:rsidRDefault="007A3583" w:rsidP="00CD7A61">
                        <w:pPr>
                          <w:tabs>
                            <w:tab w:val="left" w:pos="1418"/>
                          </w:tabs>
                          <w:rPr>
                            <w:szCs w:val="20"/>
                          </w:rPr>
                        </w:pPr>
                      </w:p>
                      <w:p w14:paraId="227BCE65" w14:textId="77777777" w:rsidR="007A3583" w:rsidRPr="007C58C4" w:rsidRDefault="007A3583" w:rsidP="00CD7A61">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227BCE66" w14:textId="22886968" w:rsidR="007A3583" w:rsidRPr="007C58C4" w:rsidRDefault="007A3583" w:rsidP="00CD7A61">
                        <w:pPr>
                          <w:rPr>
                            <w:szCs w:val="20"/>
                          </w:rPr>
                        </w:pPr>
                        <w:r w:rsidRPr="007C58C4">
                          <w:rPr>
                            <w:szCs w:val="20"/>
                          </w:rPr>
                          <w:t>Version: 1.</w:t>
                        </w:r>
                        <w:r w:rsidR="00967CD9">
                          <w:rPr>
                            <w:szCs w:val="20"/>
                          </w:rPr>
                          <w:t>6</w:t>
                        </w:r>
                        <w:r w:rsidRPr="007C58C4">
                          <w:rPr>
                            <w:szCs w:val="20"/>
                          </w:rPr>
                          <w:t xml:space="preserve"> </w:t>
                        </w:r>
                      </w:p>
                      <w:p w14:paraId="227BCE67" w14:textId="1D6BDE99" w:rsidR="007A3583" w:rsidRPr="007C58C4" w:rsidRDefault="007A3583" w:rsidP="00CD7A61">
                        <w:pPr>
                          <w:rPr>
                            <w:szCs w:val="20"/>
                          </w:rPr>
                        </w:pPr>
                        <w:r w:rsidRPr="007C58C4">
                          <w:rPr>
                            <w:szCs w:val="20"/>
                          </w:rPr>
                          <w:t xml:space="preserve">Date: </w:t>
                        </w:r>
                        <w:r w:rsidR="00967CD9">
                          <w:rPr>
                            <w:szCs w:val="20"/>
                          </w:rPr>
                          <w:t>17.01.2013</w:t>
                        </w:r>
                      </w:p>
                      <w:p w14:paraId="227BCE68" w14:textId="77777777" w:rsidR="007A3583" w:rsidRPr="004B0984" w:rsidRDefault="007A3583" w:rsidP="00CD7A61">
                        <w:pPr>
                          <w:rPr>
                            <w:szCs w:val="20"/>
                          </w:rPr>
                        </w:pPr>
                      </w:p>
                      <w:p w14:paraId="227BCE69" w14:textId="77777777" w:rsidR="007A3583" w:rsidRPr="004B0984" w:rsidRDefault="007A3583" w:rsidP="00CD7A61">
                        <w:pPr>
                          <w:rPr>
                            <w:szCs w:val="20"/>
                          </w:rPr>
                        </w:pPr>
                        <w:r w:rsidRPr="004B0984">
                          <w:rPr>
                            <w:szCs w:val="20"/>
                          </w:rPr>
                          <w:t>Document available in English (only)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xNlHGAAAA3QAAAA8AAABkcnMvZG93bnJldi54bWxEj0FrAjEUhO+F/ofwBC+lJi642K1RpCBY&#10;qIeqvT82z93F5GXZRN3tr28EocdhZr5hFqveWXGlLjSeNUwnCgRx6U3DlYbjYfM6BxEiskHrmTQM&#10;FGC1fH5aYGH8jb/puo+VSBAOBWqoY2wLKUNZk8Mw8S1x8k6+cxiT7CppOrwluLMyUyqXDhtOCzW2&#10;9FFTed5fnIb1m9oef192Q3YY7NDPvn7On5nVejzq1+8gIvXxP/xob42GXOU53N+kJ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PE2UcYAAADdAAAADwAAAAAAAAAAAAAA&#10;AACfAgAAZHJzL2Rvd25yZXYueG1sUEsFBgAAAAAEAAQA9wAAAJIDAAAAAA==&#10;">
                  <v:imagedata r:id="rId13" o:title=" iStock_000006019597Large" croptop="7841f" cropbottom="16825f" cropleft="14516f" cropright="14289f"/>
                </v:shape>
              </v:group>
            </w:pict>
          </mc:Fallback>
        </mc:AlternateContent>
      </w:r>
    </w:p>
    <w:p w14:paraId="227BC9E0" w14:textId="77777777" w:rsidR="00CD7A61" w:rsidRDefault="00CD7A61" w:rsidP="00CD7A61"/>
    <w:p w14:paraId="227BC9E1" w14:textId="77777777" w:rsidR="00CD7A61" w:rsidRDefault="00CD7A61" w:rsidP="00CD7A61"/>
    <w:p w14:paraId="227BC9E2" w14:textId="77777777" w:rsidR="00CD7A61" w:rsidRDefault="00CD7A61" w:rsidP="00CD7A61"/>
    <w:p w14:paraId="227BC9E3" w14:textId="77777777" w:rsidR="00CD7A61" w:rsidRDefault="00CD7A61" w:rsidP="00CD7A61"/>
    <w:p w14:paraId="227BC9E4" w14:textId="77777777" w:rsidR="00CD7A61" w:rsidRDefault="00CD7A61" w:rsidP="00CD7A61"/>
    <w:p w14:paraId="227BC9E5" w14:textId="77777777" w:rsidR="00CD7A61" w:rsidRPr="004B0984" w:rsidRDefault="00CD7A61" w:rsidP="00CD7A61">
      <w:pPr>
        <w:tabs>
          <w:tab w:val="left" w:pos="709"/>
        </w:tabs>
        <w:rPr>
          <w:rFonts w:cs="Arial"/>
        </w:rPr>
      </w:pPr>
    </w:p>
    <w:p w14:paraId="227BC9E6" w14:textId="77777777" w:rsidR="00CD7A61" w:rsidRPr="004B0984" w:rsidRDefault="00CD7A61" w:rsidP="00CD7A61">
      <w:pPr>
        <w:rPr>
          <w:rFonts w:cs="Arial"/>
        </w:rPr>
      </w:pPr>
    </w:p>
    <w:p w14:paraId="227BC9E7" w14:textId="77777777" w:rsidR="00A41AE4" w:rsidRDefault="00337617" w:rsidP="00A41AE4">
      <w:pPr>
        <w:rPr>
          <w:b/>
          <w:sz w:val="24"/>
        </w:rPr>
      </w:pPr>
      <w:r>
        <w:rPr>
          <w:noProof/>
          <w:lang w:eastAsia="zh-TW"/>
        </w:rPr>
        <mc:AlternateContent>
          <mc:Choice Requires="wps">
            <w:drawing>
              <wp:anchor distT="0" distB="0" distL="114300" distR="114300" simplePos="0" relativeHeight="251242496" behindDoc="0" locked="0" layoutInCell="1" allowOverlap="1" wp14:anchorId="227BCE0A" wp14:editId="227BCE0B">
                <wp:simplePos x="0" y="0"/>
                <wp:positionH relativeFrom="margin">
                  <wp:posOffset>450215</wp:posOffset>
                </wp:positionH>
                <wp:positionV relativeFrom="paragraph">
                  <wp:posOffset>3432175</wp:posOffset>
                </wp:positionV>
                <wp:extent cx="5039995" cy="1225550"/>
                <wp:effectExtent l="0" t="0" r="8255" b="0"/>
                <wp:wrapNone/>
                <wp:docPr id="606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22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CE6A" w14:textId="77777777" w:rsidR="007A3583" w:rsidRPr="00B35786" w:rsidRDefault="007A3583"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227BCE6B" w14:textId="77777777" w:rsidR="007A3583" w:rsidRPr="00B35786" w:rsidRDefault="007A3583"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14:paraId="227BCE6C" w14:textId="77777777" w:rsidR="007A3583" w:rsidRPr="00B35786" w:rsidRDefault="007A3583" w:rsidP="00287640">
                            <w:pPr>
                              <w:tabs>
                                <w:tab w:val="left" w:pos="2835"/>
                              </w:tabs>
                              <w:rPr>
                                <w:b/>
                                <w:sz w:val="24"/>
                              </w:rPr>
                            </w:pPr>
                            <w:r w:rsidRPr="00B35786">
                              <w:rPr>
                                <w:b/>
                                <w:sz w:val="24"/>
                              </w:rPr>
                              <w:t>Date:</w:t>
                            </w:r>
                            <w:r>
                              <w:rPr>
                                <w:b/>
                                <w:sz w:val="24"/>
                              </w:rPr>
                              <w:tab/>
                              <w:t>22.08.2011</w:t>
                            </w:r>
                          </w:p>
                          <w:p w14:paraId="227BCE6D" w14:textId="77777777" w:rsidR="007A3583" w:rsidRPr="00416560" w:rsidRDefault="007A3583" w:rsidP="00416560">
                            <w:pPr>
                              <w:tabs>
                                <w:tab w:val="left" w:pos="1418"/>
                              </w:tabs>
                              <w:rPr>
                                <w:b/>
                                <w:sz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margin-left:35.45pt;margin-top:270.25pt;width:396.85pt;height:96.5pt;z-index:251242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" filled="f" stroked="f">
                <v:textbox inset="0,,0">
                  <w:txbxContent>
                    <w:p w14:paraId="227BCE6A" w14:textId="77777777" w:rsidR="007A3583" w:rsidRPr="00B35786" w:rsidRDefault="007A3583"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227BCE6B" w14:textId="77777777" w:rsidR="007A3583" w:rsidRPr="00B35786" w:rsidRDefault="007A3583"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14:paraId="227BCE6C" w14:textId="77777777" w:rsidR="007A3583" w:rsidRPr="00B35786" w:rsidRDefault="007A3583" w:rsidP="00287640">
                      <w:pPr>
                        <w:tabs>
                          <w:tab w:val="left" w:pos="2835"/>
                        </w:tabs>
                        <w:rPr>
                          <w:b/>
                          <w:sz w:val="24"/>
                        </w:rPr>
                      </w:pPr>
                      <w:r w:rsidRPr="00B35786">
                        <w:rPr>
                          <w:b/>
                          <w:sz w:val="24"/>
                        </w:rPr>
                        <w:t>Date:</w:t>
                      </w:r>
                      <w:r>
                        <w:rPr>
                          <w:b/>
                          <w:sz w:val="24"/>
                        </w:rPr>
                        <w:tab/>
                        <w:t>22.08.2011</w:t>
                      </w:r>
                    </w:p>
                    <w:p w14:paraId="227BCE6D" w14:textId="77777777" w:rsidR="007A3583" w:rsidRPr="00416560" w:rsidRDefault="007A3583" w:rsidP="00416560">
                      <w:pPr>
                        <w:tabs>
                          <w:tab w:val="left" w:pos="1418"/>
                        </w:tabs>
                        <w:rPr>
                          <w:b/>
                          <w:sz w:val="24"/>
                        </w:rPr>
                      </w:pPr>
                    </w:p>
                  </w:txbxContent>
                </v:textbox>
                <w10:wrap anchorx="margin"/>
              </v:shape>
            </w:pict>
          </mc:Fallback>
        </mc:AlternateContent>
      </w:r>
      <w:r w:rsidR="00F643D9">
        <w:br w:type="page"/>
      </w:r>
      <w:bookmarkStart w:id="0" w:name="_Toc390493230"/>
      <w:r w:rsidR="00A41AE4" w:rsidRPr="00A41AE4">
        <w:rPr>
          <w:b/>
          <w:sz w:val="24"/>
        </w:rPr>
        <w:lastRenderedPageBreak/>
        <w:t>History</w:t>
      </w:r>
    </w:p>
    <w:p w14:paraId="227BC9E8"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819"/>
        <w:gridCol w:w="1661"/>
        <w:gridCol w:w="1418"/>
        <w:gridCol w:w="5386"/>
      </w:tblGrid>
      <w:tr w:rsidR="00A41AE4" w:rsidRPr="00645A5E" w14:paraId="227BC9ED" w14:textId="77777777" w:rsidTr="00A27954">
        <w:trPr>
          <w:trHeight w:val="565"/>
        </w:trPr>
        <w:tc>
          <w:tcPr>
            <w:tcW w:w="819" w:type="dxa"/>
            <w:tcBorders>
              <w:top w:val="single" w:sz="12" w:space="0" w:color="auto"/>
              <w:bottom w:val="single" w:sz="12" w:space="0" w:color="auto"/>
            </w:tcBorders>
            <w:shd w:val="clear" w:color="auto" w:fill="C0C0C0"/>
            <w:vAlign w:val="center"/>
          </w:tcPr>
          <w:p w14:paraId="227BC9E9" w14:textId="77777777" w:rsidR="00A41AE4" w:rsidRPr="00645A5E" w:rsidRDefault="00A41AE4" w:rsidP="00C11DEE">
            <w:pPr>
              <w:rPr>
                <w:rFonts w:cs="Arial"/>
              </w:rPr>
            </w:pPr>
            <w:r w:rsidRPr="00645A5E">
              <w:rPr>
                <w:rFonts w:cs="Arial"/>
              </w:rPr>
              <w:t>Version</w:t>
            </w:r>
          </w:p>
        </w:tc>
        <w:tc>
          <w:tcPr>
            <w:tcW w:w="1661" w:type="dxa"/>
            <w:tcBorders>
              <w:top w:val="single" w:sz="12" w:space="0" w:color="auto"/>
              <w:bottom w:val="single" w:sz="12" w:space="0" w:color="auto"/>
            </w:tcBorders>
            <w:shd w:val="clear" w:color="auto" w:fill="C0C0C0"/>
            <w:vAlign w:val="center"/>
          </w:tcPr>
          <w:p w14:paraId="227BC9EA" w14:textId="77777777" w:rsidR="00A41AE4" w:rsidRPr="00645A5E" w:rsidRDefault="00A41AE4" w:rsidP="00C11DEE">
            <w:pPr>
              <w:rPr>
                <w:rFonts w:cs="Arial"/>
              </w:rPr>
            </w:pPr>
            <w:r w:rsidRPr="00645A5E">
              <w:rPr>
                <w:rFonts w:cs="Arial"/>
              </w:rPr>
              <w:t>Date</w:t>
            </w:r>
          </w:p>
        </w:tc>
        <w:tc>
          <w:tcPr>
            <w:tcW w:w="1418" w:type="dxa"/>
            <w:tcBorders>
              <w:top w:val="single" w:sz="12" w:space="0" w:color="auto"/>
              <w:bottom w:val="single" w:sz="12" w:space="0" w:color="auto"/>
            </w:tcBorders>
            <w:shd w:val="clear" w:color="auto" w:fill="C0C0C0"/>
            <w:vAlign w:val="center"/>
          </w:tcPr>
          <w:p w14:paraId="227BC9EB" w14:textId="77777777" w:rsidR="00A41AE4" w:rsidRPr="00645A5E" w:rsidRDefault="00A41AE4" w:rsidP="00C11DEE">
            <w:pPr>
              <w:rPr>
                <w:rFonts w:cs="Arial"/>
              </w:rPr>
            </w:pPr>
            <w:r w:rsidRPr="00645A5E">
              <w:rPr>
                <w:rFonts w:cs="Arial"/>
              </w:rPr>
              <w:t>Author</w:t>
            </w:r>
          </w:p>
        </w:tc>
        <w:tc>
          <w:tcPr>
            <w:tcW w:w="5386" w:type="dxa"/>
            <w:tcBorders>
              <w:top w:val="single" w:sz="12" w:space="0" w:color="auto"/>
              <w:bottom w:val="single" w:sz="12" w:space="0" w:color="auto"/>
            </w:tcBorders>
            <w:shd w:val="clear" w:color="auto" w:fill="C0C0C0"/>
            <w:vAlign w:val="center"/>
          </w:tcPr>
          <w:p w14:paraId="227BC9EC" w14:textId="77777777" w:rsidR="00A41AE4" w:rsidRPr="00645A5E" w:rsidRDefault="00A41AE4" w:rsidP="00C11DEE">
            <w:pPr>
              <w:rPr>
                <w:rFonts w:cs="Arial"/>
              </w:rPr>
            </w:pPr>
            <w:r w:rsidRPr="00645A5E">
              <w:rPr>
                <w:rFonts w:cs="Arial"/>
              </w:rPr>
              <w:t>Change Log</w:t>
            </w:r>
          </w:p>
        </w:tc>
      </w:tr>
      <w:tr w:rsidR="00A41AE4" w:rsidRPr="003044C3" w14:paraId="227BC9F3" w14:textId="77777777" w:rsidTr="00A27954">
        <w:tc>
          <w:tcPr>
            <w:tcW w:w="819" w:type="dxa"/>
            <w:tcBorders>
              <w:top w:val="single" w:sz="12" w:space="0" w:color="auto"/>
              <w:bottom w:val="single" w:sz="12" w:space="0" w:color="auto"/>
            </w:tcBorders>
          </w:tcPr>
          <w:p w14:paraId="227BC9EE" w14:textId="77777777" w:rsidR="00A41AE4" w:rsidRPr="00645A5E" w:rsidRDefault="00A41AE4" w:rsidP="00287640">
            <w:r w:rsidRPr="00287640">
              <w:rPr>
                <w:rFonts w:cs="Arial"/>
              </w:rPr>
              <w:t>1.0</w:t>
            </w:r>
          </w:p>
        </w:tc>
        <w:tc>
          <w:tcPr>
            <w:tcW w:w="1661" w:type="dxa"/>
            <w:tcBorders>
              <w:top w:val="single" w:sz="12" w:space="0" w:color="auto"/>
              <w:bottom w:val="single" w:sz="12" w:space="0" w:color="auto"/>
            </w:tcBorders>
          </w:tcPr>
          <w:p w14:paraId="227BC9EF" w14:textId="77777777" w:rsidR="00A41AE4" w:rsidRPr="00645A5E" w:rsidRDefault="00C75317" w:rsidP="00061ACB">
            <w:pPr>
              <w:rPr>
                <w:rFonts w:cs="Arial"/>
              </w:rPr>
            </w:pPr>
            <w:r>
              <w:rPr>
                <w:rFonts w:cs="Arial"/>
              </w:rPr>
              <w:t>11</w:t>
            </w:r>
            <w:r w:rsidR="00152254">
              <w:rPr>
                <w:rFonts w:cs="Arial"/>
              </w:rPr>
              <w:t>.</w:t>
            </w:r>
            <w:r w:rsidR="00061ACB">
              <w:rPr>
                <w:rFonts w:cs="Arial"/>
              </w:rPr>
              <w:t>Mai</w:t>
            </w:r>
            <w:r w:rsidR="00A41AE4">
              <w:rPr>
                <w:rFonts w:cs="Arial"/>
              </w:rPr>
              <w:t xml:space="preserve"> 201</w:t>
            </w:r>
            <w:r w:rsidR="00B1590C">
              <w:rPr>
                <w:rFonts w:cs="Arial"/>
              </w:rPr>
              <w:t>1</w:t>
            </w:r>
          </w:p>
        </w:tc>
        <w:tc>
          <w:tcPr>
            <w:tcW w:w="1418" w:type="dxa"/>
            <w:tcBorders>
              <w:top w:val="single" w:sz="12" w:space="0" w:color="auto"/>
              <w:bottom w:val="single" w:sz="12" w:space="0" w:color="auto"/>
            </w:tcBorders>
          </w:tcPr>
          <w:p w14:paraId="227BC9F0" w14:textId="77777777" w:rsidR="00A41AE4" w:rsidRDefault="00236B41" w:rsidP="00C11DEE">
            <w:pPr>
              <w:rPr>
                <w:rFonts w:cs="Arial"/>
              </w:rPr>
            </w:pPr>
            <w:r>
              <w:rPr>
                <w:rFonts w:cs="Arial"/>
              </w:rPr>
              <w:t>Danny Badur</w:t>
            </w:r>
          </w:p>
          <w:p w14:paraId="227BC9F1" w14:textId="77777777" w:rsidR="00AE064B" w:rsidRPr="00645A5E" w:rsidRDefault="00AE064B" w:rsidP="00C11DEE">
            <w:pPr>
              <w:rPr>
                <w:rFonts w:cs="Arial"/>
              </w:rPr>
            </w:pPr>
            <w:r>
              <w:rPr>
                <w:rFonts w:cs="Arial"/>
              </w:rPr>
              <w:t>Georg Büxel</w:t>
            </w:r>
          </w:p>
        </w:tc>
        <w:tc>
          <w:tcPr>
            <w:tcW w:w="5386" w:type="dxa"/>
            <w:tcBorders>
              <w:top w:val="single" w:sz="12" w:space="0" w:color="auto"/>
              <w:bottom w:val="single" w:sz="12" w:space="0" w:color="auto"/>
            </w:tcBorders>
          </w:tcPr>
          <w:p w14:paraId="227BC9F2" w14:textId="77777777" w:rsidR="00A41AE4" w:rsidRPr="00645A5E" w:rsidRDefault="00A41AE4" w:rsidP="00C11DEE">
            <w:pPr>
              <w:rPr>
                <w:rFonts w:cs="Arial"/>
              </w:rPr>
            </w:pPr>
            <w:r w:rsidRPr="00645A5E">
              <w:rPr>
                <w:rFonts w:cs="Arial"/>
              </w:rPr>
              <w:t>First version</w:t>
            </w:r>
          </w:p>
        </w:tc>
      </w:tr>
      <w:tr w:rsidR="00946A2D" w:rsidRPr="003044C3" w14:paraId="227BC9FC" w14:textId="77777777" w:rsidTr="00A27954">
        <w:tc>
          <w:tcPr>
            <w:tcW w:w="819" w:type="dxa"/>
            <w:tcBorders>
              <w:top w:val="single" w:sz="12" w:space="0" w:color="auto"/>
              <w:bottom w:val="single" w:sz="12" w:space="0" w:color="auto"/>
            </w:tcBorders>
          </w:tcPr>
          <w:p w14:paraId="227BC9F4" w14:textId="77777777" w:rsidR="00946A2D" w:rsidRDefault="00946A2D" w:rsidP="00EF5ED5">
            <w:pPr>
              <w:rPr>
                <w:rFonts w:cs="Arial"/>
              </w:rPr>
            </w:pPr>
            <w:r>
              <w:rPr>
                <w:rFonts w:cs="Arial"/>
              </w:rPr>
              <w:t>1.1</w:t>
            </w:r>
          </w:p>
        </w:tc>
        <w:tc>
          <w:tcPr>
            <w:tcW w:w="1661" w:type="dxa"/>
            <w:tcBorders>
              <w:top w:val="single" w:sz="12" w:space="0" w:color="auto"/>
              <w:bottom w:val="single" w:sz="12" w:space="0" w:color="auto"/>
            </w:tcBorders>
          </w:tcPr>
          <w:p w14:paraId="227BC9F5" w14:textId="77777777" w:rsidR="00946A2D" w:rsidRPr="005B6BDE" w:rsidRDefault="00946A2D" w:rsidP="00EF5ED5">
            <w:pPr>
              <w:rPr>
                <w:rFonts w:cs="Arial"/>
              </w:rPr>
            </w:pPr>
            <w:r>
              <w:rPr>
                <w:rFonts w:cs="Arial"/>
              </w:rPr>
              <w:t xml:space="preserve">04 </w:t>
            </w:r>
            <w:proofErr w:type="spellStart"/>
            <w:r w:rsidRPr="005B6BDE">
              <w:rPr>
                <w:rFonts w:cs="Arial"/>
              </w:rPr>
              <w:t>Juli</w:t>
            </w:r>
            <w:proofErr w:type="spellEnd"/>
            <w:r>
              <w:rPr>
                <w:rFonts w:cs="Arial"/>
              </w:rPr>
              <w:t xml:space="preserve"> </w:t>
            </w:r>
            <w:r w:rsidRPr="005B6BDE">
              <w:rPr>
                <w:rFonts w:cs="Arial"/>
              </w:rPr>
              <w:t xml:space="preserve"> 2011</w:t>
            </w:r>
          </w:p>
        </w:tc>
        <w:tc>
          <w:tcPr>
            <w:tcW w:w="1418" w:type="dxa"/>
            <w:tcBorders>
              <w:top w:val="single" w:sz="12" w:space="0" w:color="auto"/>
              <w:bottom w:val="single" w:sz="12" w:space="0" w:color="auto"/>
            </w:tcBorders>
          </w:tcPr>
          <w:p w14:paraId="227BC9F6" w14:textId="77777777" w:rsidR="00946A2D" w:rsidRPr="00946A2D" w:rsidRDefault="00946A2D" w:rsidP="00EF5ED5">
            <w:pPr>
              <w:rPr>
                <w:rFonts w:cs="Arial"/>
              </w:rPr>
            </w:pPr>
            <w:r w:rsidRPr="00946A2D">
              <w:rPr>
                <w:rFonts w:cs="Arial"/>
              </w:rPr>
              <w:t>Georg Büxel</w:t>
            </w:r>
          </w:p>
        </w:tc>
        <w:tc>
          <w:tcPr>
            <w:tcW w:w="5386" w:type="dxa"/>
            <w:tcBorders>
              <w:top w:val="single" w:sz="12" w:space="0" w:color="auto"/>
              <w:bottom w:val="single" w:sz="12" w:space="0" w:color="auto"/>
            </w:tcBorders>
          </w:tcPr>
          <w:p w14:paraId="227BC9F7" w14:textId="77777777" w:rsidR="00946A2D" w:rsidRPr="00946A2D" w:rsidRDefault="00946A2D" w:rsidP="00EF5ED5">
            <w:pPr>
              <w:spacing w:line="240" w:lineRule="auto"/>
              <w:ind w:left="-70"/>
            </w:pPr>
            <w:r w:rsidRPr="00946A2D">
              <w:t xml:space="preserve">  2</w:t>
            </w:r>
          </w:p>
          <w:p w14:paraId="227BC9F8" w14:textId="77777777" w:rsidR="00946A2D" w:rsidRPr="00946A2D" w:rsidRDefault="00946A2D" w:rsidP="00EF5ED5">
            <w:pPr>
              <w:spacing w:line="240" w:lineRule="auto"/>
            </w:pPr>
            <w:r w:rsidRPr="00946A2D">
              <w:t xml:space="preserve">- Changed field length of </w:t>
            </w:r>
            <w:proofErr w:type="spellStart"/>
            <w:r w:rsidRPr="00946A2D">
              <w:t>asram:</w:t>
            </w:r>
            <w:r w:rsidRPr="00946A2D">
              <w:rPr>
                <w:rFonts w:cs="Arial"/>
                <w:bCs/>
                <w:szCs w:val="20"/>
              </w:rPr>
              <w:t>SpecifiedTransactionIdentifier</w:t>
            </w:r>
            <w:proofErr w:type="spellEnd"/>
          </w:p>
          <w:p w14:paraId="227BC9F9" w14:textId="77777777" w:rsidR="00946A2D" w:rsidRPr="00946A2D" w:rsidRDefault="00946A2D" w:rsidP="00EF5ED5">
            <w:pPr>
              <w:spacing w:line="240" w:lineRule="auto"/>
              <w:ind w:left="-70"/>
            </w:pPr>
            <w:r w:rsidRPr="00946A2D">
              <w:t xml:space="preserve">  4</w:t>
            </w:r>
            <w:r>
              <w:t>.1.1.1</w:t>
            </w:r>
          </w:p>
          <w:p w14:paraId="227BC9FA" w14:textId="77777777" w:rsidR="00946A2D" w:rsidRPr="00946A2D" w:rsidRDefault="00946A2D" w:rsidP="00EF5ED5">
            <w:pPr>
              <w:spacing w:line="240" w:lineRule="auto"/>
            </w:pPr>
            <w:r w:rsidRPr="00946A2D">
              <w:t xml:space="preserve">- Changed field length of </w:t>
            </w:r>
            <w:proofErr w:type="spellStart"/>
            <w:r w:rsidRPr="00946A2D">
              <w:t>asram:ContentText</w:t>
            </w:r>
            <w:proofErr w:type="spellEnd"/>
            <w:r w:rsidRPr="00946A2D">
              <w:t xml:space="preserve"> for </w:t>
            </w:r>
            <w:proofErr w:type="spellStart"/>
            <w:r w:rsidRPr="00946A2D">
              <w:t>DeliverySite</w:t>
            </w:r>
            <w:proofErr w:type="spellEnd"/>
          </w:p>
          <w:p w14:paraId="227BC9FB" w14:textId="77777777" w:rsidR="00946A2D" w:rsidRPr="00946A2D" w:rsidRDefault="00946A2D" w:rsidP="00EF5ED5">
            <w:pPr>
              <w:spacing w:line="240" w:lineRule="auto"/>
              <w:ind w:left="-212" w:firstLine="142"/>
            </w:pPr>
          </w:p>
        </w:tc>
      </w:tr>
      <w:tr w:rsidR="00EF5ED5" w:rsidRPr="003044C3" w14:paraId="227BCA03" w14:textId="77777777" w:rsidTr="00A27954">
        <w:tc>
          <w:tcPr>
            <w:tcW w:w="819" w:type="dxa"/>
            <w:tcBorders>
              <w:top w:val="single" w:sz="12" w:space="0" w:color="auto"/>
              <w:bottom w:val="single" w:sz="12" w:space="0" w:color="auto"/>
            </w:tcBorders>
          </w:tcPr>
          <w:p w14:paraId="227BC9FD" w14:textId="77777777" w:rsidR="00EF5ED5" w:rsidRDefault="00EF5ED5" w:rsidP="00EF5ED5">
            <w:pPr>
              <w:rPr>
                <w:rFonts w:cs="Arial"/>
              </w:rPr>
            </w:pPr>
            <w:r>
              <w:rPr>
                <w:rFonts w:cs="Arial"/>
              </w:rPr>
              <w:t>1.2</w:t>
            </w:r>
          </w:p>
        </w:tc>
        <w:tc>
          <w:tcPr>
            <w:tcW w:w="1661" w:type="dxa"/>
            <w:tcBorders>
              <w:top w:val="single" w:sz="12" w:space="0" w:color="auto"/>
              <w:bottom w:val="single" w:sz="12" w:space="0" w:color="auto"/>
            </w:tcBorders>
          </w:tcPr>
          <w:p w14:paraId="227BC9FE" w14:textId="77777777" w:rsidR="00EF5ED5" w:rsidRPr="005B6BDE" w:rsidRDefault="00EF5ED5" w:rsidP="00EF5ED5">
            <w:pPr>
              <w:rPr>
                <w:rFonts w:cs="Arial"/>
              </w:rPr>
            </w:pPr>
            <w:r>
              <w:rPr>
                <w:rFonts w:cs="Arial"/>
              </w:rPr>
              <w:t>22 August</w:t>
            </w:r>
            <w:r w:rsidRPr="005B6BDE">
              <w:rPr>
                <w:rFonts w:cs="Arial"/>
              </w:rPr>
              <w:t xml:space="preserve"> 2011</w:t>
            </w:r>
          </w:p>
        </w:tc>
        <w:tc>
          <w:tcPr>
            <w:tcW w:w="1418" w:type="dxa"/>
            <w:tcBorders>
              <w:top w:val="single" w:sz="12" w:space="0" w:color="auto"/>
              <w:bottom w:val="single" w:sz="12" w:space="0" w:color="auto"/>
            </w:tcBorders>
          </w:tcPr>
          <w:p w14:paraId="227BC9FF" w14:textId="77777777" w:rsidR="00EF5ED5" w:rsidRPr="00946A2D" w:rsidRDefault="00EF5ED5" w:rsidP="00EF5ED5">
            <w:pPr>
              <w:rPr>
                <w:rFonts w:cs="Arial"/>
              </w:rPr>
            </w:pPr>
            <w:r w:rsidRPr="00946A2D">
              <w:rPr>
                <w:rFonts w:cs="Arial"/>
              </w:rPr>
              <w:t>Georg Büxel</w:t>
            </w:r>
          </w:p>
        </w:tc>
        <w:tc>
          <w:tcPr>
            <w:tcW w:w="5386" w:type="dxa"/>
            <w:tcBorders>
              <w:top w:val="single" w:sz="12" w:space="0" w:color="auto"/>
              <w:bottom w:val="single" w:sz="12" w:space="0" w:color="auto"/>
            </w:tcBorders>
          </w:tcPr>
          <w:p w14:paraId="227BCA00" w14:textId="77777777" w:rsidR="00EF5ED5" w:rsidRPr="00946A2D" w:rsidRDefault="00EF5ED5" w:rsidP="00EF5ED5">
            <w:pPr>
              <w:spacing w:line="240" w:lineRule="auto"/>
              <w:ind w:left="-70"/>
            </w:pPr>
            <w:r>
              <w:t xml:space="preserve"> </w:t>
            </w:r>
            <w:r w:rsidRPr="00946A2D">
              <w:t xml:space="preserve">  4</w:t>
            </w:r>
            <w:r>
              <w:t>.1.4</w:t>
            </w:r>
          </w:p>
          <w:p w14:paraId="227BCA01" w14:textId="77777777" w:rsidR="00EF5ED5" w:rsidRDefault="00EF5ED5" w:rsidP="00EF5ED5">
            <w:pPr>
              <w:spacing w:line="240" w:lineRule="auto"/>
              <w:ind w:left="-212" w:firstLine="142"/>
            </w:pPr>
            <w:r w:rsidRPr="00946A2D">
              <w:t xml:space="preserve">- </w:t>
            </w:r>
            <w:r>
              <w:t>Added</w:t>
            </w:r>
          </w:p>
          <w:p w14:paraId="227BCA02" w14:textId="77777777" w:rsidR="00EF5ED5" w:rsidRPr="00946A2D" w:rsidRDefault="00EF5ED5" w:rsidP="00EF5ED5">
            <w:pPr>
              <w:spacing w:line="240" w:lineRule="auto"/>
            </w:pPr>
            <w:r>
              <w:t xml:space="preserve"> </w:t>
            </w:r>
            <w:proofErr w:type="spellStart"/>
            <w:r w:rsidRPr="00EF5ED5">
              <w:t>asram:DeliveryStatusCode</w:t>
            </w:r>
            <w:proofErr w:type="spellEnd"/>
          </w:p>
        </w:tc>
      </w:tr>
      <w:tr w:rsidR="00B331E1" w:rsidRPr="003044C3" w14:paraId="227BCA08" w14:textId="77777777" w:rsidTr="00A27954">
        <w:tc>
          <w:tcPr>
            <w:tcW w:w="819" w:type="dxa"/>
            <w:tcBorders>
              <w:top w:val="single" w:sz="12" w:space="0" w:color="auto"/>
              <w:bottom w:val="single" w:sz="12" w:space="0" w:color="auto"/>
            </w:tcBorders>
          </w:tcPr>
          <w:p w14:paraId="227BCA04" w14:textId="77777777" w:rsidR="00B331E1" w:rsidRDefault="00B331E1" w:rsidP="00EF5ED5">
            <w:pPr>
              <w:rPr>
                <w:rFonts w:cs="Arial"/>
              </w:rPr>
            </w:pPr>
            <w:r>
              <w:rPr>
                <w:rFonts w:cs="Arial"/>
              </w:rPr>
              <w:t>1.3</w:t>
            </w:r>
          </w:p>
        </w:tc>
        <w:tc>
          <w:tcPr>
            <w:tcW w:w="1661" w:type="dxa"/>
            <w:tcBorders>
              <w:top w:val="single" w:sz="12" w:space="0" w:color="auto"/>
              <w:bottom w:val="single" w:sz="12" w:space="0" w:color="auto"/>
            </w:tcBorders>
          </w:tcPr>
          <w:p w14:paraId="227BCA05" w14:textId="77777777" w:rsidR="00B331E1" w:rsidRDefault="00B331E1" w:rsidP="00EF5ED5">
            <w:pPr>
              <w:rPr>
                <w:rFonts w:cs="Arial"/>
              </w:rPr>
            </w:pPr>
            <w:r>
              <w:rPr>
                <w:rFonts w:cs="Arial"/>
              </w:rPr>
              <w:t>22 Nov 2011</w:t>
            </w:r>
          </w:p>
        </w:tc>
        <w:tc>
          <w:tcPr>
            <w:tcW w:w="1418" w:type="dxa"/>
            <w:tcBorders>
              <w:top w:val="single" w:sz="12" w:space="0" w:color="auto"/>
              <w:bottom w:val="single" w:sz="12" w:space="0" w:color="auto"/>
            </w:tcBorders>
          </w:tcPr>
          <w:p w14:paraId="227BCA06" w14:textId="77777777" w:rsidR="00B331E1" w:rsidRPr="00946A2D" w:rsidRDefault="00B331E1" w:rsidP="00EF5ED5">
            <w:pPr>
              <w:rPr>
                <w:rFonts w:cs="Arial"/>
              </w:rPr>
            </w:pPr>
            <w:r>
              <w:rPr>
                <w:rFonts w:cs="Arial"/>
              </w:rPr>
              <w:t>Dominik Koch</w:t>
            </w:r>
          </w:p>
        </w:tc>
        <w:tc>
          <w:tcPr>
            <w:tcW w:w="5386" w:type="dxa"/>
            <w:tcBorders>
              <w:top w:val="single" w:sz="12" w:space="0" w:color="auto"/>
              <w:bottom w:val="single" w:sz="12" w:space="0" w:color="auto"/>
            </w:tcBorders>
          </w:tcPr>
          <w:p w14:paraId="227BCA07" w14:textId="77777777" w:rsidR="00B331E1" w:rsidRDefault="00887D47" w:rsidP="00E851E2">
            <w:pPr>
              <w:spacing w:line="240" w:lineRule="auto"/>
              <w:ind w:left="-70"/>
            </w:pPr>
            <w:r>
              <w:t>Added name of Scheduler Message Type to subheading</w:t>
            </w:r>
            <w:r w:rsidR="00E851E2">
              <w:t xml:space="preserve"> and </w:t>
            </w:r>
            <w:r>
              <w:t>changed picture of cover page.</w:t>
            </w:r>
          </w:p>
        </w:tc>
      </w:tr>
      <w:tr w:rsidR="00A67BC4" w:rsidRPr="003044C3" w14:paraId="227BCA0D" w14:textId="77777777" w:rsidTr="00A27954">
        <w:tc>
          <w:tcPr>
            <w:tcW w:w="819" w:type="dxa"/>
            <w:tcBorders>
              <w:top w:val="single" w:sz="12" w:space="0" w:color="auto"/>
              <w:bottom w:val="single" w:sz="12" w:space="0" w:color="auto"/>
            </w:tcBorders>
          </w:tcPr>
          <w:p w14:paraId="227BCA09" w14:textId="77777777" w:rsidR="00A67BC4" w:rsidRDefault="00A67BC4" w:rsidP="00EF5ED5">
            <w:pPr>
              <w:rPr>
                <w:rFonts w:cs="Arial"/>
              </w:rPr>
            </w:pPr>
            <w:r>
              <w:rPr>
                <w:rFonts w:cs="Arial"/>
              </w:rPr>
              <w:t>1.4</w:t>
            </w:r>
          </w:p>
        </w:tc>
        <w:tc>
          <w:tcPr>
            <w:tcW w:w="1661" w:type="dxa"/>
            <w:tcBorders>
              <w:top w:val="single" w:sz="12" w:space="0" w:color="auto"/>
              <w:bottom w:val="single" w:sz="12" w:space="0" w:color="auto"/>
            </w:tcBorders>
          </w:tcPr>
          <w:p w14:paraId="227BCA0A" w14:textId="77777777" w:rsidR="00A67BC4" w:rsidRDefault="00A67BC4" w:rsidP="00EF5ED5">
            <w:pPr>
              <w:rPr>
                <w:rFonts w:cs="Arial"/>
              </w:rPr>
            </w:pPr>
            <w:r>
              <w:rPr>
                <w:rFonts w:cs="Arial"/>
              </w:rPr>
              <w:t>23. Feb 2012</w:t>
            </w:r>
          </w:p>
        </w:tc>
        <w:tc>
          <w:tcPr>
            <w:tcW w:w="1418" w:type="dxa"/>
            <w:tcBorders>
              <w:top w:val="single" w:sz="12" w:space="0" w:color="auto"/>
              <w:bottom w:val="single" w:sz="12" w:space="0" w:color="auto"/>
            </w:tcBorders>
          </w:tcPr>
          <w:p w14:paraId="227BCA0B" w14:textId="77777777" w:rsidR="00A67BC4" w:rsidRDefault="00A67BC4" w:rsidP="00EF5ED5">
            <w:pPr>
              <w:rPr>
                <w:rFonts w:cs="Arial"/>
              </w:rPr>
            </w:pPr>
            <w:r>
              <w:rPr>
                <w:rFonts w:cs="Arial"/>
              </w:rPr>
              <w:t>Nils Gross</w:t>
            </w:r>
          </w:p>
        </w:tc>
        <w:tc>
          <w:tcPr>
            <w:tcW w:w="5386" w:type="dxa"/>
            <w:tcBorders>
              <w:top w:val="single" w:sz="12" w:space="0" w:color="auto"/>
              <w:bottom w:val="single" w:sz="12" w:space="0" w:color="auto"/>
            </w:tcBorders>
          </w:tcPr>
          <w:p w14:paraId="227BCA0C" w14:textId="77777777" w:rsidR="00A67BC4" w:rsidRDefault="00A67BC4" w:rsidP="00E851E2">
            <w:pPr>
              <w:spacing w:line="240" w:lineRule="auto"/>
              <w:ind w:left="-70"/>
            </w:pPr>
            <w:r>
              <w:t>Rework of Layout, Correction of cardinality, highlighting of changed cardinality</w:t>
            </w:r>
          </w:p>
        </w:tc>
      </w:tr>
      <w:tr w:rsidR="009A1DA3" w:rsidRPr="003044C3" w14:paraId="227BCA15" w14:textId="77777777" w:rsidTr="00A27954">
        <w:tc>
          <w:tcPr>
            <w:tcW w:w="819" w:type="dxa"/>
            <w:tcBorders>
              <w:top w:val="single" w:sz="12" w:space="0" w:color="auto"/>
              <w:bottom w:val="single" w:sz="12" w:space="0" w:color="auto"/>
            </w:tcBorders>
          </w:tcPr>
          <w:p w14:paraId="227BCA0E" w14:textId="77777777" w:rsidR="009A1DA3" w:rsidRDefault="00A27954" w:rsidP="00EF5ED5">
            <w:pPr>
              <w:rPr>
                <w:rFonts w:cs="Arial"/>
              </w:rPr>
            </w:pPr>
            <w:r>
              <w:rPr>
                <w:rFonts w:cs="Arial"/>
              </w:rPr>
              <w:t>1.4.1</w:t>
            </w:r>
          </w:p>
        </w:tc>
        <w:tc>
          <w:tcPr>
            <w:tcW w:w="1661" w:type="dxa"/>
            <w:tcBorders>
              <w:top w:val="single" w:sz="12" w:space="0" w:color="auto"/>
              <w:bottom w:val="single" w:sz="12" w:space="0" w:color="auto"/>
            </w:tcBorders>
          </w:tcPr>
          <w:p w14:paraId="227BCA0F" w14:textId="77777777" w:rsidR="009A1DA3" w:rsidRDefault="009A1DA3" w:rsidP="00EF5ED5">
            <w:pPr>
              <w:rPr>
                <w:rFonts w:cs="Arial"/>
              </w:rPr>
            </w:pPr>
            <w:r>
              <w:rPr>
                <w:rFonts w:cs="Arial"/>
              </w:rPr>
              <w:t>11.06.2012</w:t>
            </w:r>
          </w:p>
        </w:tc>
        <w:tc>
          <w:tcPr>
            <w:tcW w:w="1418" w:type="dxa"/>
            <w:tcBorders>
              <w:top w:val="single" w:sz="12" w:space="0" w:color="auto"/>
              <w:bottom w:val="single" w:sz="12" w:space="0" w:color="auto"/>
            </w:tcBorders>
          </w:tcPr>
          <w:p w14:paraId="227BCA10" w14:textId="77777777" w:rsidR="009A1DA3" w:rsidRDefault="009A1DA3" w:rsidP="00EF5ED5">
            <w:pPr>
              <w:rPr>
                <w:rFonts w:cs="Arial"/>
              </w:rPr>
            </w:pPr>
            <w:r>
              <w:rPr>
                <w:rFonts w:cs="Arial"/>
              </w:rPr>
              <w:t>Nils Gross</w:t>
            </w:r>
          </w:p>
        </w:tc>
        <w:tc>
          <w:tcPr>
            <w:tcW w:w="5386" w:type="dxa"/>
            <w:tcBorders>
              <w:top w:val="single" w:sz="12" w:space="0" w:color="auto"/>
              <w:bottom w:val="single" w:sz="12" w:space="0" w:color="auto"/>
            </w:tcBorders>
          </w:tcPr>
          <w:p w14:paraId="227BCA11" w14:textId="77777777" w:rsidR="00A27954" w:rsidRDefault="00A27954" w:rsidP="00A27954">
            <w:r>
              <w:t>Changes regarding SP2 R2012:</w:t>
            </w:r>
          </w:p>
          <w:p w14:paraId="227BCA12" w14:textId="77777777" w:rsidR="00A27954" w:rsidRPr="00437191" w:rsidRDefault="00A27954" w:rsidP="00A27954">
            <w:pPr>
              <w:spacing w:line="240" w:lineRule="auto"/>
            </w:pPr>
            <w:r>
              <w:t>-a</w:t>
            </w:r>
            <w:proofErr w:type="spellStart"/>
            <w:r w:rsidRPr="00437191">
              <w:rPr>
                <w:rFonts w:cs="Arial"/>
                <w:bCs/>
                <w:szCs w:val="20"/>
                <w:lang w:val="de-DE"/>
              </w:rPr>
              <w:t>sram:</w:t>
            </w:r>
            <w:r>
              <w:rPr>
                <w:rFonts w:cs="Arial"/>
                <w:bCs/>
                <w:szCs w:val="20"/>
                <w:lang w:val="de-DE"/>
              </w:rPr>
              <w:t>ScenarioSpecifiedCIDocumentContextParameter</w:t>
            </w:r>
            <w:proofErr w:type="spellEnd"/>
          </w:p>
          <w:p w14:paraId="227BCA13" w14:textId="77777777" w:rsidR="00A27954" w:rsidRDefault="00A27954" w:rsidP="00A27954">
            <w:r>
              <w:t xml:space="preserve">for business scenario </w:t>
            </w:r>
          </w:p>
          <w:p w14:paraId="227BCA14" w14:textId="77777777" w:rsidR="009A1DA3" w:rsidRDefault="00A27954" w:rsidP="00A27954">
            <w:pPr>
              <w:spacing w:line="240" w:lineRule="auto"/>
              <w:ind w:left="-70"/>
            </w:pPr>
            <w:r>
              <w:t xml:space="preserve">- </w:t>
            </w:r>
            <w:proofErr w:type="spellStart"/>
            <w:r>
              <w:t>asram:NameText</w:t>
            </w:r>
            <w:proofErr w:type="spellEnd"/>
            <w:r>
              <w:t xml:space="preserve"> for document type</w:t>
            </w:r>
          </w:p>
        </w:tc>
      </w:tr>
      <w:tr w:rsidR="006473D9" w:rsidRPr="003044C3" w14:paraId="02F28843" w14:textId="77777777" w:rsidTr="00A27954">
        <w:tc>
          <w:tcPr>
            <w:tcW w:w="819" w:type="dxa"/>
            <w:tcBorders>
              <w:top w:val="single" w:sz="12" w:space="0" w:color="auto"/>
              <w:bottom w:val="single" w:sz="12" w:space="0" w:color="auto"/>
            </w:tcBorders>
          </w:tcPr>
          <w:p w14:paraId="6871BC40" w14:textId="2D621E06" w:rsidR="006473D9" w:rsidRDefault="006473D9" w:rsidP="00EF5ED5">
            <w:pPr>
              <w:rPr>
                <w:rFonts w:cs="Arial"/>
              </w:rPr>
            </w:pPr>
            <w:r>
              <w:rPr>
                <w:rFonts w:cs="Arial"/>
              </w:rPr>
              <w:t>1.5</w:t>
            </w:r>
          </w:p>
        </w:tc>
        <w:tc>
          <w:tcPr>
            <w:tcW w:w="1661" w:type="dxa"/>
            <w:tcBorders>
              <w:top w:val="single" w:sz="12" w:space="0" w:color="auto"/>
              <w:bottom w:val="single" w:sz="12" w:space="0" w:color="auto"/>
            </w:tcBorders>
          </w:tcPr>
          <w:p w14:paraId="6E4FDBE2" w14:textId="2826A20D" w:rsidR="006473D9" w:rsidRDefault="006473D9" w:rsidP="00EF5ED5">
            <w:pPr>
              <w:rPr>
                <w:rFonts w:cs="Arial"/>
              </w:rPr>
            </w:pPr>
            <w:r>
              <w:rPr>
                <w:rFonts w:cs="Arial"/>
              </w:rPr>
              <w:t>15.07.2012</w:t>
            </w:r>
          </w:p>
        </w:tc>
        <w:tc>
          <w:tcPr>
            <w:tcW w:w="1418" w:type="dxa"/>
            <w:tcBorders>
              <w:top w:val="single" w:sz="12" w:space="0" w:color="auto"/>
              <w:bottom w:val="single" w:sz="12" w:space="0" w:color="auto"/>
            </w:tcBorders>
          </w:tcPr>
          <w:p w14:paraId="08B357E1" w14:textId="468A7BEB" w:rsidR="006473D9" w:rsidRDefault="007E14E2" w:rsidP="00EF5ED5">
            <w:pPr>
              <w:rPr>
                <w:rFonts w:cs="Arial"/>
              </w:rPr>
            </w:pPr>
            <w:r>
              <w:rPr>
                <w:rFonts w:cs="Arial"/>
              </w:rPr>
              <w:t>Nils Gross</w:t>
            </w:r>
          </w:p>
        </w:tc>
        <w:tc>
          <w:tcPr>
            <w:tcW w:w="5386" w:type="dxa"/>
            <w:tcBorders>
              <w:top w:val="single" w:sz="12" w:space="0" w:color="auto"/>
              <w:bottom w:val="single" w:sz="12" w:space="0" w:color="auto"/>
            </w:tcBorders>
          </w:tcPr>
          <w:p w14:paraId="633F0011" w14:textId="443E0246" w:rsidR="006473D9" w:rsidRDefault="007A3583" w:rsidP="00A27954">
            <w:r>
              <w:t xml:space="preserve">Description of </w:t>
            </w:r>
            <w:proofErr w:type="spellStart"/>
            <w:r w:rsidRPr="007A3583">
              <w:t>IssueDateTime</w:t>
            </w:r>
            <w:proofErr w:type="spellEnd"/>
            <w:r>
              <w:t xml:space="preserve">, </w:t>
            </w:r>
            <w:proofErr w:type="spellStart"/>
            <w:r>
              <w:t>RevisionDateTime</w:t>
            </w:r>
            <w:proofErr w:type="spellEnd"/>
            <w:r>
              <w:t xml:space="preserve"> and </w:t>
            </w:r>
            <w:proofErr w:type="spellStart"/>
            <w:r>
              <w:t>SubmissionDateTime</w:t>
            </w:r>
            <w:proofErr w:type="spellEnd"/>
          </w:p>
        </w:tc>
      </w:tr>
      <w:tr w:rsidR="00967CD9" w:rsidRPr="003044C3" w14:paraId="4364315D" w14:textId="77777777" w:rsidTr="00A27954">
        <w:tc>
          <w:tcPr>
            <w:tcW w:w="819" w:type="dxa"/>
            <w:tcBorders>
              <w:top w:val="single" w:sz="12" w:space="0" w:color="auto"/>
              <w:bottom w:val="single" w:sz="12" w:space="0" w:color="auto"/>
            </w:tcBorders>
          </w:tcPr>
          <w:p w14:paraId="0CEEC521" w14:textId="75C68FA7" w:rsidR="00967CD9" w:rsidRDefault="00967CD9" w:rsidP="00EF5ED5">
            <w:pPr>
              <w:rPr>
                <w:rFonts w:cs="Arial"/>
              </w:rPr>
            </w:pPr>
            <w:r>
              <w:rPr>
                <w:rFonts w:cs="Arial"/>
              </w:rPr>
              <w:t>1.6</w:t>
            </w:r>
          </w:p>
        </w:tc>
        <w:tc>
          <w:tcPr>
            <w:tcW w:w="1661" w:type="dxa"/>
            <w:tcBorders>
              <w:top w:val="single" w:sz="12" w:space="0" w:color="auto"/>
              <w:bottom w:val="single" w:sz="12" w:space="0" w:color="auto"/>
            </w:tcBorders>
          </w:tcPr>
          <w:p w14:paraId="3F0D4D2B" w14:textId="5912D2F7" w:rsidR="00967CD9" w:rsidRDefault="00967CD9" w:rsidP="00EF5ED5">
            <w:pPr>
              <w:rPr>
                <w:rFonts w:cs="Arial"/>
              </w:rPr>
            </w:pPr>
            <w:r>
              <w:rPr>
                <w:rFonts w:cs="Arial"/>
              </w:rPr>
              <w:t>17.01.2013</w:t>
            </w:r>
          </w:p>
        </w:tc>
        <w:tc>
          <w:tcPr>
            <w:tcW w:w="1418" w:type="dxa"/>
            <w:tcBorders>
              <w:top w:val="single" w:sz="12" w:space="0" w:color="auto"/>
              <w:bottom w:val="single" w:sz="12" w:space="0" w:color="auto"/>
            </w:tcBorders>
          </w:tcPr>
          <w:p w14:paraId="7C563DB7" w14:textId="423431AF" w:rsidR="00967CD9" w:rsidRDefault="00967CD9" w:rsidP="00EF5ED5">
            <w:pPr>
              <w:rPr>
                <w:rFonts w:cs="Arial"/>
              </w:rPr>
            </w:pPr>
            <w:r>
              <w:rPr>
                <w:rFonts w:cs="Arial"/>
              </w:rPr>
              <w:t>PM SupplyOn AG</w:t>
            </w:r>
          </w:p>
        </w:tc>
        <w:tc>
          <w:tcPr>
            <w:tcW w:w="5386" w:type="dxa"/>
            <w:tcBorders>
              <w:top w:val="single" w:sz="12" w:space="0" w:color="auto"/>
              <w:bottom w:val="single" w:sz="12" w:space="0" w:color="auto"/>
            </w:tcBorders>
          </w:tcPr>
          <w:p w14:paraId="138A802E" w14:textId="6762EC40" w:rsidR="00967CD9" w:rsidRDefault="00967CD9" w:rsidP="00A27954">
            <w:r>
              <w:t>Section 1 Preface added to I. Introduction</w:t>
            </w:r>
          </w:p>
        </w:tc>
      </w:tr>
      <w:bookmarkEnd w:id="0"/>
    </w:tbl>
    <w:p w14:paraId="227BCA16" w14:textId="77777777" w:rsidR="00F643D9" w:rsidRDefault="00F643D9">
      <w:pPr>
        <w:spacing w:after="200"/>
      </w:pPr>
    </w:p>
    <w:p w14:paraId="227BCA17" w14:textId="77777777" w:rsidR="00C447AE" w:rsidRDefault="00B331E1" w:rsidP="008A0571">
      <w:pPr>
        <w:rPr>
          <w:b/>
          <w:sz w:val="24"/>
        </w:rPr>
      </w:pPr>
      <w:r>
        <w:rPr>
          <w:b/>
          <w:sz w:val="24"/>
        </w:rPr>
        <w:br w:type="page"/>
      </w:r>
      <w:r w:rsidR="005610FE">
        <w:rPr>
          <w:b/>
          <w:sz w:val="24"/>
        </w:rPr>
        <w:lastRenderedPageBreak/>
        <w:t>Index</w:t>
      </w:r>
    </w:p>
    <w:p w14:paraId="227BCA18" w14:textId="77777777" w:rsidR="008A0571" w:rsidRDefault="008A0571" w:rsidP="008A0571"/>
    <w:p w14:paraId="227BCA19" w14:textId="77777777" w:rsidR="008A0571" w:rsidRDefault="008A0571" w:rsidP="008A0571"/>
    <w:bookmarkStart w:id="1" w:name="_Toc317259988"/>
    <w:bookmarkStart w:id="2" w:name="_GoBack"/>
    <w:bookmarkEnd w:id="2"/>
    <w:p w14:paraId="6E0331DF" w14:textId="77777777" w:rsidR="00967CD9" w:rsidRDefault="000F6703">
      <w:pPr>
        <w:pStyle w:val="Verzeichnis1"/>
        <w:rPr>
          <w:rFonts w:asciiTheme="minorHAnsi" w:eastAsiaTheme="minorEastAsia" w:hAnsiTheme="minorHAnsi" w:cstheme="minorBidi"/>
          <w:b w:val="0"/>
          <w:noProof/>
          <w:sz w:val="22"/>
          <w:lang w:eastAsia="zh-TW"/>
        </w:rPr>
      </w:pPr>
      <w:r>
        <w:fldChar w:fldCharType="begin"/>
      </w:r>
      <w:r>
        <w:instrText xml:space="preserve"> TOC \h \z \t "Überschrift 1;2;Überschrift 2;3;Überschrift 3;4;Überschrift 4;5;Überschrift 5;6;Überschrift 6;7;Kapitelüberschrift;1" </w:instrText>
      </w:r>
      <w:r>
        <w:fldChar w:fldCharType="separate"/>
      </w:r>
      <w:hyperlink w:anchor="_Toc347491206" w:history="1">
        <w:r w:rsidR="00967CD9" w:rsidRPr="00A9311F">
          <w:rPr>
            <w:rStyle w:val="Hyperlink"/>
            <w:noProof/>
            <w:lang w:val="de-DE"/>
          </w:rPr>
          <w:t>I.</w:t>
        </w:r>
        <w:r w:rsidR="00967CD9">
          <w:rPr>
            <w:rFonts w:asciiTheme="minorHAnsi" w:eastAsiaTheme="minorEastAsia" w:hAnsiTheme="minorHAnsi" w:cstheme="minorBidi"/>
            <w:b w:val="0"/>
            <w:noProof/>
            <w:sz w:val="22"/>
            <w:lang w:eastAsia="zh-TW"/>
          </w:rPr>
          <w:tab/>
        </w:r>
        <w:r w:rsidR="00967CD9" w:rsidRPr="00A9311F">
          <w:rPr>
            <w:rStyle w:val="Hyperlink"/>
            <w:noProof/>
            <w:lang w:val="de-DE"/>
          </w:rPr>
          <w:t>Introduction</w:t>
        </w:r>
        <w:r w:rsidR="00967CD9">
          <w:rPr>
            <w:noProof/>
            <w:webHidden/>
          </w:rPr>
          <w:tab/>
        </w:r>
        <w:r w:rsidR="00967CD9">
          <w:rPr>
            <w:noProof/>
            <w:webHidden/>
          </w:rPr>
          <w:fldChar w:fldCharType="begin"/>
        </w:r>
        <w:r w:rsidR="00967CD9">
          <w:rPr>
            <w:noProof/>
            <w:webHidden/>
          </w:rPr>
          <w:instrText xml:space="preserve"> PAGEREF _Toc347491206 \h </w:instrText>
        </w:r>
        <w:r w:rsidR="00967CD9">
          <w:rPr>
            <w:noProof/>
            <w:webHidden/>
          </w:rPr>
        </w:r>
        <w:r w:rsidR="00967CD9">
          <w:rPr>
            <w:noProof/>
            <w:webHidden/>
          </w:rPr>
          <w:fldChar w:fldCharType="separate"/>
        </w:r>
        <w:r w:rsidR="00967CD9">
          <w:rPr>
            <w:noProof/>
            <w:webHidden/>
          </w:rPr>
          <w:t>4</w:t>
        </w:r>
        <w:r w:rsidR="00967CD9">
          <w:rPr>
            <w:noProof/>
            <w:webHidden/>
          </w:rPr>
          <w:fldChar w:fldCharType="end"/>
        </w:r>
      </w:hyperlink>
    </w:p>
    <w:p w14:paraId="0B9D306D" w14:textId="77777777" w:rsidR="00967CD9" w:rsidRDefault="00967CD9">
      <w:pPr>
        <w:pStyle w:val="Verzeichnis2"/>
        <w:rPr>
          <w:rFonts w:asciiTheme="minorHAnsi" w:eastAsiaTheme="minorEastAsia" w:hAnsiTheme="minorHAnsi" w:cstheme="minorBidi"/>
          <w:i w:val="0"/>
          <w:noProof/>
          <w:sz w:val="22"/>
          <w:lang w:eastAsia="zh-TW"/>
        </w:rPr>
      </w:pPr>
      <w:hyperlink w:anchor="_Toc347491207" w:history="1">
        <w:r w:rsidRPr="00A9311F">
          <w:rPr>
            <w:rStyle w:val="Hyperlink"/>
            <w:noProof/>
            <w:lang w:val="de-DE"/>
          </w:rPr>
          <w:t>1</w:t>
        </w:r>
        <w:r>
          <w:rPr>
            <w:rFonts w:asciiTheme="minorHAnsi" w:eastAsiaTheme="minorEastAsia" w:hAnsiTheme="minorHAnsi" w:cstheme="minorBidi"/>
            <w:i w:val="0"/>
            <w:noProof/>
            <w:sz w:val="22"/>
            <w:lang w:eastAsia="zh-TW"/>
          </w:rPr>
          <w:tab/>
        </w:r>
        <w:r w:rsidRPr="00A9311F">
          <w:rPr>
            <w:rStyle w:val="Hyperlink"/>
            <w:noProof/>
            <w:lang w:val="de-DE"/>
          </w:rPr>
          <w:t>Preface</w:t>
        </w:r>
        <w:r>
          <w:rPr>
            <w:noProof/>
            <w:webHidden/>
          </w:rPr>
          <w:tab/>
        </w:r>
        <w:r>
          <w:rPr>
            <w:noProof/>
            <w:webHidden/>
          </w:rPr>
          <w:fldChar w:fldCharType="begin"/>
        </w:r>
        <w:r>
          <w:rPr>
            <w:noProof/>
            <w:webHidden/>
          </w:rPr>
          <w:instrText xml:space="preserve"> PAGEREF _Toc347491207 \h </w:instrText>
        </w:r>
        <w:r>
          <w:rPr>
            <w:noProof/>
            <w:webHidden/>
          </w:rPr>
        </w:r>
        <w:r>
          <w:rPr>
            <w:noProof/>
            <w:webHidden/>
          </w:rPr>
          <w:fldChar w:fldCharType="separate"/>
        </w:r>
        <w:r>
          <w:rPr>
            <w:noProof/>
            <w:webHidden/>
          </w:rPr>
          <w:t>4</w:t>
        </w:r>
        <w:r>
          <w:rPr>
            <w:noProof/>
            <w:webHidden/>
          </w:rPr>
          <w:fldChar w:fldCharType="end"/>
        </w:r>
      </w:hyperlink>
    </w:p>
    <w:p w14:paraId="2857752E" w14:textId="77777777" w:rsidR="00967CD9" w:rsidRDefault="00967CD9">
      <w:pPr>
        <w:pStyle w:val="Verzeichnis2"/>
        <w:rPr>
          <w:rFonts w:asciiTheme="minorHAnsi" w:eastAsiaTheme="minorEastAsia" w:hAnsiTheme="minorHAnsi" w:cstheme="minorBidi"/>
          <w:i w:val="0"/>
          <w:noProof/>
          <w:sz w:val="22"/>
          <w:lang w:eastAsia="zh-TW"/>
        </w:rPr>
      </w:pPr>
      <w:hyperlink w:anchor="_Toc347491208" w:history="1">
        <w:r w:rsidRPr="00A9311F">
          <w:rPr>
            <w:rStyle w:val="Hyperlink"/>
            <w:noProof/>
            <w:lang w:val="de-DE"/>
          </w:rPr>
          <w:t>2</w:t>
        </w:r>
        <w:r>
          <w:rPr>
            <w:rFonts w:asciiTheme="minorHAnsi" w:eastAsiaTheme="minorEastAsia" w:hAnsiTheme="minorHAnsi" w:cstheme="minorBidi"/>
            <w:i w:val="0"/>
            <w:noProof/>
            <w:sz w:val="22"/>
            <w:lang w:eastAsia="zh-TW"/>
          </w:rPr>
          <w:tab/>
        </w:r>
        <w:r w:rsidRPr="00A9311F">
          <w:rPr>
            <w:rStyle w:val="Hyperlink"/>
            <w:noProof/>
          </w:rPr>
          <w:t>Purpose of the document</w:t>
        </w:r>
        <w:r>
          <w:rPr>
            <w:noProof/>
            <w:webHidden/>
          </w:rPr>
          <w:tab/>
        </w:r>
        <w:r>
          <w:rPr>
            <w:noProof/>
            <w:webHidden/>
          </w:rPr>
          <w:fldChar w:fldCharType="begin"/>
        </w:r>
        <w:r>
          <w:rPr>
            <w:noProof/>
            <w:webHidden/>
          </w:rPr>
          <w:instrText xml:space="preserve"> PAGEREF _Toc347491208 \h </w:instrText>
        </w:r>
        <w:r>
          <w:rPr>
            <w:noProof/>
            <w:webHidden/>
          </w:rPr>
        </w:r>
        <w:r>
          <w:rPr>
            <w:noProof/>
            <w:webHidden/>
          </w:rPr>
          <w:fldChar w:fldCharType="separate"/>
        </w:r>
        <w:r>
          <w:rPr>
            <w:noProof/>
            <w:webHidden/>
          </w:rPr>
          <w:t>4</w:t>
        </w:r>
        <w:r>
          <w:rPr>
            <w:noProof/>
            <w:webHidden/>
          </w:rPr>
          <w:fldChar w:fldCharType="end"/>
        </w:r>
      </w:hyperlink>
    </w:p>
    <w:p w14:paraId="3E37264D" w14:textId="77777777" w:rsidR="00967CD9" w:rsidRDefault="00967CD9">
      <w:pPr>
        <w:pStyle w:val="Verzeichnis2"/>
        <w:rPr>
          <w:rFonts w:asciiTheme="minorHAnsi" w:eastAsiaTheme="minorEastAsia" w:hAnsiTheme="minorHAnsi" w:cstheme="minorBidi"/>
          <w:i w:val="0"/>
          <w:noProof/>
          <w:sz w:val="22"/>
          <w:lang w:eastAsia="zh-TW"/>
        </w:rPr>
      </w:pPr>
      <w:hyperlink w:anchor="_Toc347491209" w:history="1">
        <w:r w:rsidRPr="00A9311F">
          <w:rPr>
            <w:rStyle w:val="Hyperlink"/>
            <w:noProof/>
          </w:rPr>
          <w:t>3</w:t>
        </w:r>
        <w:r>
          <w:rPr>
            <w:rFonts w:asciiTheme="minorHAnsi" w:eastAsiaTheme="minorEastAsia" w:hAnsiTheme="minorHAnsi" w:cstheme="minorBidi"/>
            <w:i w:val="0"/>
            <w:noProof/>
            <w:sz w:val="22"/>
            <w:lang w:eastAsia="zh-TW"/>
          </w:rPr>
          <w:tab/>
        </w:r>
        <w:r w:rsidRPr="00A9311F">
          <w:rPr>
            <w:rStyle w:val="Hyperlink"/>
            <w:noProof/>
          </w:rPr>
          <w:t>Consumption Report Definition</w:t>
        </w:r>
        <w:r>
          <w:rPr>
            <w:noProof/>
            <w:webHidden/>
          </w:rPr>
          <w:tab/>
        </w:r>
        <w:r>
          <w:rPr>
            <w:noProof/>
            <w:webHidden/>
          </w:rPr>
          <w:fldChar w:fldCharType="begin"/>
        </w:r>
        <w:r>
          <w:rPr>
            <w:noProof/>
            <w:webHidden/>
          </w:rPr>
          <w:instrText xml:space="preserve"> PAGEREF _Toc347491209 \h </w:instrText>
        </w:r>
        <w:r>
          <w:rPr>
            <w:noProof/>
            <w:webHidden/>
          </w:rPr>
        </w:r>
        <w:r>
          <w:rPr>
            <w:noProof/>
            <w:webHidden/>
          </w:rPr>
          <w:fldChar w:fldCharType="separate"/>
        </w:r>
        <w:r>
          <w:rPr>
            <w:noProof/>
            <w:webHidden/>
          </w:rPr>
          <w:t>4</w:t>
        </w:r>
        <w:r>
          <w:rPr>
            <w:noProof/>
            <w:webHidden/>
          </w:rPr>
          <w:fldChar w:fldCharType="end"/>
        </w:r>
      </w:hyperlink>
    </w:p>
    <w:p w14:paraId="64C5217A" w14:textId="77777777" w:rsidR="00967CD9" w:rsidRDefault="00967CD9">
      <w:pPr>
        <w:pStyle w:val="Verzeichnis2"/>
        <w:rPr>
          <w:rFonts w:asciiTheme="minorHAnsi" w:eastAsiaTheme="minorEastAsia" w:hAnsiTheme="minorHAnsi" w:cstheme="minorBidi"/>
          <w:i w:val="0"/>
          <w:noProof/>
          <w:sz w:val="22"/>
          <w:lang w:eastAsia="zh-TW"/>
        </w:rPr>
      </w:pPr>
      <w:hyperlink w:anchor="_Toc347491210" w:history="1">
        <w:r w:rsidRPr="00A9311F">
          <w:rPr>
            <w:rStyle w:val="Hyperlink"/>
            <w:noProof/>
          </w:rPr>
          <w:t>4</w:t>
        </w:r>
        <w:r>
          <w:rPr>
            <w:rFonts w:asciiTheme="minorHAnsi" w:eastAsiaTheme="minorEastAsia" w:hAnsiTheme="minorHAnsi" w:cstheme="minorBidi"/>
            <w:i w:val="0"/>
            <w:noProof/>
            <w:sz w:val="22"/>
            <w:lang w:eastAsia="zh-TW"/>
          </w:rPr>
          <w:tab/>
        </w:r>
        <w:r w:rsidRPr="00A9311F">
          <w:rPr>
            <w:rStyle w:val="Hyperlink"/>
            <w:noProof/>
          </w:rPr>
          <w:t>Preliminary Remarks</w:t>
        </w:r>
        <w:r>
          <w:rPr>
            <w:noProof/>
            <w:webHidden/>
          </w:rPr>
          <w:tab/>
        </w:r>
        <w:r>
          <w:rPr>
            <w:noProof/>
            <w:webHidden/>
          </w:rPr>
          <w:fldChar w:fldCharType="begin"/>
        </w:r>
        <w:r>
          <w:rPr>
            <w:noProof/>
            <w:webHidden/>
          </w:rPr>
          <w:instrText xml:space="preserve"> PAGEREF _Toc347491210 \h </w:instrText>
        </w:r>
        <w:r>
          <w:rPr>
            <w:noProof/>
            <w:webHidden/>
          </w:rPr>
        </w:r>
        <w:r>
          <w:rPr>
            <w:noProof/>
            <w:webHidden/>
          </w:rPr>
          <w:fldChar w:fldCharType="separate"/>
        </w:r>
        <w:r>
          <w:rPr>
            <w:noProof/>
            <w:webHidden/>
          </w:rPr>
          <w:t>4</w:t>
        </w:r>
        <w:r>
          <w:rPr>
            <w:noProof/>
            <w:webHidden/>
          </w:rPr>
          <w:fldChar w:fldCharType="end"/>
        </w:r>
      </w:hyperlink>
    </w:p>
    <w:p w14:paraId="79A2266D" w14:textId="77777777" w:rsidR="00967CD9" w:rsidRDefault="00967CD9">
      <w:pPr>
        <w:pStyle w:val="Verzeichnis2"/>
        <w:rPr>
          <w:rFonts w:asciiTheme="minorHAnsi" w:eastAsiaTheme="minorEastAsia" w:hAnsiTheme="minorHAnsi" w:cstheme="minorBidi"/>
          <w:i w:val="0"/>
          <w:noProof/>
          <w:sz w:val="22"/>
          <w:lang w:eastAsia="zh-TW"/>
        </w:rPr>
      </w:pPr>
      <w:hyperlink w:anchor="_Toc347491211" w:history="1">
        <w:r w:rsidRPr="00A9311F">
          <w:rPr>
            <w:rStyle w:val="Hyperlink"/>
            <w:noProof/>
          </w:rPr>
          <w:t>5</w:t>
        </w:r>
        <w:r>
          <w:rPr>
            <w:rFonts w:asciiTheme="minorHAnsi" w:eastAsiaTheme="minorEastAsia" w:hAnsiTheme="minorHAnsi" w:cstheme="minorBidi"/>
            <w:i w:val="0"/>
            <w:noProof/>
            <w:sz w:val="22"/>
            <w:lang w:eastAsia="zh-TW"/>
          </w:rPr>
          <w:tab/>
        </w:r>
        <w:r w:rsidRPr="00A9311F">
          <w:rPr>
            <w:rStyle w:val="Hyperlink"/>
            <w:noProof/>
          </w:rPr>
          <w:t>Composition of the XML message graphics</w:t>
        </w:r>
        <w:r>
          <w:rPr>
            <w:noProof/>
            <w:webHidden/>
          </w:rPr>
          <w:tab/>
        </w:r>
        <w:r>
          <w:rPr>
            <w:noProof/>
            <w:webHidden/>
          </w:rPr>
          <w:fldChar w:fldCharType="begin"/>
        </w:r>
        <w:r>
          <w:rPr>
            <w:noProof/>
            <w:webHidden/>
          </w:rPr>
          <w:instrText xml:space="preserve"> PAGEREF _Toc347491211 \h </w:instrText>
        </w:r>
        <w:r>
          <w:rPr>
            <w:noProof/>
            <w:webHidden/>
          </w:rPr>
        </w:r>
        <w:r>
          <w:rPr>
            <w:noProof/>
            <w:webHidden/>
          </w:rPr>
          <w:fldChar w:fldCharType="separate"/>
        </w:r>
        <w:r>
          <w:rPr>
            <w:noProof/>
            <w:webHidden/>
          </w:rPr>
          <w:t>4</w:t>
        </w:r>
        <w:r>
          <w:rPr>
            <w:noProof/>
            <w:webHidden/>
          </w:rPr>
          <w:fldChar w:fldCharType="end"/>
        </w:r>
      </w:hyperlink>
    </w:p>
    <w:p w14:paraId="5CA90D05" w14:textId="77777777" w:rsidR="00967CD9" w:rsidRDefault="00967CD9">
      <w:pPr>
        <w:pStyle w:val="Verzeichnis2"/>
        <w:rPr>
          <w:rFonts w:asciiTheme="minorHAnsi" w:eastAsiaTheme="minorEastAsia" w:hAnsiTheme="minorHAnsi" w:cstheme="minorBidi"/>
          <w:i w:val="0"/>
          <w:noProof/>
          <w:sz w:val="22"/>
          <w:lang w:eastAsia="zh-TW"/>
        </w:rPr>
      </w:pPr>
      <w:hyperlink w:anchor="_Toc347491212" w:history="1">
        <w:r w:rsidRPr="00A9311F">
          <w:rPr>
            <w:rStyle w:val="Hyperlink"/>
            <w:noProof/>
          </w:rPr>
          <w:t>6</w:t>
        </w:r>
        <w:r>
          <w:rPr>
            <w:rFonts w:asciiTheme="minorHAnsi" w:eastAsiaTheme="minorEastAsia" w:hAnsiTheme="minorHAnsi" w:cstheme="minorBidi"/>
            <w:i w:val="0"/>
            <w:noProof/>
            <w:sz w:val="22"/>
            <w:lang w:eastAsia="zh-TW"/>
          </w:rPr>
          <w:tab/>
        </w:r>
        <w:r w:rsidRPr="00A9311F">
          <w:rPr>
            <w:rStyle w:val="Hyperlink"/>
            <w:noProof/>
          </w:rPr>
          <w:t>Composition of the XML message table</w:t>
        </w:r>
        <w:r>
          <w:rPr>
            <w:noProof/>
            <w:webHidden/>
          </w:rPr>
          <w:tab/>
        </w:r>
        <w:r>
          <w:rPr>
            <w:noProof/>
            <w:webHidden/>
          </w:rPr>
          <w:fldChar w:fldCharType="begin"/>
        </w:r>
        <w:r>
          <w:rPr>
            <w:noProof/>
            <w:webHidden/>
          </w:rPr>
          <w:instrText xml:space="preserve"> PAGEREF _Toc347491212 \h </w:instrText>
        </w:r>
        <w:r>
          <w:rPr>
            <w:noProof/>
            <w:webHidden/>
          </w:rPr>
        </w:r>
        <w:r>
          <w:rPr>
            <w:noProof/>
            <w:webHidden/>
          </w:rPr>
          <w:fldChar w:fldCharType="separate"/>
        </w:r>
        <w:r>
          <w:rPr>
            <w:noProof/>
            <w:webHidden/>
          </w:rPr>
          <w:t>5</w:t>
        </w:r>
        <w:r>
          <w:rPr>
            <w:noProof/>
            <w:webHidden/>
          </w:rPr>
          <w:fldChar w:fldCharType="end"/>
        </w:r>
      </w:hyperlink>
    </w:p>
    <w:p w14:paraId="5C656888" w14:textId="77777777" w:rsidR="00967CD9" w:rsidRDefault="00967CD9">
      <w:pPr>
        <w:pStyle w:val="Verzeichnis2"/>
        <w:rPr>
          <w:rFonts w:asciiTheme="minorHAnsi" w:eastAsiaTheme="minorEastAsia" w:hAnsiTheme="minorHAnsi" w:cstheme="minorBidi"/>
          <w:i w:val="0"/>
          <w:noProof/>
          <w:sz w:val="22"/>
          <w:lang w:eastAsia="zh-TW"/>
        </w:rPr>
      </w:pPr>
      <w:hyperlink w:anchor="_Toc347491213" w:history="1">
        <w:r w:rsidRPr="00A9311F">
          <w:rPr>
            <w:rStyle w:val="Hyperlink"/>
            <w:noProof/>
          </w:rPr>
          <w:t>7</w:t>
        </w:r>
        <w:r>
          <w:rPr>
            <w:rFonts w:asciiTheme="minorHAnsi" w:eastAsiaTheme="minorEastAsia" w:hAnsiTheme="minorHAnsi" w:cstheme="minorBidi"/>
            <w:i w:val="0"/>
            <w:noProof/>
            <w:sz w:val="22"/>
            <w:lang w:eastAsia="zh-TW"/>
          </w:rPr>
          <w:tab/>
        </w:r>
        <w:r w:rsidRPr="00A9311F">
          <w:rPr>
            <w:rStyle w:val="Hyperlink"/>
            <w:noProof/>
          </w:rPr>
          <w:t>BoostAero Attribut Codes Lists</w:t>
        </w:r>
        <w:r>
          <w:rPr>
            <w:noProof/>
            <w:webHidden/>
          </w:rPr>
          <w:tab/>
        </w:r>
        <w:r>
          <w:rPr>
            <w:noProof/>
            <w:webHidden/>
          </w:rPr>
          <w:fldChar w:fldCharType="begin"/>
        </w:r>
        <w:r>
          <w:rPr>
            <w:noProof/>
            <w:webHidden/>
          </w:rPr>
          <w:instrText xml:space="preserve"> PAGEREF _Toc347491213 \h </w:instrText>
        </w:r>
        <w:r>
          <w:rPr>
            <w:noProof/>
            <w:webHidden/>
          </w:rPr>
        </w:r>
        <w:r>
          <w:rPr>
            <w:noProof/>
            <w:webHidden/>
          </w:rPr>
          <w:fldChar w:fldCharType="separate"/>
        </w:r>
        <w:r>
          <w:rPr>
            <w:noProof/>
            <w:webHidden/>
          </w:rPr>
          <w:t>5</w:t>
        </w:r>
        <w:r>
          <w:rPr>
            <w:noProof/>
            <w:webHidden/>
          </w:rPr>
          <w:fldChar w:fldCharType="end"/>
        </w:r>
      </w:hyperlink>
    </w:p>
    <w:p w14:paraId="396822F1" w14:textId="77777777" w:rsidR="00967CD9" w:rsidRDefault="00967CD9">
      <w:pPr>
        <w:pStyle w:val="Verzeichnis2"/>
        <w:rPr>
          <w:rFonts w:asciiTheme="minorHAnsi" w:eastAsiaTheme="minorEastAsia" w:hAnsiTheme="minorHAnsi" w:cstheme="minorBidi"/>
          <w:i w:val="0"/>
          <w:noProof/>
          <w:sz w:val="22"/>
          <w:lang w:eastAsia="zh-TW"/>
        </w:rPr>
      </w:pPr>
      <w:hyperlink w:anchor="_Toc347491214" w:history="1">
        <w:r w:rsidRPr="00A9311F">
          <w:rPr>
            <w:rStyle w:val="Hyperlink"/>
            <w:noProof/>
          </w:rPr>
          <w:t>8</w:t>
        </w:r>
        <w:r>
          <w:rPr>
            <w:rFonts w:asciiTheme="minorHAnsi" w:eastAsiaTheme="minorEastAsia" w:hAnsiTheme="minorHAnsi" w:cstheme="minorBidi"/>
            <w:i w:val="0"/>
            <w:noProof/>
            <w:sz w:val="22"/>
            <w:lang w:eastAsia="zh-TW"/>
          </w:rPr>
          <w:tab/>
        </w:r>
        <w:r w:rsidRPr="00A9311F">
          <w:rPr>
            <w:rStyle w:val="Hyperlink"/>
            <w:noProof/>
          </w:rPr>
          <w:t>Glossary</w:t>
        </w:r>
        <w:r>
          <w:rPr>
            <w:noProof/>
            <w:webHidden/>
          </w:rPr>
          <w:tab/>
        </w:r>
        <w:r>
          <w:rPr>
            <w:noProof/>
            <w:webHidden/>
          </w:rPr>
          <w:fldChar w:fldCharType="begin"/>
        </w:r>
        <w:r>
          <w:rPr>
            <w:noProof/>
            <w:webHidden/>
          </w:rPr>
          <w:instrText xml:space="preserve"> PAGEREF _Toc347491214 \h </w:instrText>
        </w:r>
        <w:r>
          <w:rPr>
            <w:noProof/>
            <w:webHidden/>
          </w:rPr>
        </w:r>
        <w:r>
          <w:rPr>
            <w:noProof/>
            <w:webHidden/>
          </w:rPr>
          <w:fldChar w:fldCharType="separate"/>
        </w:r>
        <w:r>
          <w:rPr>
            <w:noProof/>
            <w:webHidden/>
          </w:rPr>
          <w:t>5</w:t>
        </w:r>
        <w:r>
          <w:rPr>
            <w:noProof/>
            <w:webHidden/>
          </w:rPr>
          <w:fldChar w:fldCharType="end"/>
        </w:r>
      </w:hyperlink>
    </w:p>
    <w:p w14:paraId="6B1142DA" w14:textId="77777777" w:rsidR="00967CD9" w:rsidRDefault="00967CD9">
      <w:pPr>
        <w:pStyle w:val="Verzeichnis1"/>
        <w:rPr>
          <w:rFonts w:asciiTheme="minorHAnsi" w:eastAsiaTheme="minorEastAsia" w:hAnsiTheme="minorHAnsi" w:cstheme="minorBidi"/>
          <w:b w:val="0"/>
          <w:noProof/>
          <w:sz w:val="22"/>
          <w:lang w:eastAsia="zh-TW"/>
        </w:rPr>
      </w:pPr>
      <w:hyperlink w:anchor="_Toc347491215" w:history="1">
        <w:r w:rsidRPr="00A9311F">
          <w:rPr>
            <w:rStyle w:val="Hyperlink"/>
            <w:noProof/>
          </w:rPr>
          <w:t>II.</w:t>
        </w:r>
        <w:r>
          <w:rPr>
            <w:rFonts w:asciiTheme="minorHAnsi" w:eastAsiaTheme="minorEastAsia" w:hAnsiTheme="minorHAnsi" w:cstheme="minorBidi"/>
            <w:b w:val="0"/>
            <w:noProof/>
            <w:sz w:val="22"/>
            <w:lang w:eastAsia="zh-TW"/>
          </w:rPr>
          <w:tab/>
        </w:r>
        <w:r w:rsidRPr="00A9311F">
          <w:rPr>
            <w:rStyle w:val="Hyperlink"/>
            <w:noProof/>
          </w:rPr>
          <w:t xml:space="preserve">Structure of BA XML </w:t>
        </w:r>
        <w:r w:rsidRPr="00A9311F">
          <w:rPr>
            <w:rStyle w:val="Hyperlink"/>
            <w:noProof/>
            <w:highlight w:val="white"/>
            <w:lang w:eastAsia="zh-TW"/>
          </w:rPr>
          <w:t>Consumption Report</w:t>
        </w:r>
        <w:r>
          <w:rPr>
            <w:noProof/>
            <w:webHidden/>
          </w:rPr>
          <w:tab/>
        </w:r>
        <w:r>
          <w:rPr>
            <w:noProof/>
            <w:webHidden/>
          </w:rPr>
          <w:fldChar w:fldCharType="begin"/>
        </w:r>
        <w:r>
          <w:rPr>
            <w:noProof/>
            <w:webHidden/>
          </w:rPr>
          <w:instrText xml:space="preserve"> PAGEREF _Toc347491215 \h </w:instrText>
        </w:r>
        <w:r>
          <w:rPr>
            <w:noProof/>
            <w:webHidden/>
          </w:rPr>
        </w:r>
        <w:r>
          <w:rPr>
            <w:noProof/>
            <w:webHidden/>
          </w:rPr>
          <w:fldChar w:fldCharType="separate"/>
        </w:r>
        <w:r>
          <w:rPr>
            <w:noProof/>
            <w:webHidden/>
          </w:rPr>
          <w:t>7</w:t>
        </w:r>
        <w:r>
          <w:rPr>
            <w:noProof/>
            <w:webHidden/>
          </w:rPr>
          <w:fldChar w:fldCharType="end"/>
        </w:r>
      </w:hyperlink>
    </w:p>
    <w:p w14:paraId="103E9418" w14:textId="77777777" w:rsidR="00967CD9" w:rsidRDefault="00967CD9">
      <w:pPr>
        <w:pStyle w:val="Verzeichnis2"/>
        <w:rPr>
          <w:rFonts w:asciiTheme="minorHAnsi" w:eastAsiaTheme="minorEastAsia" w:hAnsiTheme="minorHAnsi" w:cstheme="minorBidi"/>
          <w:i w:val="0"/>
          <w:noProof/>
          <w:sz w:val="22"/>
          <w:lang w:eastAsia="zh-TW"/>
        </w:rPr>
      </w:pPr>
      <w:hyperlink w:anchor="_Toc347491216" w:history="1">
        <w:r w:rsidRPr="00A9311F">
          <w:rPr>
            <w:rStyle w:val="Hyperlink"/>
            <w:noProof/>
          </w:rPr>
          <w:t>1</w:t>
        </w:r>
        <w:r>
          <w:rPr>
            <w:rFonts w:asciiTheme="minorHAnsi" w:eastAsiaTheme="minorEastAsia" w:hAnsiTheme="minorHAnsi" w:cstheme="minorBidi"/>
            <w:i w:val="0"/>
            <w:noProof/>
            <w:sz w:val="22"/>
            <w:lang w:eastAsia="zh-TW"/>
          </w:rPr>
          <w:tab/>
        </w:r>
        <w:r w:rsidRPr="00A9311F">
          <w:rPr>
            <w:rStyle w:val="Hyperlink"/>
            <w:noProof/>
          </w:rPr>
          <w:t>CI_ConsumptionReport</w:t>
        </w:r>
        <w:r>
          <w:rPr>
            <w:noProof/>
            <w:webHidden/>
          </w:rPr>
          <w:tab/>
        </w:r>
        <w:r>
          <w:rPr>
            <w:noProof/>
            <w:webHidden/>
          </w:rPr>
          <w:fldChar w:fldCharType="begin"/>
        </w:r>
        <w:r>
          <w:rPr>
            <w:noProof/>
            <w:webHidden/>
          </w:rPr>
          <w:instrText xml:space="preserve"> PAGEREF _Toc347491216 \h </w:instrText>
        </w:r>
        <w:r>
          <w:rPr>
            <w:noProof/>
            <w:webHidden/>
          </w:rPr>
        </w:r>
        <w:r>
          <w:rPr>
            <w:noProof/>
            <w:webHidden/>
          </w:rPr>
          <w:fldChar w:fldCharType="separate"/>
        </w:r>
        <w:r>
          <w:rPr>
            <w:noProof/>
            <w:webHidden/>
          </w:rPr>
          <w:t>7</w:t>
        </w:r>
        <w:r>
          <w:rPr>
            <w:noProof/>
            <w:webHidden/>
          </w:rPr>
          <w:fldChar w:fldCharType="end"/>
        </w:r>
      </w:hyperlink>
    </w:p>
    <w:p w14:paraId="4BC4099A" w14:textId="77777777" w:rsidR="00967CD9" w:rsidRDefault="00967CD9">
      <w:pPr>
        <w:pStyle w:val="Verzeichnis2"/>
        <w:rPr>
          <w:rFonts w:asciiTheme="minorHAnsi" w:eastAsiaTheme="minorEastAsia" w:hAnsiTheme="minorHAnsi" w:cstheme="minorBidi"/>
          <w:i w:val="0"/>
          <w:noProof/>
          <w:sz w:val="22"/>
          <w:lang w:eastAsia="zh-TW"/>
        </w:rPr>
      </w:pPr>
      <w:hyperlink w:anchor="_Toc347491217" w:history="1">
        <w:r w:rsidRPr="00A9311F">
          <w:rPr>
            <w:rStyle w:val="Hyperlink"/>
            <w:noProof/>
          </w:rPr>
          <w:t>2</w:t>
        </w:r>
        <w:r>
          <w:rPr>
            <w:rFonts w:asciiTheme="minorHAnsi" w:eastAsiaTheme="minorEastAsia" w:hAnsiTheme="minorHAnsi" w:cstheme="minorBidi"/>
            <w:i w:val="0"/>
            <w:noProof/>
            <w:sz w:val="22"/>
            <w:lang w:eastAsia="zh-TW"/>
          </w:rPr>
          <w:tab/>
        </w:r>
        <w:r w:rsidRPr="00A9311F">
          <w:rPr>
            <w:rStyle w:val="Hyperlink"/>
            <w:noProof/>
          </w:rPr>
          <w:t>as:CIExchangedDocumentContext</w:t>
        </w:r>
        <w:r>
          <w:rPr>
            <w:noProof/>
            <w:webHidden/>
          </w:rPr>
          <w:tab/>
        </w:r>
        <w:r>
          <w:rPr>
            <w:noProof/>
            <w:webHidden/>
          </w:rPr>
          <w:fldChar w:fldCharType="begin"/>
        </w:r>
        <w:r>
          <w:rPr>
            <w:noProof/>
            <w:webHidden/>
          </w:rPr>
          <w:instrText xml:space="preserve"> PAGEREF _Toc347491217 \h </w:instrText>
        </w:r>
        <w:r>
          <w:rPr>
            <w:noProof/>
            <w:webHidden/>
          </w:rPr>
        </w:r>
        <w:r>
          <w:rPr>
            <w:noProof/>
            <w:webHidden/>
          </w:rPr>
          <w:fldChar w:fldCharType="separate"/>
        </w:r>
        <w:r>
          <w:rPr>
            <w:noProof/>
            <w:webHidden/>
          </w:rPr>
          <w:t>8</w:t>
        </w:r>
        <w:r>
          <w:rPr>
            <w:noProof/>
            <w:webHidden/>
          </w:rPr>
          <w:fldChar w:fldCharType="end"/>
        </w:r>
      </w:hyperlink>
    </w:p>
    <w:p w14:paraId="3AB12B38" w14:textId="77777777" w:rsidR="00967CD9" w:rsidRDefault="00967CD9">
      <w:pPr>
        <w:pStyle w:val="Verzeichnis3"/>
        <w:rPr>
          <w:rFonts w:asciiTheme="minorHAnsi" w:eastAsiaTheme="minorEastAsia" w:hAnsiTheme="minorHAnsi" w:cstheme="minorBidi"/>
          <w:noProof/>
          <w:sz w:val="22"/>
          <w:lang w:eastAsia="zh-TW"/>
        </w:rPr>
      </w:pPr>
      <w:hyperlink w:anchor="_Toc347491218" w:history="1">
        <w:r w:rsidRPr="00A9311F">
          <w:rPr>
            <w:rStyle w:val="Hyperlink"/>
            <w:noProof/>
          </w:rPr>
          <w:t>2.1</w:t>
        </w:r>
        <w:r>
          <w:rPr>
            <w:rFonts w:asciiTheme="minorHAnsi" w:eastAsiaTheme="minorEastAsia" w:hAnsiTheme="minorHAnsi" w:cstheme="minorBidi"/>
            <w:noProof/>
            <w:sz w:val="22"/>
            <w:lang w:eastAsia="zh-TW"/>
          </w:rPr>
          <w:tab/>
        </w:r>
        <w:r w:rsidRPr="00A9311F">
          <w:rPr>
            <w:rStyle w:val="Hyperlink"/>
            <w:noProof/>
          </w:rPr>
          <w:t>asram:ApplicationSpecifiedCIDocumentContextParameter</w:t>
        </w:r>
        <w:r>
          <w:rPr>
            <w:noProof/>
            <w:webHidden/>
          </w:rPr>
          <w:tab/>
        </w:r>
        <w:r>
          <w:rPr>
            <w:noProof/>
            <w:webHidden/>
          </w:rPr>
          <w:fldChar w:fldCharType="begin"/>
        </w:r>
        <w:r>
          <w:rPr>
            <w:noProof/>
            <w:webHidden/>
          </w:rPr>
          <w:instrText xml:space="preserve"> PAGEREF _Toc347491218 \h </w:instrText>
        </w:r>
        <w:r>
          <w:rPr>
            <w:noProof/>
            <w:webHidden/>
          </w:rPr>
        </w:r>
        <w:r>
          <w:rPr>
            <w:noProof/>
            <w:webHidden/>
          </w:rPr>
          <w:fldChar w:fldCharType="separate"/>
        </w:r>
        <w:r>
          <w:rPr>
            <w:noProof/>
            <w:webHidden/>
          </w:rPr>
          <w:t>9</w:t>
        </w:r>
        <w:r>
          <w:rPr>
            <w:noProof/>
            <w:webHidden/>
          </w:rPr>
          <w:fldChar w:fldCharType="end"/>
        </w:r>
      </w:hyperlink>
    </w:p>
    <w:p w14:paraId="39D3C7C1"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19" w:history="1">
        <w:r w:rsidRPr="00A9311F">
          <w:rPr>
            <w:rStyle w:val="Hyperlink"/>
            <w:noProof/>
          </w:rPr>
          <w:t>2.1.1</w:t>
        </w:r>
        <w:r>
          <w:rPr>
            <w:rFonts w:asciiTheme="minorHAnsi" w:eastAsiaTheme="minorEastAsia" w:hAnsiTheme="minorHAnsi" w:cstheme="minorBidi"/>
            <w:noProof/>
            <w:sz w:val="22"/>
            <w:lang w:eastAsia="zh-TW"/>
          </w:rPr>
          <w:tab/>
        </w:r>
        <w:r w:rsidRPr="00A9311F">
          <w:rPr>
            <w:rStyle w:val="Hyperlink"/>
            <w:noProof/>
          </w:rPr>
          <w:t>asram:SpecifiedCIDocumentVersion</w:t>
        </w:r>
        <w:r>
          <w:rPr>
            <w:noProof/>
            <w:webHidden/>
          </w:rPr>
          <w:tab/>
        </w:r>
        <w:r>
          <w:rPr>
            <w:noProof/>
            <w:webHidden/>
          </w:rPr>
          <w:fldChar w:fldCharType="begin"/>
        </w:r>
        <w:r>
          <w:rPr>
            <w:noProof/>
            <w:webHidden/>
          </w:rPr>
          <w:instrText xml:space="preserve"> PAGEREF _Toc347491219 \h </w:instrText>
        </w:r>
        <w:r>
          <w:rPr>
            <w:noProof/>
            <w:webHidden/>
          </w:rPr>
        </w:r>
        <w:r>
          <w:rPr>
            <w:noProof/>
            <w:webHidden/>
          </w:rPr>
          <w:fldChar w:fldCharType="separate"/>
        </w:r>
        <w:r>
          <w:rPr>
            <w:noProof/>
            <w:webHidden/>
          </w:rPr>
          <w:t>9</w:t>
        </w:r>
        <w:r>
          <w:rPr>
            <w:noProof/>
            <w:webHidden/>
          </w:rPr>
          <w:fldChar w:fldCharType="end"/>
        </w:r>
      </w:hyperlink>
    </w:p>
    <w:p w14:paraId="0CA30ABD" w14:textId="77777777" w:rsidR="00967CD9" w:rsidRDefault="00967CD9">
      <w:pPr>
        <w:pStyle w:val="Verzeichnis3"/>
        <w:rPr>
          <w:rFonts w:asciiTheme="minorHAnsi" w:eastAsiaTheme="minorEastAsia" w:hAnsiTheme="minorHAnsi" w:cstheme="minorBidi"/>
          <w:noProof/>
          <w:sz w:val="22"/>
          <w:lang w:eastAsia="zh-TW"/>
        </w:rPr>
      </w:pPr>
      <w:hyperlink w:anchor="_Toc347491220" w:history="1">
        <w:r w:rsidRPr="00A9311F">
          <w:rPr>
            <w:rStyle w:val="Hyperlink"/>
            <w:noProof/>
          </w:rPr>
          <w:t>2.2</w:t>
        </w:r>
        <w:r>
          <w:rPr>
            <w:rFonts w:asciiTheme="minorHAnsi" w:eastAsiaTheme="minorEastAsia" w:hAnsiTheme="minorHAnsi" w:cstheme="minorBidi"/>
            <w:noProof/>
            <w:sz w:val="22"/>
            <w:lang w:eastAsia="zh-TW"/>
          </w:rPr>
          <w:tab/>
        </w:r>
        <w:r w:rsidRPr="00A9311F">
          <w:rPr>
            <w:rStyle w:val="Hyperlink"/>
            <w:noProof/>
          </w:rPr>
          <w:t>asram:ScenarioSpecifiedCIDocumentContextParameter</w:t>
        </w:r>
        <w:r>
          <w:rPr>
            <w:noProof/>
            <w:webHidden/>
          </w:rPr>
          <w:tab/>
        </w:r>
        <w:r>
          <w:rPr>
            <w:noProof/>
            <w:webHidden/>
          </w:rPr>
          <w:fldChar w:fldCharType="begin"/>
        </w:r>
        <w:r>
          <w:rPr>
            <w:noProof/>
            <w:webHidden/>
          </w:rPr>
          <w:instrText xml:space="preserve"> PAGEREF _Toc347491220 \h </w:instrText>
        </w:r>
        <w:r>
          <w:rPr>
            <w:noProof/>
            <w:webHidden/>
          </w:rPr>
        </w:r>
        <w:r>
          <w:rPr>
            <w:noProof/>
            <w:webHidden/>
          </w:rPr>
          <w:fldChar w:fldCharType="separate"/>
        </w:r>
        <w:r>
          <w:rPr>
            <w:noProof/>
            <w:webHidden/>
          </w:rPr>
          <w:t>10</w:t>
        </w:r>
        <w:r>
          <w:rPr>
            <w:noProof/>
            <w:webHidden/>
          </w:rPr>
          <w:fldChar w:fldCharType="end"/>
        </w:r>
      </w:hyperlink>
    </w:p>
    <w:p w14:paraId="65DF9D0B" w14:textId="77777777" w:rsidR="00967CD9" w:rsidRDefault="00967CD9">
      <w:pPr>
        <w:pStyle w:val="Verzeichnis3"/>
        <w:rPr>
          <w:rFonts w:asciiTheme="minorHAnsi" w:eastAsiaTheme="minorEastAsia" w:hAnsiTheme="minorHAnsi" w:cstheme="minorBidi"/>
          <w:noProof/>
          <w:sz w:val="22"/>
          <w:lang w:eastAsia="zh-TW"/>
        </w:rPr>
      </w:pPr>
      <w:hyperlink w:anchor="_Toc347491221" w:history="1">
        <w:r w:rsidRPr="00A9311F">
          <w:rPr>
            <w:rStyle w:val="Hyperlink"/>
            <w:noProof/>
            <w:lang w:val="de-DE"/>
          </w:rPr>
          <w:t>2.3</w:t>
        </w:r>
        <w:r>
          <w:rPr>
            <w:rFonts w:asciiTheme="minorHAnsi" w:eastAsiaTheme="minorEastAsia" w:hAnsiTheme="minorHAnsi" w:cstheme="minorBidi"/>
            <w:noProof/>
            <w:sz w:val="22"/>
            <w:lang w:eastAsia="zh-TW"/>
          </w:rPr>
          <w:tab/>
        </w:r>
        <w:r w:rsidRPr="00A9311F">
          <w:rPr>
            <w:rStyle w:val="Hyperlink"/>
            <w:noProof/>
          </w:rPr>
          <w:t>asram:SubsetSpecifiedCIDocumentContextParameter</w:t>
        </w:r>
        <w:r>
          <w:rPr>
            <w:noProof/>
            <w:webHidden/>
          </w:rPr>
          <w:tab/>
        </w:r>
        <w:r>
          <w:rPr>
            <w:noProof/>
            <w:webHidden/>
          </w:rPr>
          <w:fldChar w:fldCharType="begin"/>
        </w:r>
        <w:r>
          <w:rPr>
            <w:noProof/>
            <w:webHidden/>
          </w:rPr>
          <w:instrText xml:space="preserve"> PAGEREF _Toc347491221 \h </w:instrText>
        </w:r>
        <w:r>
          <w:rPr>
            <w:noProof/>
            <w:webHidden/>
          </w:rPr>
        </w:r>
        <w:r>
          <w:rPr>
            <w:noProof/>
            <w:webHidden/>
          </w:rPr>
          <w:fldChar w:fldCharType="separate"/>
        </w:r>
        <w:r>
          <w:rPr>
            <w:noProof/>
            <w:webHidden/>
          </w:rPr>
          <w:t>10</w:t>
        </w:r>
        <w:r>
          <w:rPr>
            <w:noProof/>
            <w:webHidden/>
          </w:rPr>
          <w:fldChar w:fldCharType="end"/>
        </w:r>
      </w:hyperlink>
    </w:p>
    <w:p w14:paraId="4E98AB87" w14:textId="77777777" w:rsidR="00967CD9" w:rsidRDefault="00967CD9">
      <w:pPr>
        <w:pStyle w:val="Verzeichnis2"/>
        <w:rPr>
          <w:rFonts w:asciiTheme="minorHAnsi" w:eastAsiaTheme="minorEastAsia" w:hAnsiTheme="minorHAnsi" w:cstheme="minorBidi"/>
          <w:i w:val="0"/>
          <w:noProof/>
          <w:sz w:val="22"/>
          <w:lang w:eastAsia="zh-TW"/>
        </w:rPr>
      </w:pPr>
      <w:hyperlink w:anchor="_Toc347491222" w:history="1">
        <w:r w:rsidRPr="00A9311F">
          <w:rPr>
            <w:rStyle w:val="Hyperlink"/>
            <w:noProof/>
          </w:rPr>
          <w:t>3</w:t>
        </w:r>
        <w:r>
          <w:rPr>
            <w:rFonts w:asciiTheme="minorHAnsi" w:eastAsiaTheme="minorEastAsia" w:hAnsiTheme="minorHAnsi" w:cstheme="minorBidi"/>
            <w:i w:val="0"/>
            <w:noProof/>
            <w:sz w:val="22"/>
            <w:lang w:eastAsia="zh-TW"/>
          </w:rPr>
          <w:tab/>
        </w:r>
        <w:r w:rsidRPr="00A9311F">
          <w:rPr>
            <w:rStyle w:val="Hyperlink"/>
            <w:noProof/>
          </w:rPr>
          <w:t>as:CISExchangedDocument</w:t>
        </w:r>
        <w:r>
          <w:rPr>
            <w:noProof/>
            <w:webHidden/>
          </w:rPr>
          <w:tab/>
        </w:r>
        <w:r>
          <w:rPr>
            <w:noProof/>
            <w:webHidden/>
          </w:rPr>
          <w:fldChar w:fldCharType="begin"/>
        </w:r>
        <w:r>
          <w:rPr>
            <w:noProof/>
            <w:webHidden/>
          </w:rPr>
          <w:instrText xml:space="preserve"> PAGEREF _Toc347491222 \h </w:instrText>
        </w:r>
        <w:r>
          <w:rPr>
            <w:noProof/>
            <w:webHidden/>
          </w:rPr>
        </w:r>
        <w:r>
          <w:rPr>
            <w:noProof/>
            <w:webHidden/>
          </w:rPr>
          <w:fldChar w:fldCharType="separate"/>
        </w:r>
        <w:r>
          <w:rPr>
            <w:noProof/>
            <w:webHidden/>
          </w:rPr>
          <w:t>11</w:t>
        </w:r>
        <w:r>
          <w:rPr>
            <w:noProof/>
            <w:webHidden/>
          </w:rPr>
          <w:fldChar w:fldCharType="end"/>
        </w:r>
      </w:hyperlink>
    </w:p>
    <w:p w14:paraId="51F92F89" w14:textId="77777777" w:rsidR="00967CD9" w:rsidRDefault="00967CD9">
      <w:pPr>
        <w:pStyle w:val="Verzeichnis3"/>
        <w:rPr>
          <w:rFonts w:asciiTheme="minorHAnsi" w:eastAsiaTheme="minorEastAsia" w:hAnsiTheme="minorHAnsi" w:cstheme="minorBidi"/>
          <w:noProof/>
          <w:sz w:val="22"/>
          <w:lang w:eastAsia="zh-TW"/>
        </w:rPr>
      </w:pPr>
      <w:hyperlink w:anchor="_Toc347491223" w:history="1">
        <w:r w:rsidRPr="00A9311F">
          <w:rPr>
            <w:rStyle w:val="Hyperlink"/>
            <w:noProof/>
          </w:rPr>
          <w:t>3.1</w:t>
        </w:r>
        <w:r>
          <w:rPr>
            <w:rFonts w:asciiTheme="minorHAnsi" w:eastAsiaTheme="minorEastAsia" w:hAnsiTheme="minorHAnsi" w:cstheme="minorBidi"/>
            <w:noProof/>
            <w:sz w:val="22"/>
            <w:lang w:eastAsia="zh-TW"/>
          </w:rPr>
          <w:tab/>
        </w:r>
        <w:r w:rsidRPr="00A9311F">
          <w:rPr>
            <w:rStyle w:val="Hyperlink"/>
            <w:noProof/>
          </w:rPr>
          <w:t>asram:RecipientCITradeParty</w:t>
        </w:r>
        <w:r>
          <w:rPr>
            <w:noProof/>
            <w:webHidden/>
          </w:rPr>
          <w:tab/>
        </w:r>
        <w:r>
          <w:rPr>
            <w:noProof/>
            <w:webHidden/>
          </w:rPr>
          <w:fldChar w:fldCharType="begin"/>
        </w:r>
        <w:r>
          <w:rPr>
            <w:noProof/>
            <w:webHidden/>
          </w:rPr>
          <w:instrText xml:space="preserve"> PAGEREF _Toc347491223 \h </w:instrText>
        </w:r>
        <w:r>
          <w:rPr>
            <w:noProof/>
            <w:webHidden/>
          </w:rPr>
        </w:r>
        <w:r>
          <w:rPr>
            <w:noProof/>
            <w:webHidden/>
          </w:rPr>
          <w:fldChar w:fldCharType="separate"/>
        </w:r>
        <w:r>
          <w:rPr>
            <w:noProof/>
            <w:webHidden/>
          </w:rPr>
          <w:t>12</w:t>
        </w:r>
        <w:r>
          <w:rPr>
            <w:noProof/>
            <w:webHidden/>
          </w:rPr>
          <w:fldChar w:fldCharType="end"/>
        </w:r>
      </w:hyperlink>
    </w:p>
    <w:p w14:paraId="5FA17E46" w14:textId="77777777" w:rsidR="00967CD9" w:rsidRDefault="00967CD9">
      <w:pPr>
        <w:pStyle w:val="Verzeichnis3"/>
        <w:rPr>
          <w:rFonts w:asciiTheme="minorHAnsi" w:eastAsiaTheme="minorEastAsia" w:hAnsiTheme="minorHAnsi" w:cstheme="minorBidi"/>
          <w:noProof/>
          <w:sz w:val="22"/>
          <w:lang w:eastAsia="zh-TW"/>
        </w:rPr>
      </w:pPr>
      <w:hyperlink w:anchor="_Toc347491224" w:history="1">
        <w:r w:rsidRPr="00A9311F">
          <w:rPr>
            <w:rStyle w:val="Hyperlink"/>
            <w:noProof/>
          </w:rPr>
          <w:t>3.2</w:t>
        </w:r>
        <w:r>
          <w:rPr>
            <w:rFonts w:asciiTheme="minorHAnsi" w:eastAsiaTheme="minorEastAsia" w:hAnsiTheme="minorHAnsi" w:cstheme="minorBidi"/>
            <w:noProof/>
            <w:sz w:val="22"/>
            <w:lang w:eastAsia="zh-TW"/>
          </w:rPr>
          <w:tab/>
        </w:r>
        <w:r w:rsidRPr="00A9311F">
          <w:rPr>
            <w:rStyle w:val="Hyperlink"/>
            <w:noProof/>
          </w:rPr>
          <w:t>asram:SenderCITradeParty</w:t>
        </w:r>
        <w:r>
          <w:rPr>
            <w:noProof/>
            <w:webHidden/>
          </w:rPr>
          <w:tab/>
        </w:r>
        <w:r>
          <w:rPr>
            <w:noProof/>
            <w:webHidden/>
          </w:rPr>
          <w:fldChar w:fldCharType="begin"/>
        </w:r>
        <w:r>
          <w:rPr>
            <w:noProof/>
            <w:webHidden/>
          </w:rPr>
          <w:instrText xml:space="preserve"> PAGEREF _Toc347491224 \h </w:instrText>
        </w:r>
        <w:r>
          <w:rPr>
            <w:noProof/>
            <w:webHidden/>
          </w:rPr>
        </w:r>
        <w:r>
          <w:rPr>
            <w:noProof/>
            <w:webHidden/>
          </w:rPr>
          <w:fldChar w:fldCharType="separate"/>
        </w:r>
        <w:r>
          <w:rPr>
            <w:noProof/>
            <w:webHidden/>
          </w:rPr>
          <w:t>12</w:t>
        </w:r>
        <w:r>
          <w:rPr>
            <w:noProof/>
            <w:webHidden/>
          </w:rPr>
          <w:fldChar w:fldCharType="end"/>
        </w:r>
      </w:hyperlink>
    </w:p>
    <w:p w14:paraId="517625A9" w14:textId="77777777" w:rsidR="00967CD9" w:rsidRDefault="00967CD9">
      <w:pPr>
        <w:pStyle w:val="Verzeichnis2"/>
        <w:rPr>
          <w:rFonts w:asciiTheme="minorHAnsi" w:eastAsiaTheme="minorEastAsia" w:hAnsiTheme="minorHAnsi" w:cstheme="minorBidi"/>
          <w:i w:val="0"/>
          <w:noProof/>
          <w:sz w:val="22"/>
          <w:lang w:eastAsia="zh-TW"/>
        </w:rPr>
      </w:pPr>
      <w:hyperlink w:anchor="_Toc347491225" w:history="1">
        <w:r w:rsidRPr="00A9311F">
          <w:rPr>
            <w:rStyle w:val="Hyperlink"/>
            <w:noProof/>
          </w:rPr>
          <w:t>4</w:t>
        </w:r>
        <w:r>
          <w:rPr>
            <w:rFonts w:asciiTheme="minorHAnsi" w:eastAsiaTheme="minorEastAsia" w:hAnsiTheme="minorHAnsi" w:cstheme="minorBidi"/>
            <w:i w:val="0"/>
            <w:noProof/>
            <w:sz w:val="22"/>
            <w:lang w:eastAsia="zh-TW"/>
          </w:rPr>
          <w:tab/>
        </w:r>
        <w:r w:rsidRPr="00A9311F">
          <w:rPr>
            <w:rStyle w:val="Hyperlink"/>
            <w:noProof/>
          </w:rPr>
          <w:t>as:CISCRSupplyChainTradeTransaction</w:t>
        </w:r>
        <w:r>
          <w:rPr>
            <w:noProof/>
            <w:webHidden/>
          </w:rPr>
          <w:tab/>
        </w:r>
        <w:r>
          <w:rPr>
            <w:noProof/>
            <w:webHidden/>
          </w:rPr>
          <w:fldChar w:fldCharType="begin"/>
        </w:r>
        <w:r>
          <w:rPr>
            <w:noProof/>
            <w:webHidden/>
          </w:rPr>
          <w:instrText xml:space="preserve"> PAGEREF _Toc347491225 \h </w:instrText>
        </w:r>
        <w:r>
          <w:rPr>
            <w:noProof/>
            <w:webHidden/>
          </w:rPr>
        </w:r>
        <w:r>
          <w:rPr>
            <w:noProof/>
            <w:webHidden/>
          </w:rPr>
          <w:fldChar w:fldCharType="separate"/>
        </w:r>
        <w:r>
          <w:rPr>
            <w:noProof/>
            <w:webHidden/>
          </w:rPr>
          <w:t>13</w:t>
        </w:r>
        <w:r>
          <w:rPr>
            <w:noProof/>
            <w:webHidden/>
          </w:rPr>
          <w:fldChar w:fldCharType="end"/>
        </w:r>
      </w:hyperlink>
    </w:p>
    <w:p w14:paraId="3C8FA341" w14:textId="77777777" w:rsidR="00967CD9" w:rsidRDefault="00967CD9">
      <w:pPr>
        <w:pStyle w:val="Verzeichnis3"/>
        <w:rPr>
          <w:rFonts w:asciiTheme="minorHAnsi" w:eastAsiaTheme="minorEastAsia" w:hAnsiTheme="minorHAnsi" w:cstheme="minorBidi"/>
          <w:noProof/>
          <w:sz w:val="22"/>
          <w:lang w:eastAsia="zh-TW"/>
        </w:rPr>
      </w:pPr>
      <w:hyperlink w:anchor="_Toc347491226" w:history="1">
        <w:r w:rsidRPr="00A9311F">
          <w:rPr>
            <w:rStyle w:val="Hyperlink"/>
            <w:noProof/>
            <w:lang w:eastAsia="de-DE"/>
          </w:rPr>
          <w:t>4.1</w:t>
        </w:r>
        <w:r>
          <w:rPr>
            <w:rFonts w:asciiTheme="minorHAnsi" w:eastAsiaTheme="minorEastAsia" w:hAnsiTheme="minorHAnsi" w:cstheme="minorBidi"/>
            <w:noProof/>
            <w:sz w:val="22"/>
            <w:lang w:eastAsia="zh-TW"/>
          </w:rPr>
          <w:tab/>
        </w:r>
        <w:r w:rsidRPr="00A9311F">
          <w:rPr>
            <w:rStyle w:val="Hyperlink"/>
            <w:noProof/>
          </w:rPr>
          <w:t>asram:IncludedCISCRLSupplyChainTradeLineItem</w:t>
        </w:r>
        <w:r>
          <w:rPr>
            <w:noProof/>
            <w:webHidden/>
          </w:rPr>
          <w:tab/>
        </w:r>
        <w:r>
          <w:rPr>
            <w:noProof/>
            <w:webHidden/>
          </w:rPr>
          <w:fldChar w:fldCharType="begin"/>
        </w:r>
        <w:r>
          <w:rPr>
            <w:noProof/>
            <w:webHidden/>
          </w:rPr>
          <w:instrText xml:space="preserve"> PAGEREF _Toc347491226 \h </w:instrText>
        </w:r>
        <w:r>
          <w:rPr>
            <w:noProof/>
            <w:webHidden/>
          </w:rPr>
        </w:r>
        <w:r>
          <w:rPr>
            <w:noProof/>
            <w:webHidden/>
          </w:rPr>
          <w:fldChar w:fldCharType="separate"/>
        </w:r>
        <w:r>
          <w:rPr>
            <w:noProof/>
            <w:webHidden/>
          </w:rPr>
          <w:t>14</w:t>
        </w:r>
        <w:r>
          <w:rPr>
            <w:noProof/>
            <w:webHidden/>
          </w:rPr>
          <w:fldChar w:fldCharType="end"/>
        </w:r>
      </w:hyperlink>
    </w:p>
    <w:p w14:paraId="6D76CCCD"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27" w:history="1">
        <w:r w:rsidRPr="00A9311F">
          <w:rPr>
            <w:rStyle w:val="Hyperlink"/>
            <w:noProof/>
          </w:rPr>
          <w:t>4.1.1</w:t>
        </w:r>
        <w:r>
          <w:rPr>
            <w:rFonts w:asciiTheme="minorHAnsi" w:eastAsiaTheme="minorEastAsia" w:hAnsiTheme="minorHAnsi" w:cstheme="minorBidi"/>
            <w:noProof/>
            <w:sz w:val="22"/>
            <w:lang w:eastAsia="zh-TW"/>
          </w:rPr>
          <w:tab/>
        </w:r>
        <w:r w:rsidRPr="00A9311F">
          <w:rPr>
            <w:rStyle w:val="Hyperlink"/>
            <w:noProof/>
          </w:rPr>
          <w:t>asram:AssociatedCIDocumentLineDocument</w:t>
        </w:r>
        <w:r>
          <w:rPr>
            <w:noProof/>
            <w:webHidden/>
          </w:rPr>
          <w:tab/>
        </w:r>
        <w:r>
          <w:rPr>
            <w:noProof/>
            <w:webHidden/>
          </w:rPr>
          <w:fldChar w:fldCharType="begin"/>
        </w:r>
        <w:r>
          <w:rPr>
            <w:noProof/>
            <w:webHidden/>
          </w:rPr>
          <w:instrText xml:space="preserve"> PAGEREF _Toc347491227 \h </w:instrText>
        </w:r>
        <w:r>
          <w:rPr>
            <w:noProof/>
            <w:webHidden/>
          </w:rPr>
        </w:r>
        <w:r>
          <w:rPr>
            <w:noProof/>
            <w:webHidden/>
          </w:rPr>
          <w:fldChar w:fldCharType="separate"/>
        </w:r>
        <w:r>
          <w:rPr>
            <w:noProof/>
            <w:webHidden/>
          </w:rPr>
          <w:t>14</w:t>
        </w:r>
        <w:r>
          <w:rPr>
            <w:noProof/>
            <w:webHidden/>
          </w:rPr>
          <w:fldChar w:fldCharType="end"/>
        </w:r>
      </w:hyperlink>
    </w:p>
    <w:p w14:paraId="019BCCA9"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28" w:history="1">
        <w:r w:rsidRPr="00A9311F">
          <w:rPr>
            <w:rStyle w:val="Hyperlink"/>
            <w:noProof/>
          </w:rPr>
          <w:t>4.1.1.1</w:t>
        </w:r>
        <w:r>
          <w:rPr>
            <w:rFonts w:asciiTheme="minorHAnsi" w:eastAsiaTheme="minorEastAsia" w:hAnsiTheme="minorHAnsi" w:cstheme="minorBidi"/>
            <w:noProof/>
            <w:sz w:val="22"/>
            <w:lang w:eastAsia="zh-TW"/>
          </w:rPr>
          <w:tab/>
        </w:r>
        <w:r w:rsidRPr="00A9311F">
          <w:rPr>
            <w:rStyle w:val="Hyperlink"/>
            <w:noProof/>
          </w:rPr>
          <w:t>asram:IncludedCINote</w:t>
        </w:r>
        <w:r>
          <w:rPr>
            <w:noProof/>
            <w:webHidden/>
          </w:rPr>
          <w:tab/>
        </w:r>
        <w:r>
          <w:rPr>
            <w:noProof/>
            <w:webHidden/>
          </w:rPr>
          <w:fldChar w:fldCharType="begin"/>
        </w:r>
        <w:r>
          <w:rPr>
            <w:noProof/>
            <w:webHidden/>
          </w:rPr>
          <w:instrText xml:space="preserve"> PAGEREF _Toc347491228 \h </w:instrText>
        </w:r>
        <w:r>
          <w:rPr>
            <w:noProof/>
            <w:webHidden/>
          </w:rPr>
        </w:r>
        <w:r>
          <w:rPr>
            <w:noProof/>
            <w:webHidden/>
          </w:rPr>
          <w:fldChar w:fldCharType="separate"/>
        </w:r>
        <w:r>
          <w:rPr>
            <w:noProof/>
            <w:webHidden/>
          </w:rPr>
          <w:t>14</w:t>
        </w:r>
        <w:r>
          <w:rPr>
            <w:noProof/>
            <w:webHidden/>
          </w:rPr>
          <w:fldChar w:fldCharType="end"/>
        </w:r>
      </w:hyperlink>
    </w:p>
    <w:p w14:paraId="5107305B"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29" w:history="1">
        <w:r w:rsidRPr="00A9311F">
          <w:rPr>
            <w:rStyle w:val="Hyperlink"/>
            <w:noProof/>
          </w:rPr>
          <w:t>4.1.2</w:t>
        </w:r>
        <w:r>
          <w:rPr>
            <w:rFonts w:asciiTheme="minorHAnsi" w:eastAsiaTheme="minorEastAsia" w:hAnsiTheme="minorHAnsi" w:cstheme="minorBidi"/>
            <w:noProof/>
            <w:sz w:val="22"/>
            <w:lang w:eastAsia="zh-TW"/>
          </w:rPr>
          <w:tab/>
        </w:r>
        <w:r w:rsidRPr="00A9311F">
          <w:rPr>
            <w:rStyle w:val="Hyperlink"/>
            <w:noProof/>
          </w:rPr>
          <w:t>asram:SpecifiedCITradeProduct</w:t>
        </w:r>
        <w:r>
          <w:rPr>
            <w:noProof/>
            <w:webHidden/>
          </w:rPr>
          <w:tab/>
        </w:r>
        <w:r>
          <w:rPr>
            <w:noProof/>
            <w:webHidden/>
          </w:rPr>
          <w:fldChar w:fldCharType="begin"/>
        </w:r>
        <w:r>
          <w:rPr>
            <w:noProof/>
            <w:webHidden/>
          </w:rPr>
          <w:instrText xml:space="preserve"> PAGEREF _Toc347491229 \h </w:instrText>
        </w:r>
        <w:r>
          <w:rPr>
            <w:noProof/>
            <w:webHidden/>
          </w:rPr>
        </w:r>
        <w:r>
          <w:rPr>
            <w:noProof/>
            <w:webHidden/>
          </w:rPr>
          <w:fldChar w:fldCharType="separate"/>
        </w:r>
        <w:r>
          <w:rPr>
            <w:noProof/>
            <w:webHidden/>
          </w:rPr>
          <w:t>17</w:t>
        </w:r>
        <w:r>
          <w:rPr>
            <w:noProof/>
            <w:webHidden/>
          </w:rPr>
          <w:fldChar w:fldCharType="end"/>
        </w:r>
      </w:hyperlink>
    </w:p>
    <w:p w14:paraId="1BD6FF69"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0" w:history="1">
        <w:r w:rsidRPr="00A9311F">
          <w:rPr>
            <w:rStyle w:val="Hyperlink"/>
            <w:noProof/>
          </w:rPr>
          <w:t>4.1.2.1</w:t>
        </w:r>
        <w:r>
          <w:rPr>
            <w:rFonts w:asciiTheme="minorHAnsi" w:eastAsiaTheme="minorEastAsia" w:hAnsiTheme="minorHAnsi" w:cstheme="minorBidi"/>
            <w:noProof/>
            <w:sz w:val="22"/>
            <w:lang w:eastAsia="zh-TW"/>
          </w:rPr>
          <w:tab/>
        </w:r>
        <w:r w:rsidRPr="00A9311F">
          <w:rPr>
            <w:rStyle w:val="Hyperlink"/>
            <w:noProof/>
          </w:rPr>
          <w:t>asram:InformationCINote</w:t>
        </w:r>
        <w:r>
          <w:rPr>
            <w:noProof/>
            <w:webHidden/>
          </w:rPr>
          <w:tab/>
        </w:r>
        <w:r>
          <w:rPr>
            <w:noProof/>
            <w:webHidden/>
          </w:rPr>
          <w:fldChar w:fldCharType="begin"/>
        </w:r>
        <w:r>
          <w:rPr>
            <w:noProof/>
            <w:webHidden/>
          </w:rPr>
          <w:instrText xml:space="preserve"> PAGEREF _Toc347491230 \h </w:instrText>
        </w:r>
        <w:r>
          <w:rPr>
            <w:noProof/>
            <w:webHidden/>
          </w:rPr>
        </w:r>
        <w:r>
          <w:rPr>
            <w:noProof/>
            <w:webHidden/>
          </w:rPr>
          <w:fldChar w:fldCharType="separate"/>
        </w:r>
        <w:r>
          <w:rPr>
            <w:noProof/>
            <w:webHidden/>
          </w:rPr>
          <w:t>18</w:t>
        </w:r>
        <w:r>
          <w:rPr>
            <w:noProof/>
            <w:webHidden/>
          </w:rPr>
          <w:fldChar w:fldCharType="end"/>
        </w:r>
      </w:hyperlink>
    </w:p>
    <w:p w14:paraId="221110C0"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1" w:history="1">
        <w:r w:rsidRPr="00A9311F">
          <w:rPr>
            <w:rStyle w:val="Hyperlink"/>
            <w:noProof/>
          </w:rPr>
          <w:t>4.1.2.2</w:t>
        </w:r>
        <w:r>
          <w:rPr>
            <w:rFonts w:asciiTheme="minorHAnsi" w:eastAsiaTheme="minorEastAsia" w:hAnsiTheme="minorHAnsi" w:cstheme="minorBidi"/>
            <w:noProof/>
            <w:sz w:val="22"/>
            <w:lang w:eastAsia="zh-TW"/>
          </w:rPr>
          <w:tab/>
        </w:r>
        <w:r w:rsidRPr="00A9311F">
          <w:rPr>
            <w:rStyle w:val="Hyperlink"/>
            <w:noProof/>
          </w:rPr>
          <w:t>asram:IndividualCITradeProductInstance</w:t>
        </w:r>
        <w:r>
          <w:rPr>
            <w:noProof/>
            <w:webHidden/>
          </w:rPr>
          <w:tab/>
        </w:r>
        <w:r>
          <w:rPr>
            <w:noProof/>
            <w:webHidden/>
          </w:rPr>
          <w:fldChar w:fldCharType="begin"/>
        </w:r>
        <w:r>
          <w:rPr>
            <w:noProof/>
            <w:webHidden/>
          </w:rPr>
          <w:instrText xml:space="preserve"> PAGEREF _Toc347491231 \h </w:instrText>
        </w:r>
        <w:r>
          <w:rPr>
            <w:noProof/>
            <w:webHidden/>
          </w:rPr>
        </w:r>
        <w:r>
          <w:rPr>
            <w:noProof/>
            <w:webHidden/>
          </w:rPr>
          <w:fldChar w:fldCharType="separate"/>
        </w:r>
        <w:r>
          <w:rPr>
            <w:noProof/>
            <w:webHidden/>
          </w:rPr>
          <w:t>19</w:t>
        </w:r>
        <w:r>
          <w:rPr>
            <w:noProof/>
            <w:webHidden/>
          </w:rPr>
          <w:fldChar w:fldCharType="end"/>
        </w:r>
      </w:hyperlink>
    </w:p>
    <w:p w14:paraId="03BC52AC"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32" w:history="1">
        <w:r w:rsidRPr="00A9311F">
          <w:rPr>
            <w:rStyle w:val="Hyperlink"/>
            <w:noProof/>
          </w:rPr>
          <w:t>4.1.3</w:t>
        </w:r>
        <w:r>
          <w:rPr>
            <w:rFonts w:asciiTheme="minorHAnsi" w:eastAsiaTheme="minorEastAsia" w:hAnsiTheme="minorHAnsi" w:cstheme="minorBidi"/>
            <w:noProof/>
            <w:sz w:val="22"/>
            <w:lang w:eastAsia="zh-TW"/>
          </w:rPr>
          <w:tab/>
        </w:r>
        <w:r w:rsidRPr="00A9311F">
          <w:rPr>
            <w:rStyle w:val="Hyperlink"/>
            <w:noProof/>
          </w:rPr>
          <w:t>asram:SpecifiedCISSupplyChainTradeAgreement</w:t>
        </w:r>
        <w:r>
          <w:rPr>
            <w:noProof/>
            <w:webHidden/>
          </w:rPr>
          <w:tab/>
        </w:r>
        <w:r>
          <w:rPr>
            <w:noProof/>
            <w:webHidden/>
          </w:rPr>
          <w:fldChar w:fldCharType="begin"/>
        </w:r>
        <w:r>
          <w:rPr>
            <w:noProof/>
            <w:webHidden/>
          </w:rPr>
          <w:instrText xml:space="preserve"> PAGEREF _Toc347491232 \h </w:instrText>
        </w:r>
        <w:r>
          <w:rPr>
            <w:noProof/>
            <w:webHidden/>
          </w:rPr>
        </w:r>
        <w:r>
          <w:rPr>
            <w:noProof/>
            <w:webHidden/>
          </w:rPr>
          <w:fldChar w:fldCharType="separate"/>
        </w:r>
        <w:r>
          <w:rPr>
            <w:noProof/>
            <w:webHidden/>
          </w:rPr>
          <w:t>20</w:t>
        </w:r>
        <w:r>
          <w:rPr>
            <w:noProof/>
            <w:webHidden/>
          </w:rPr>
          <w:fldChar w:fldCharType="end"/>
        </w:r>
      </w:hyperlink>
    </w:p>
    <w:p w14:paraId="6ABC3772"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3" w:history="1">
        <w:r w:rsidRPr="00A9311F">
          <w:rPr>
            <w:rStyle w:val="Hyperlink"/>
            <w:noProof/>
          </w:rPr>
          <w:t>4.1.3.1</w:t>
        </w:r>
        <w:r>
          <w:rPr>
            <w:rFonts w:asciiTheme="minorHAnsi" w:eastAsiaTheme="minorEastAsia" w:hAnsiTheme="minorHAnsi" w:cstheme="minorBidi"/>
            <w:noProof/>
            <w:sz w:val="22"/>
            <w:lang w:eastAsia="zh-TW"/>
          </w:rPr>
          <w:tab/>
        </w:r>
        <w:r w:rsidRPr="00A9311F">
          <w:rPr>
            <w:rStyle w:val="Hyperlink"/>
            <w:noProof/>
          </w:rPr>
          <w:t>asram:ProgramCIMissionProject</w:t>
        </w:r>
        <w:r>
          <w:rPr>
            <w:noProof/>
            <w:webHidden/>
          </w:rPr>
          <w:tab/>
        </w:r>
        <w:r>
          <w:rPr>
            <w:noProof/>
            <w:webHidden/>
          </w:rPr>
          <w:fldChar w:fldCharType="begin"/>
        </w:r>
        <w:r>
          <w:rPr>
            <w:noProof/>
            <w:webHidden/>
          </w:rPr>
          <w:instrText xml:space="preserve"> PAGEREF _Toc347491233 \h </w:instrText>
        </w:r>
        <w:r>
          <w:rPr>
            <w:noProof/>
            <w:webHidden/>
          </w:rPr>
        </w:r>
        <w:r>
          <w:rPr>
            <w:noProof/>
            <w:webHidden/>
          </w:rPr>
          <w:fldChar w:fldCharType="separate"/>
        </w:r>
        <w:r>
          <w:rPr>
            <w:noProof/>
            <w:webHidden/>
          </w:rPr>
          <w:t>21</w:t>
        </w:r>
        <w:r>
          <w:rPr>
            <w:noProof/>
            <w:webHidden/>
          </w:rPr>
          <w:fldChar w:fldCharType="end"/>
        </w:r>
      </w:hyperlink>
    </w:p>
    <w:p w14:paraId="51A7FBA3"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4" w:history="1">
        <w:r w:rsidRPr="00A9311F">
          <w:rPr>
            <w:rStyle w:val="Hyperlink"/>
            <w:noProof/>
          </w:rPr>
          <w:t>4.1.3.2</w:t>
        </w:r>
        <w:r>
          <w:rPr>
            <w:rFonts w:asciiTheme="minorHAnsi" w:eastAsiaTheme="minorEastAsia" w:hAnsiTheme="minorHAnsi" w:cstheme="minorBidi"/>
            <w:noProof/>
            <w:sz w:val="22"/>
            <w:lang w:eastAsia="zh-TW"/>
          </w:rPr>
          <w:tab/>
        </w:r>
        <w:r w:rsidRPr="00A9311F">
          <w:rPr>
            <w:rStyle w:val="Hyperlink"/>
            <w:noProof/>
          </w:rPr>
          <w:t>asram:AdditionalReferencedCIReferencedDocument</w:t>
        </w:r>
        <w:r>
          <w:rPr>
            <w:noProof/>
            <w:webHidden/>
          </w:rPr>
          <w:tab/>
        </w:r>
        <w:r>
          <w:rPr>
            <w:noProof/>
            <w:webHidden/>
          </w:rPr>
          <w:fldChar w:fldCharType="begin"/>
        </w:r>
        <w:r>
          <w:rPr>
            <w:noProof/>
            <w:webHidden/>
          </w:rPr>
          <w:instrText xml:space="preserve"> PAGEREF _Toc347491234 \h </w:instrText>
        </w:r>
        <w:r>
          <w:rPr>
            <w:noProof/>
            <w:webHidden/>
          </w:rPr>
        </w:r>
        <w:r>
          <w:rPr>
            <w:noProof/>
            <w:webHidden/>
          </w:rPr>
          <w:fldChar w:fldCharType="separate"/>
        </w:r>
        <w:r>
          <w:rPr>
            <w:noProof/>
            <w:webHidden/>
          </w:rPr>
          <w:t>21</w:t>
        </w:r>
        <w:r>
          <w:rPr>
            <w:noProof/>
            <w:webHidden/>
          </w:rPr>
          <w:fldChar w:fldCharType="end"/>
        </w:r>
      </w:hyperlink>
    </w:p>
    <w:p w14:paraId="346D7348"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5" w:history="1">
        <w:r w:rsidRPr="00A9311F">
          <w:rPr>
            <w:rStyle w:val="Hyperlink"/>
            <w:noProof/>
          </w:rPr>
          <w:t>4.1.3.3</w:t>
        </w:r>
        <w:r>
          <w:rPr>
            <w:rFonts w:asciiTheme="minorHAnsi" w:eastAsiaTheme="minorEastAsia" w:hAnsiTheme="minorHAnsi" w:cstheme="minorBidi"/>
            <w:noProof/>
            <w:sz w:val="22"/>
            <w:lang w:eastAsia="zh-TW"/>
          </w:rPr>
          <w:tab/>
        </w:r>
        <w:r w:rsidRPr="00A9311F">
          <w:rPr>
            <w:rStyle w:val="Hyperlink"/>
            <w:noProof/>
          </w:rPr>
          <w:t>asram:OriginalOrderReferencedCIReferencedDocument</w:t>
        </w:r>
        <w:r>
          <w:rPr>
            <w:noProof/>
            <w:webHidden/>
          </w:rPr>
          <w:tab/>
        </w:r>
        <w:r>
          <w:rPr>
            <w:noProof/>
            <w:webHidden/>
          </w:rPr>
          <w:fldChar w:fldCharType="begin"/>
        </w:r>
        <w:r>
          <w:rPr>
            <w:noProof/>
            <w:webHidden/>
          </w:rPr>
          <w:instrText xml:space="preserve"> PAGEREF _Toc347491235 \h </w:instrText>
        </w:r>
        <w:r>
          <w:rPr>
            <w:noProof/>
            <w:webHidden/>
          </w:rPr>
        </w:r>
        <w:r>
          <w:rPr>
            <w:noProof/>
            <w:webHidden/>
          </w:rPr>
          <w:fldChar w:fldCharType="separate"/>
        </w:r>
        <w:r>
          <w:rPr>
            <w:noProof/>
            <w:webHidden/>
          </w:rPr>
          <w:t>22</w:t>
        </w:r>
        <w:r>
          <w:rPr>
            <w:noProof/>
            <w:webHidden/>
          </w:rPr>
          <w:fldChar w:fldCharType="end"/>
        </w:r>
      </w:hyperlink>
    </w:p>
    <w:p w14:paraId="65EC6D8A"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6" w:history="1">
        <w:r w:rsidRPr="00A9311F">
          <w:rPr>
            <w:rStyle w:val="Hyperlink"/>
            <w:noProof/>
          </w:rPr>
          <w:t>4.1.3.4</w:t>
        </w:r>
        <w:r>
          <w:rPr>
            <w:rFonts w:asciiTheme="minorHAnsi" w:eastAsiaTheme="minorEastAsia" w:hAnsiTheme="minorHAnsi" w:cstheme="minorBidi"/>
            <w:noProof/>
            <w:sz w:val="22"/>
            <w:lang w:eastAsia="zh-TW"/>
          </w:rPr>
          <w:tab/>
        </w:r>
        <w:r w:rsidRPr="00A9311F">
          <w:rPr>
            <w:rStyle w:val="Hyperlink"/>
            <w:noProof/>
          </w:rPr>
          <w:t>asram:SpecifiedCITradeBusinessFlag</w:t>
        </w:r>
        <w:r>
          <w:rPr>
            <w:noProof/>
            <w:webHidden/>
          </w:rPr>
          <w:tab/>
        </w:r>
        <w:r>
          <w:rPr>
            <w:noProof/>
            <w:webHidden/>
          </w:rPr>
          <w:fldChar w:fldCharType="begin"/>
        </w:r>
        <w:r>
          <w:rPr>
            <w:noProof/>
            <w:webHidden/>
          </w:rPr>
          <w:instrText xml:space="preserve"> PAGEREF _Toc347491236 \h </w:instrText>
        </w:r>
        <w:r>
          <w:rPr>
            <w:noProof/>
            <w:webHidden/>
          </w:rPr>
        </w:r>
        <w:r>
          <w:rPr>
            <w:noProof/>
            <w:webHidden/>
          </w:rPr>
          <w:fldChar w:fldCharType="separate"/>
        </w:r>
        <w:r>
          <w:rPr>
            <w:noProof/>
            <w:webHidden/>
          </w:rPr>
          <w:t>23</w:t>
        </w:r>
        <w:r>
          <w:rPr>
            <w:noProof/>
            <w:webHidden/>
          </w:rPr>
          <w:fldChar w:fldCharType="end"/>
        </w:r>
      </w:hyperlink>
    </w:p>
    <w:p w14:paraId="3A3345EA"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7" w:history="1">
        <w:r w:rsidRPr="00A9311F">
          <w:rPr>
            <w:rStyle w:val="Hyperlink"/>
            <w:noProof/>
          </w:rPr>
          <w:t>4.1.3.5</w:t>
        </w:r>
        <w:r>
          <w:rPr>
            <w:rFonts w:asciiTheme="minorHAnsi" w:eastAsiaTheme="minorEastAsia" w:hAnsiTheme="minorHAnsi" w:cstheme="minorBidi"/>
            <w:noProof/>
            <w:sz w:val="22"/>
            <w:lang w:eastAsia="zh-TW"/>
          </w:rPr>
          <w:tab/>
        </w:r>
        <w:r w:rsidRPr="00A9311F">
          <w:rPr>
            <w:rStyle w:val="Hyperlink"/>
            <w:noProof/>
          </w:rPr>
          <w:t>asram:BuyerCITradeParty</w:t>
        </w:r>
        <w:r>
          <w:rPr>
            <w:noProof/>
            <w:webHidden/>
          </w:rPr>
          <w:tab/>
        </w:r>
        <w:r>
          <w:rPr>
            <w:noProof/>
            <w:webHidden/>
          </w:rPr>
          <w:fldChar w:fldCharType="begin"/>
        </w:r>
        <w:r>
          <w:rPr>
            <w:noProof/>
            <w:webHidden/>
          </w:rPr>
          <w:instrText xml:space="preserve"> PAGEREF _Toc347491237 \h </w:instrText>
        </w:r>
        <w:r>
          <w:rPr>
            <w:noProof/>
            <w:webHidden/>
          </w:rPr>
        </w:r>
        <w:r>
          <w:rPr>
            <w:noProof/>
            <w:webHidden/>
          </w:rPr>
          <w:fldChar w:fldCharType="separate"/>
        </w:r>
        <w:r>
          <w:rPr>
            <w:noProof/>
            <w:webHidden/>
          </w:rPr>
          <w:t>23</w:t>
        </w:r>
        <w:r>
          <w:rPr>
            <w:noProof/>
            <w:webHidden/>
          </w:rPr>
          <w:fldChar w:fldCharType="end"/>
        </w:r>
      </w:hyperlink>
    </w:p>
    <w:p w14:paraId="5C0DE25F" w14:textId="77777777" w:rsidR="00967CD9" w:rsidRDefault="00967CD9">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91238" w:history="1">
        <w:r w:rsidRPr="00A9311F">
          <w:rPr>
            <w:rStyle w:val="Hyperlink"/>
            <w:noProof/>
          </w:rPr>
          <w:t>4.1.3.5.1</w:t>
        </w:r>
        <w:r>
          <w:rPr>
            <w:rFonts w:asciiTheme="minorHAnsi" w:eastAsiaTheme="minorEastAsia" w:hAnsiTheme="minorHAnsi" w:cstheme="minorBidi"/>
            <w:noProof/>
            <w:sz w:val="22"/>
            <w:lang w:val="en-US" w:eastAsia="zh-TW"/>
          </w:rPr>
          <w:tab/>
        </w:r>
        <w:r w:rsidRPr="00A9311F">
          <w:rPr>
            <w:rStyle w:val="Hyperlink"/>
            <w:noProof/>
          </w:rPr>
          <w:t>asram:SpecifiedCILegalOrganization</w:t>
        </w:r>
        <w:r>
          <w:rPr>
            <w:noProof/>
            <w:webHidden/>
          </w:rPr>
          <w:tab/>
        </w:r>
        <w:r>
          <w:rPr>
            <w:noProof/>
            <w:webHidden/>
          </w:rPr>
          <w:fldChar w:fldCharType="begin"/>
        </w:r>
        <w:r>
          <w:rPr>
            <w:noProof/>
            <w:webHidden/>
          </w:rPr>
          <w:instrText xml:space="preserve"> PAGEREF _Toc347491238 \h </w:instrText>
        </w:r>
        <w:r>
          <w:rPr>
            <w:noProof/>
            <w:webHidden/>
          </w:rPr>
        </w:r>
        <w:r>
          <w:rPr>
            <w:noProof/>
            <w:webHidden/>
          </w:rPr>
          <w:fldChar w:fldCharType="separate"/>
        </w:r>
        <w:r>
          <w:rPr>
            <w:noProof/>
            <w:webHidden/>
          </w:rPr>
          <w:t>23</w:t>
        </w:r>
        <w:r>
          <w:rPr>
            <w:noProof/>
            <w:webHidden/>
          </w:rPr>
          <w:fldChar w:fldCharType="end"/>
        </w:r>
      </w:hyperlink>
    </w:p>
    <w:p w14:paraId="1BB2317A"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39" w:history="1">
        <w:r w:rsidRPr="00A9311F">
          <w:rPr>
            <w:rStyle w:val="Hyperlink"/>
            <w:noProof/>
          </w:rPr>
          <w:t>4.1.3.6</w:t>
        </w:r>
        <w:r>
          <w:rPr>
            <w:rFonts w:asciiTheme="minorHAnsi" w:eastAsiaTheme="minorEastAsia" w:hAnsiTheme="minorHAnsi" w:cstheme="minorBidi"/>
            <w:noProof/>
            <w:sz w:val="22"/>
            <w:lang w:eastAsia="zh-TW"/>
          </w:rPr>
          <w:tab/>
        </w:r>
        <w:r w:rsidRPr="00A9311F">
          <w:rPr>
            <w:rStyle w:val="Hyperlink"/>
            <w:noProof/>
          </w:rPr>
          <w:t>asram:SellerCITradeParty</w:t>
        </w:r>
        <w:r>
          <w:rPr>
            <w:noProof/>
            <w:webHidden/>
          </w:rPr>
          <w:tab/>
        </w:r>
        <w:r>
          <w:rPr>
            <w:noProof/>
            <w:webHidden/>
          </w:rPr>
          <w:fldChar w:fldCharType="begin"/>
        </w:r>
        <w:r>
          <w:rPr>
            <w:noProof/>
            <w:webHidden/>
          </w:rPr>
          <w:instrText xml:space="preserve"> PAGEREF _Toc347491239 \h </w:instrText>
        </w:r>
        <w:r>
          <w:rPr>
            <w:noProof/>
            <w:webHidden/>
          </w:rPr>
        </w:r>
        <w:r>
          <w:rPr>
            <w:noProof/>
            <w:webHidden/>
          </w:rPr>
          <w:fldChar w:fldCharType="separate"/>
        </w:r>
        <w:r>
          <w:rPr>
            <w:noProof/>
            <w:webHidden/>
          </w:rPr>
          <w:t>24</w:t>
        </w:r>
        <w:r>
          <w:rPr>
            <w:noProof/>
            <w:webHidden/>
          </w:rPr>
          <w:fldChar w:fldCharType="end"/>
        </w:r>
      </w:hyperlink>
    </w:p>
    <w:p w14:paraId="1E20DC6E"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40" w:history="1">
        <w:r w:rsidRPr="00A9311F">
          <w:rPr>
            <w:rStyle w:val="Hyperlink"/>
            <w:noProof/>
          </w:rPr>
          <w:t>4.1.4</w:t>
        </w:r>
        <w:r>
          <w:rPr>
            <w:rFonts w:asciiTheme="minorHAnsi" w:eastAsiaTheme="minorEastAsia" w:hAnsiTheme="minorHAnsi" w:cstheme="minorBidi"/>
            <w:noProof/>
            <w:sz w:val="22"/>
            <w:lang w:eastAsia="zh-TW"/>
          </w:rPr>
          <w:tab/>
        </w:r>
        <w:r w:rsidRPr="00A9311F">
          <w:rPr>
            <w:rStyle w:val="Hyperlink"/>
            <w:noProof/>
          </w:rPr>
          <w:t>asram:SpecifiedCISCRLSupplyChainTradeDelivery</w:t>
        </w:r>
        <w:r>
          <w:rPr>
            <w:noProof/>
            <w:webHidden/>
          </w:rPr>
          <w:tab/>
        </w:r>
        <w:r>
          <w:rPr>
            <w:noProof/>
            <w:webHidden/>
          </w:rPr>
          <w:fldChar w:fldCharType="begin"/>
        </w:r>
        <w:r>
          <w:rPr>
            <w:noProof/>
            <w:webHidden/>
          </w:rPr>
          <w:instrText xml:space="preserve"> PAGEREF _Toc347491240 \h </w:instrText>
        </w:r>
        <w:r>
          <w:rPr>
            <w:noProof/>
            <w:webHidden/>
          </w:rPr>
        </w:r>
        <w:r>
          <w:rPr>
            <w:noProof/>
            <w:webHidden/>
          </w:rPr>
          <w:fldChar w:fldCharType="separate"/>
        </w:r>
        <w:r>
          <w:rPr>
            <w:noProof/>
            <w:webHidden/>
          </w:rPr>
          <w:t>25</w:t>
        </w:r>
        <w:r>
          <w:rPr>
            <w:noProof/>
            <w:webHidden/>
          </w:rPr>
          <w:fldChar w:fldCharType="end"/>
        </w:r>
      </w:hyperlink>
    </w:p>
    <w:p w14:paraId="6DB529E5"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41" w:history="1">
        <w:r w:rsidRPr="00A9311F">
          <w:rPr>
            <w:rStyle w:val="Hyperlink"/>
            <w:noProof/>
          </w:rPr>
          <w:t>4.1.4.1</w:t>
        </w:r>
        <w:r>
          <w:rPr>
            <w:rFonts w:asciiTheme="minorHAnsi" w:eastAsiaTheme="minorEastAsia" w:hAnsiTheme="minorHAnsi" w:cstheme="minorBidi"/>
            <w:noProof/>
            <w:sz w:val="22"/>
            <w:lang w:eastAsia="zh-TW"/>
          </w:rPr>
          <w:tab/>
        </w:r>
        <w:r w:rsidRPr="00A9311F">
          <w:rPr>
            <w:rStyle w:val="Hyperlink"/>
            <w:noProof/>
          </w:rPr>
          <w:t>asram:InformationCINote</w:t>
        </w:r>
        <w:r>
          <w:rPr>
            <w:noProof/>
            <w:webHidden/>
          </w:rPr>
          <w:tab/>
        </w:r>
        <w:r>
          <w:rPr>
            <w:noProof/>
            <w:webHidden/>
          </w:rPr>
          <w:fldChar w:fldCharType="begin"/>
        </w:r>
        <w:r>
          <w:rPr>
            <w:noProof/>
            <w:webHidden/>
          </w:rPr>
          <w:instrText xml:space="preserve"> PAGEREF _Toc347491241 \h </w:instrText>
        </w:r>
        <w:r>
          <w:rPr>
            <w:noProof/>
            <w:webHidden/>
          </w:rPr>
        </w:r>
        <w:r>
          <w:rPr>
            <w:noProof/>
            <w:webHidden/>
          </w:rPr>
          <w:fldChar w:fldCharType="separate"/>
        </w:r>
        <w:r>
          <w:rPr>
            <w:noProof/>
            <w:webHidden/>
          </w:rPr>
          <w:t>25</w:t>
        </w:r>
        <w:r>
          <w:rPr>
            <w:noProof/>
            <w:webHidden/>
          </w:rPr>
          <w:fldChar w:fldCharType="end"/>
        </w:r>
      </w:hyperlink>
    </w:p>
    <w:p w14:paraId="5A153066"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42" w:history="1">
        <w:r w:rsidRPr="00A9311F">
          <w:rPr>
            <w:rStyle w:val="Hyperlink"/>
            <w:noProof/>
          </w:rPr>
          <w:t>4.1.4.2</w:t>
        </w:r>
        <w:r>
          <w:rPr>
            <w:rFonts w:asciiTheme="minorHAnsi" w:eastAsiaTheme="minorEastAsia" w:hAnsiTheme="minorHAnsi" w:cstheme="minorBidi"/>
            <w:noProof/>
            <w:sz w:val="22"/>
            <w:lang w:eastAsia="zh-TW"/>
          </w:rPr>
          <w:tab/>
        </w:r>
        <w:r w:rsidRPr="00A9311F">
          <w:rPr>
            <w:rStyle w:val="Hyperlink"/>
            <w:noProof/>
          </w:rPr>
          <w:t>asram:SpecifiedCISupplyChainSchedule</w:t>
        </w:r>
        <w:r>
          <w:rPr>
            <w:noProof/>
            <w:webHidden/>
          </w:rPr>
          <w:tab/>
        </w:r>
        <w:r>
          <w:rPr>
            <w:noProof/>
            <w:webHidden/>
          </w:rPr>
          <w:fldChar w:fldCharType="begin"/>
        </w:r>
        <w:r>
          <w:rPr>
            <w:noProof/>
            <w:webHidden/>
          </w:rPr>
          <w:instrText xml:space="preserve"> PAGEREF _Toc347491242 \h </w:instrText>
        </w:r>
        <w:r>
          <w:rPr>
            <w:noProof/>
            <w:webHidden/>
          </w:rPr>
        </w:r>
        <w:r>
          <w:rPr>
            <w:noProof/>
            <w:webHidden/>
          </w:rPr>
          <w:fldChar w:fldCharType="separate"/>
        </w:r>
        <w:r>
          <w:rPr>
            <w:noProof/>
            <w:webHidden/>
          </w:rPr>
          <w:t>26</w:t>
        </w:r>
        <w:r>
          <w:rPr>
            <w:noProof/>
            <w:webHidden/>
          </w:rPr>
          <w:fldChar w:fldCharType="end"/>
        </w:r>
      </w:hyperlink>
    </w:p>
    <w:p w14:paraId="79EE9CC8" w14:textId="77777777" w:rsidR="00967CD9" w:rsidRDefault="00967CD9">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91243" w:history="1">
        <w:r w:rsidRPr="00A9311F">
          <w:rPr>
            <w:rStyle w:val="Hyperlink"/>
            <w:noProof/>
          </w:rPr>
          <w:t>4.1.4.2.1</w:t>
        </w:r>
        <w:r>
          <w:rPr>
            <w:rFonts w:asciiTheme="minorHAnsi" w:eastAsiaTheme="minorEastAsia" w:hAnsiTheme="minorHAnsi" w:cstheme="minorBidi"/>
            <w:noProof/>
            <w:sz w:val="22"/>
            <w:lang w:val="en-US" w:eastAsia="zh-TW"/>
          </w:rPr>
          <w:tab/>
        </w:r>
        <w:r w:rsidRPr="00A9311F">
          <w:rPr>
            <w:rStyle w:val="Hyperlink"/>
            <w:noProof/>
          </w:rPr>
          <w:t>asram:SpecifiedCISupplyChainEvent</w:t>
        </w:r>
        <w:r>
          <w:rPr>
            <w:noProof/>
            <w:webHidden/>
          </w:rPr>
          <w:tab/>
        </w:r>
        <w:r>
          <w:rPr>
            <w:noProof/>
            <w:webHidden/>
          </w:rPr>
          <w:fldChar w:fldCharType="begin"/>
        </w:r>
        <w:r>
          <w:rPr>
            <w:noProof/>
            <w:webHidden/>
          </w:rPr>
          <w:instrText xml:space="preserve"> PAGEREF _Toc347491243 \h </w:instrText>
        </w:r>
        <w:r>
          <w:rPr>
            <w:noProof/>
            <w:webHidden/>
          </w:rPr>
        </w:r>
        <w:r>
          <w:rPr>
            <w:noProof/>
            <w:webHidden/>
          </w:rPr>
          <w:fldChar w:fldCharType="separate"/>
        </w:r>
        <w:r>
          <w:rPr>
            <w:noProof/>
            <w:webHidden/>
          </w:rPr>
          <w:t>26</w:t>
        </w:r>
        <w:r>
          <w:rPr>
            <w:noProof/>
            <w:webHidden/>
          </w:rPr>
          <w:fldChar w:fldCharType="end"/>
        </w:r>
      </w:hyperlink>
    </w:p>
    <w:p w14:paraId="52019BCB" w14:textId="77777777" w:rsidR="00967CD9" w:rsidRDefault="00967CD9">
      <w:pPr>
        <w:pStyle w:val="Verzeichnis5"/>
        <w:tabs>
          <w:tab w:val="left" w:pos="1760"/>
          <w:tab w:val="right" w:leader="dot" w:pos="9344"/>
        </w:tabs>
        <w:rPr>
          <w:rFonts w:asciiTheme="minorHAnsi" w:eastAsiaTheme="minorEastAsia" w:hAnsiTheme="minorHAnsi" w:cstheme="minorBidi"/>
          <w:noProof/>
          <w:sz w:val="22"/>
          <w:lang w:eastAsia="zh-TW"/>
        </w:rPr>
      </w:pPr>
      <w:hyperlink w:anchor="_Toc347491244" w:history="1">
        <w:r w:rsidRPr="00A9311F">
          <w:rPr>
            <w:rStyle w:val="Hyperlink"/>
            <w:noProof/>
          </w:rPr>
          <w:t>4.1.4.3</w:t>
        </w:r>
        <w:r>
          <w:rPr>
            <w:rFonts w:asciiTheme="minorHAnsi" w:eastAsiaTheme="minorEastAsia" w:hAnsiTheme="minorHAnsi" w:cstheme="minorBidi"/>
            <w:noProof/>
            <w:sz w:val="22"/>
            <w:lang w:eastAsia="zh-TW"/>
          </w:rPr>
          <w:tab/>
        </w:r>
        <w:r w:rsidRPr="00A9311F">
          <w:rPr>
            <w:rStyle w:val="Hyperlink"/>
            <w:noProof/>
          </w:rPr>
          <w:t>asram:ShipToCITradeParty</w:t>
        </w:r>
        <w:r>
          <w:rPr>
            <w:noProof/>
            <w:webHidden/>
          </w:rPr>
          <w:tab/>
        </w:r>
        <w:r>
          <w:rPr>
            <w:noProof/>
            <w:webHidden/>
          </w:rPr>
          <w:fldChar w:fldCharType="begin"/>
        </w:r>
        <w:r>
          <w:rPr>
            <w:noProof/>
            <w:webHidden/>
          </w:rPr>
          <w:instrText xml:space="preserve"> PAGEREF _Toc347491244 \h </w:instrText>
        </w:r>
        <w:r>
          <w:rPr>
            <w:noProof/>
            <w:webHidden/>
          </w:rPr>
        </w:r>
        <w:r>
          <w:rPr>
            <w:noProof/>
            <w:webHidden/>
          </w:rPr>
          <w:fldChar w:fldCharType="separate"/>
        </w:r>
        <w:r>
          <w:rPr>
            <w:noProof/>
            <w:webHidden/>
          </w:rPr>
          <w:t>27</w:t>
        </w:r>
        <w:r>
          <w:rPr>
            <w:noProof/>
            <w:webHidden/>
          </w:rPr>
          <w:fldChar w:fldCharType="end"/>
        </w:r>
      </w:hyperlink>
    </w:p>
    <w:p w14:paraId="22C28D3F" w14:textId="77777777" w:rsidR="00967CD9" w:rsidRDefault="00967CD9">
      <w:pPr>
        <w:pStyle w:val="Verzeichnis3"/>
        <w:rPr>
          <w:rFonts w:asciiTheme="minorHAnsi" w:eastAsiaTheme="minorEastAsia" w:hAnsiTheme="minorHAnsi" w:cstheme="minorBidi"/>
          <w:noProof/>
          <w:sz w:val="22"/>
          <w:lang w:eastAsia="zh-TW"/>
        </w:rPr>
      </w:pPr>
      <w:hyperlink w:anchor="_Toc347491245" w:history="1">
        <w:r w:rsidRPr="00A9311F">
          <w:rPr>
            <w:rStyle w:val="Hyperlink"/>
            <w:noProof/>
          </w:rPr>
          <w:t>4.2</w:t>
        </w:r>
        <w:r>
          <w:rPr>
            <w:rFonts w:asciiTheme="minorHAnsi" w:eastAsiaTheme="minorEastAsia" w:hAnsiTheme="minorHAnsi" w:cstheme="minorBidi"/>
            <w:noProof/>
            <w:sz w:val="22"/>
            <w:lang w:eastAsia="zh-TW"/>
          </w:rPr>
          <w:tab/>
        </w:r>
        <w:r w:rsidRPr="00A9311F">
          <w:rPr>
            <w:rStyle w:val="Hyperlink"/>
            <w:noProof/>
          </w:rPr>
          <w:t>asram:ApplicableCISHSupplyChainTradeDelivery</w:t>
        </w:r>
        <w:r>
          <w:rPr>
            <w:noProof/>
            <w:webHidden/>
          </w:rPr>
          <w:tab/>
        </w:r>
        <w:r>
          <w:rPr>
            <w:noProof/>
            <w:webHidden/>
          </w:rPr>
          <w:fldChar w:fldCharType="begin"/>
        </w:r>
        <w:r>
          <w:rPr>
            <w:noProof/>
            <w:webHidden/>
          </w:rPr>
          <w:instrText xml:space="preserve"> PAGEREF _Toc347491245 \h </w:instrText>
        </w:r>
        <w:r>
          <w:rPr>
            <w:noProof/>
            <w:webHidden/>
          </w:rPr>
        </w:r>
        <w:r>
          <w:rPr>
            <w:noProof/>
            <w:webHidden/>
          </w:rPr>
          <w:fldChar w:fldCharType="separate"/>
        </w:r>
        <w:r>
          <w:rPr>
            <w:noProof/>
            <w:webHidden/>
          </w:rPr>
          <w:t>27</w:t>
        </w:r>
        <w:r>
          <w:rPr>
            <w:noProof/>
            <w:webHidden/>
          </w:rPr>
          <w:fldChar w:fldCharType="end"/>
        </w:r>
      </w:hyperlink>
    </w:p>
    <w:p w14:paraId="1CB15CD7" w14:textId="77777777" w:rsidR="00967CD9" w:rsidRDefault="00967CD9">
      <w:pPr>
        <w:pStyle w:val="Verzeichnis4"/>
        <w:tabs>
          <w:tab w:val="left" w:pos="1452"/>
        </w:tabs>
        <w:rPr>
          <w:rFonts w:asciiTheme="minorHAnsi" w:eastAsiaTheme="minorEastAsia" w:hAnsiTheme="minorHAnsi" w:cstheme="minorBidi"/>
          <w:noProof/>
          <w:sz w:val="22"/>
          <w:lang w:eastAsia="zh-TW"/>
        </w:rPr>
      </w:pPr>
      <w:hyperlink w:anchor="_Toc347491246" w:history="1">
        <w:r w:rsidRPr="00A9311F">
          <w:rPr>
            <w:rStyle w:val="Hyperlink"/>
            <w:noProof/>
          </w:rPr>
          <w:t>4.2.1</w:t>
        </w:r>
        <w:r>
          <w:rPr>
            <w:rFonts w:asciiTheme="minorHAnsi" w:eastAsiaTheme="minorEastAsia" w:hAnsiTheme="minorHAnsi" w:cstheme="minorBidi"/>
            <w:noProof/>
            <w:sz w:val="22"/>
            <w:lang w:eastAsia="zh-TW"/>
          </w:rPr>
          <w:tab/>
        </w:r>
        <w:r w:rsidRPr="00A9311F">
          <w:rPr>
            <w:rStyle w:val="Hyperlink"/>
            <w:noProof/>
          </w:rPr>
          <w:t>asram:InformationCINote</w:t>
        </w:r>
        <w:r>
          <w:rPr>
            <w:noProof/>
            <w:webHidden/>
          </w:rPr>
          <w:tab/>
        </w:r>
        <w:r>
          <w:rPr>
            <w:noProof/>
            <w:webHidden/>
          </w:rPr>
          <w:fldChar w:fldCharType="begin"/>
        </w:r>
        <w:r>
          <w:rPr>
            <w:noProof/>
            <w:webHidden/>
          </w:rPr>
          <w:instrText xml:space="preserve"> PAGEREF _Toc347491246 \h </w:instrText>
        </w:r>
        <w:r>
          <w:rPr>
            <w:noProof/>
            <w:webHidden/>
          </w:rPr>
        </w:r>
        <w:r>
          <w:rPr>
            <w:noProof/>
            <w:webHidden/>
          </w:rPr>
          <w:fldChar w:fldCharType="separate"/>
        </w:r>
        <w:r>
          <w:rPr>
            <w:noProof/>
            <w:webHidden/>
          </w:rPr>
          <w:t>28</w:t>
        </w:r>
        <w:r>
          <w:rPr>
            <w:noProof/>
            <w:webHidden/>
          </w:rPr>
          <w:fldChar w:fldCharType="end"/>
        </w:r>
      </w:hyperlink>
    </w:p>
    <w:p w14:paraId="227BCA41" w14:textId="77777777" w:rsidR="00FC0245" w:rsidRDefault="000F6703" w:rsidP="00A40E91">
      <w:pPr>
        <w:pStyle w:val="Kapitelberschrift"/>
        <w:rPr>
          <w:lang w:val="de-DE"/>
        </w:rPr>
      </w:pPr>
      <w:r>
        <w:rPr>
          <w:rFonts w:eastAsia="Calibri" w:cs="Times New Roman"/>
          <w:sz w:val="20"/>
          <w:szCs w:val="22"/>
        </w:rPr>
        <w:fldChar w:fldCharType="end"/>
      </w:r>
      <w:bookmarkStart w:id="3" w:name="_Toc347491206"/>
      <w:proofErr w:type="spellStart"/>
      <w:r w:rsidR="00FC0245">
        <w:rPr>
          <w:lang w:val="de-DE"/>
        </w:rPr>
        <w:t>Introduction</w:t>
      </w:r>
      <w:bookmarkEnd w:id="1"/>
      <w:bookmarkEnd w:id="3"/>
      <w:proofErr w:type="spellEnd"/>
    </w:p>
    <w:p w14:paraId="12E5EDB6" w14:textId="51DCDA5B" w:rsidR="00967CD9" w:rsidRDefault="00967CD9" w:rsidP="00C15798">
      <w:pPr>
        <w:pStyle w:val="berschrift1"/>
        <w:spacing w:after="200"/>
        <w:rPr>
          <w:szCs w:val="36"/>
          <w:lang w:val="de-DE"/>
        </w:rPr>
      </w:pPr>
      <w:bookmarkStart w:id="4" w:name="_Toc347491207"/>
      <w:proofErr w:type="spellStart"/>
      <w:r>
        <w:rPr>
          <w:szCs w:val="36"/>
          <w:lang w:val="de-DE"/>
        </w:rPr>
        <w:t>Preface</w:t>
      </w:r>
      <w:bookmarkEnd w:id="4"/>
      <w:proofErr w:type="spellEnd"/>
    </w:p>
    <w:p w14:paraId="5AFA05F3" w14:textId="77777777" w:rsidR="00967CD9" w:rsidRPr="007E4A86" w:rsidRDefault="00967CD9" w:rsidP="00967CD9">
      <w:pPr>
        <w:rPr>
          <w:lang w:val="en-GB"/>
        </w:rPr>
      </w:pPr>
      <w:r w:rsidRPr="007E4A86">
        <w:rPr>
          <w:lang w:val="en-GB"/>
        </w:rPr>
        <w:t xml:space="preserve">It is strongly recommended to read the document “Read Me first – </w:t>
      </w:r>
      <w:proofErr w:type="spellStart"/>
      <w:r w:rsidRPr="007E4A86">
        <w:rPr>
          <w:lang w:val="en-GB"/>
        </w:rPr>
        <w:t>BoostAero</w:t>
      </w:r>
      <w:proofErr w:type="spellEnd"/>
      <w:r w:rsidRPr="007E4A86">
        <w:rPr>
          <w:lang w:val="en-GB"/>
        </w:rPr>
        <w:t xml:space="preserve"> General </w:t>
      </w:r>
      <w:proofErr w:type="gramStart"/>
      <w:r w:rsidRPr="007E4A86">
        <w:rPr>
          <w:lang w:val="en-GB"/>
        </w:rPr>
        <w:t>information</w:t>
      </w:r>
      <w:proofErr w:type="gramEnd"/>
      <w:r w:rsidRPr="007E4A86">
        <w:rPr>
          <w:lang w:val="en-GB"/>
        </w:rPr>
        <w:t xml:space="preserve">” first, especially if you are a </w:t>
      </w:r>
      <w:proofErr w:type="spellStart"/>
      <w:r w:rsidRPr="007E4A86">
        <w:rPr>
          <w:lang w:val="en-GB"/>
        </w:rPr>
        <w:t>BoostAero</w:t>
      </w:r>
      <w:proofErr w:type="spellEnd"/>
      <w:r w:rsidRPr="007E4A86">
        <w:rPr>
          <w:lang w:val="en-GB"/>
        </w:rPr>
        <w:t xml:space="preserve"> XML beginner. The document is available for download on the SupplyOn AirSupply M2M Guidelines Download Area (</w:t>
      </w:r>
      <w:hyperlink r:id="rId14" w:history="1">
        <w:r w:rsidRPr="007E4A86">
          <w:rPr>
            <w:rStyle w:val="Hyperlink"/>
            <w:lang w:val="en-GB"/>
          </w:rPr>
          <w:t>http://www.supplyon.com/supplyon_download_area_m2m_guidelines.html</w:t>
        </w:r>
      </w:hyperlink>
      <w:r w:rsidRPr="007E4A86">
        <w:rPr>
          <w:lang w:val="en-GB"/>
        </w:rPr>
        <w:t>).</w:t>
      </w:r>
    </w:p>
    <w:p w14:paraId="227BCA42" w14:textId="77777777" w:rsidR="00C15798" w:rsidRPr="00FC0245" w:rsidRDefault="005F43B2" w:rsidP="00C15798">
      <w:pPr>
        <w:pStyle w:val="berschrift1"/>
        <w:spacing w:after="200"/>
        <w:rPr>
          <w:szCs w:val="36"/>
          <w:lang w:val="de-DE"/>
        </w:rPr>
      </w:pPr>
      <w:bookmarkStart w:id="5" w:name="_Toc347491208"/>
      <w:r w:rsidRPr="00FC0245">
        <w:rPr>
          <w:szCs w:val="36"/>
        </w:rPr>
        <w:t>Purpose of the document</w:t>
      </w:r>
      <w:bookmarkEnd w:id="5"/>
    </w:p>
    <w:p w14:paraId="227BCA43" w14:textId="77777777" w:rsidR="00FC0245" w:rsidRPr="004734A4" w:rsidRDefault="00FC0245" w:rsidP="00FC0245">
      <w:pPr>
        <w:rPr>
          <w:szCs w:val="20"/>
        </w:rPr>
      </w:pPr>
      <w:r w:rsidRPr="004734A4">
        <w:rPr>
          <w:szCs w:val="20"/>
        </w:rPr>
        <w:t xml:space="preserve">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w:t>
      </w:r>
      <w:proofErr w:type="spellStart"/>
      <w:r w:rsidRPr="004734A4">
        <w:rPr>
          <w:szCs w:val="20"/>
        </w:rPr>
        <w:t>BoostAero</w:t>
      </w:r>
      <w:proofErr w:type="spellEnd"/>
      <w:r w:rsidRPr="004734A4">
        <w:rPr>
          <w:szCs w:val="20"/>
        </w:rPr>
        <w:t xml:space="preserve"> XML V2.10. In this document the usage of the </w:t>
      </w:r>
      <w:proofErr w:type="spellStart"/>
      <w:r w:rsidRPr="004734A4">
        <w:rPr>
          <w:szCs w:val="20"/>
        </w:rPr>
        <w:t>BoostAero</w:t>
      </w:r>
      <w:proofErr w:type="spellEnd"/>
      <w:r w:rsidRPr="004734A4">
        <w:rPr>
          <w:szCs w:val="20"/>
        </w:rPr>
        <w:t xml:space="preserve"> XML format is described. In addition to this technical guide you can download the XSD (XML Schema Definition) for this message type from the SupplyOn M2M website.</w:t>
      </w:r>
    </w:p>
    <w:p w14:paraId="227BCA44" w14:textId="77777777" w:rsidR="000B1CCF" w:rsidRDefault="00532B1A" w:rsidP="00FC0245">
      <w:pPr>
        <w:pStyle w:val="berschrift1"/>
      </w:pPr>
      <w:bookmarkStart w:id="6" w:name="_Toc347491209"/>
      <w:r>
        <w:t>Consumption Report</w:t>
      </w:r>
      <w:r w:rsidR="000B1CCF">
        <w:t xml:space="preserve"> Definition</w:t>
      </w:r>
      <w:bookmarkEnd w:id="6"/>
    </w:p>
    <w:p w14:paraId="227BCA45" w14:textId="77777777" w:rsidR="00532B1A" w:rsidRPr="004734A4" w:rsidRDefault="00FC0245" w:rsidP="00532B1A">
      <w:pPr>
        <w:rPr>
          <w:szCs w:val="20"/>
        </w:rPr>
      </w:pPr>
      <w:r w:rsidRPr="004734A4">
        <w:rPr>
          <w:szCs w:val="20"/>
        </w:rPr>
        <w:t xml:space="preserve">The business process “Stock Movements” subsumes all message types that provide information on stock levels and stock level changes. These messages are being sent by the customer. Consumptions result in </w:t>
      </w:r>
      <w:r w:rsidR="00FD217A" w:rsidRPr="004734A4">
        <w:rPr>
          <w:szCs w:val="20"/>
        </w:rPr>
        <w:t>a decrease of the stock</w:t>
      </w:r>
      <w:r w:rsidRPr="004734A4">
        <w:rPr>
          <w:szCs w:val="20"/>
        </w:rPr>
        <w:t xml:space="preserve"> and optional in a</w:t>
      </w:r>
      <w:r w:rsidR="00FD217A" w:rsidRPr="004734A4">
        <w:rPr>
          <w:szCs w:val="20"/>
        </w:rPr>
        <w:t xml:space="preserve"> decrease of demands.</w:t>
      </w:r>
    </w:p>
    <w:p w14:paraId="227BCA46" w14:textId="77777777" w:rsidR="00FC0245" w:rsidRDefault="00FC0245" w:rsidP="00532B1A"/>
    <w:p w14:paraId="227BCA47" w14:textId="77777777" w:rsidR="00FD217A" w:rsidRPr="00A56ADF" w:rsidRDefault="00FD217A" w:rsidP="00FD217A">
      <w:pPr>
        <w:pStyle w:val="berschrift1"/>
      </w:pPr>
      <w:bookmarkStart w:id="7" w:name="_Toc313366645"/>
      <w:bookmarkStart w:id="8" w:name="_Toc347491210"/>
      <w:r>
        <w:t>Preliminary Remarks</w:t>
      </w:r>
      <w:bookmarkEnd w:id="7"/>
      <w:bookmarkEnd w:id="8"/>
    </w:p>
    <w:p w14:paraId="227BCA48" w14:textId="77777777" w:rsidR="00FD217A" w:rsidRPr="004734A4" w:rsidRDefault="00FD217A" w:rsidP="00FD217A">
      <w:pPr>
        <w:rPr>
          <w:szCs w:val="20"/>
        </w:rPr>
      </w:pPr>
      <w:r w:rsidRPr="004734A4">
        <w:rPr>
          <w:szCs w:val="20"/>
        </w:rPr>
        <w:t>The following rules apply to all messages if no exception is specified within the respective field description:</w:t>
      </w:r>
    </w:p>
    <w:p w14:paraId="227BCA49" w14:textId="77777777" w:rsidR="00FD217A" w:rsidRPr="004734A4" w:rsidRDefault="00FD217A" w:rsidP="00FD217A">
      <w:pPr>
        <w:rPr>
          <w:szCs w:val="20"/>
        </w:rPr>
      </w:pPr>
    </w:p>
    <w:p w14:paraId="227BCA4A" w14:textId="77777777" w:rsidR="00FD217A" w:rsidRPr="004734A4" w:rsidRDefault="00FD217A" w:rsidP="00FD217A">
      <w:pPr>
        <w:pStyle w:val="Listenabsatz"/>
        <w:numPr>
          <w:ilvl w:val="0"/>
          <w:numId w:val="38"/>
        </w:numPr>
        <w:rPr>
          <w:szCs w:val="20"/>
        </w:rPr>
      </w:pPr>
      <w:r w:rsidRPr="004734A4">
        <w:rPr>
          <w:szCs w:val="20"/>
        </w:rPr>
        <w:t>Negative numbers: The minus sign must be in front of the digits (e.g. -10).</w:t>
      </w:r>
    </w:p>
    <w:p w14:paraId="227BCA4B" w14:textId="77777777" w:rsidR="00FD217A" w:rsidRPr="004734A4" w:rsidRDefault="00FD217A" w:rsidP="00FD217A">
      <w:pPr>
        <w:pStyle w:val="Listenabsatz"/>
        <w:numPr>
          <w:ilvl w:val="0"/>
          <w:numId w:val="38"/>
        </w:numPr>
        <w:rPr>
          <w:szCs w:val="20"/>
        </w:rPr>
      </w:pPr>
      <w:r w:rsidRPr="004734A4">
        <w:rPr>
          <w:szCs w:val="20"/>
        </w:rPr>
        <w:t xml:space="preserve">Decimal numbers: </w:t>
      </w:r>
    </w:p>
    <w:p w14:paraId="227BCA4C" w14:textId="77777777" w:rsidR="00FD217A" w:rsidRPr="004734A4" w:rsidRDefault="00FD217A" w:rsidP="00FD217A">
      <w:pPr>
        <w:pStyle w:val="Listenabsatz"/>
        <w:numPr>
          <w:ilvl w:val="1"/>
          <w:numId w:val="38"/>
        </w:numPr>
        <w:rPr>
          <w:szCs w:val="20"/>
        </w:rPr>
      </w:pPr>
      <w:r w:rsidRPr="004734A4">
        <w:rPr>
          <w:szCs w:val="20"/>
        </w:rPr>
        <w:t>The delimiter is a dot</w:t>
      </w:r>
    </w:p>
    <w:p w14:paraId="227BCA4D" w14:textId="77777777" w:rsidR="00FD217A" w:rsidRPr="004734A4" w:rsidRDefault="00FD217A" w:rsidP="00FD217A">
      <w:pPr>
        <w:pStyle w:val="Listenabsatz"/>
        <w:numPr>
          <w:ilvl w:val="1"/>
          <w:numId w:val="38"/>
        </w:numPr>
        <w:rPr>
          <w:szCs w:val="20"/>
        </w:rPr>
      </w:pPr>
      <w:r w:rsidRPr="004734A4">
        <w:rPr>
          <w:szCs w:val="20"/>
        </w:rPr>
        <w:t>Before the delimiter, a maximum of 15 digits is allowed</w:t>
      </w:r>
    </w:p>
    <w:p w14:paraId="227BCA4E" w14:textId="77777777" w:rsidR="00FD217A" w:rsidRPr="004734A4" w:rsidRDefault="00FD217A" w:rsidP="00FD217A">
      <w:pPr>
        <w:pStyle w:val="Listenabsatz"/>
        <w:numPr>
          <w:ilvl w:val="1"/>
          <w:numId w:val="38"/>
        </w:numPr>
        <w:rPr>
          <w:szCs w:val="20"/>
        </w:rPr>
      </w:pPr>
      <w:r w:rsidRPr="004734A4">
        <w:rPr>
          <w:szCs w:val="20"/>
        </w:rPr>
        <w:t>After the delimiter, a maximum of 15 digits is allowed</w:t>
      </w:r>
    </w:p>
    <w:p w14:paraId="227BCA4F" w14:textId="77777777" w:rsidR="00FD217A" w:rsidRPr="004734A4" w:rsidRDefault="00FD217A" w:rsidP="00FD217A">
      <w:pPr>
        <w:pStyle w:val="Listenabsatz"/>
        <w:numPr>
          <w:ilvl w:val="0"/>
          <w:numId w:val="38"/>
        </w:numPr>
        <w:rPr>
          <w:szCs w:val="20"/>
        </w:rPr>
      </w:pPr>
      <w:r w:rsidRPr="004734A4">
        <w:rPr>
          <w:szCs w:val="20"/>
        </w:rPr>
        <w:t>DATE format is CCYY-MM-DD (e.g. 2011-05-18)</w:t>
      </w:r>
    </w:p>
    <w:p w14:paraId="227BCA50" w14:textId="77777777" w:rsidR="00FD217A" w:rsidRPr="004734A4" w:rsidRDefault="00FD217A" w:rsidP="00FD217A">
      <w:pPr>
        <w:pStyle w:val="Listenabsatz"/>
        <w:numPr>
          <w:ilvl w:val="0"/>
          <w:numId w:val="38"/>
        </w:numPr>
        <w:rPr>
          <w:szCs w:val="20"/>
        </w:rPr>
      </w:pPr>
      <w:r w:rsidRPr="004734A4">
        <w:rPr>
          <w:szCs w:val="20"/>
        </w:rPr>
        <w:t xml:space="preserve">DATETIME format is </w:t>
      </w:r>
      <w:proofErr w:type="spellStart"/>
      <w:r w:rsidRPr="004734A4">
        <w:rPr>
          <w:szCs w:val="20"/>
        </w:rPr>
        <w:t>CCYY-MM-DDThh:mm:ss</w:t>
      </w:r>
      <w:proofErr w:type="spellEnd"/>
      <w:r w:rsidRPr="004734A4">
        <w:rPr>
          <w:szCs w:val="20"/>
        </w:rPr>
        <w:t xml:space="preserve"> (e.g. 2011-05-18T23:49:01)</w:t>
      </w:r>
    </w:p>
    <w:p w14:paraId="227BCA51" w14:textId="77777777" w:rsidR="00FD217A" w:rsidRPr="004734A4" w:rsidRDefault="00FD217A" w:rsidP="00FD217A">
      <w:pPr>
        <w:pStyle w:val="Listenabsatz"/>
        <w:numPr>
          <w:ilvl w:val="0"/>
          <w:numId w:val="38"/>
        </w:numPr>
        <w:rPr>
          <w:szCs w:val="20"/>
        </w:rPr>
      </w:pPr>
      <w:r w:rsidRPr="004734A4">
        <w:rPr>
          <w:szCs w:val="20"/>
        </w:rPr>
        <w:t>BOOLEAN values must be “true” or “false”</w:t>
      </w:r>
    </w:p>
    <w:p w14:paraId="227BCA52" w14:textId="77777777" w:rsidR="00FD217A" w:rsidRPr="004734A4" w:rsidRDefault="00FD217A" w:rsidP="00FD217A">
      <w:pPr>
        <w:pStyle w:val="Listenabsatz"/>
        <w:numPr>
          <w:ilvl w:val="0"/>
          <w:numId w:val="38"/>
        </w:numPr>
        <w:rPr>
          <w:szCs w:val="20"/>
        </w:rPr>
      </w:pPr>
      <w:r w:rsidRPr="004734A4">
        <w:rPr>
          <w:szCs w:val="20"/>
        </w:rPr>
        <w:t>INTEGER values must be whole numbers</w:t>
      </w:r>
    </w:p>
    <w:p w14:paraId="227BCA53" w14:textId="77777777" w:rsidR="00FD217A" w:rsidRPr="004734A4" w:rsidRDefault="00FD217A" w:rsidP="00FD217A">
      <w:pPr>
        <w:pStyle w:val="Listenabsatz"/>
        <w:numPr>
          <w:ilvl w:val="0"/>
          <w:numId w:val="38"/>
        </w:numPr>
        <w:rPr>
          <w:szCs w:val="20"/>
        </w:rPr>
      </w:pPr>
      <w:r w:rsidRPr="004734A4">
        <w:rPr>
          <w:szCs w:val="20"/>
        </w:rPr>
        <w:t>The currency will be described with three characters (e.g. EUR)</w:t>
      </w:r>
    </w:p>
    <w:p w14:paraId="227BCA54" w14:textId="77777777" w:rsidR="00FD217A" w:rsidRDefault="00FD217A" w:rsidP="00FD217A">
      <w:pPr>
        <w:rPr>
          <w:sz w:val="22"/>
        </w:rPr>
      </w:pPr>
    </w:p>
    <w:p w14:paraId="227BCA55" w14:textId="77777777" w:rsidR="00FD217A" w:rsidRPr="004F5309" w:rsidRDefault="00FD217A" w:rsidP="00FD217A">
      <w:pPr>
        <w:pStyle w:val="berschrift1"/>
      </w:pPr>
      <w:bookmarkStart w:id="9" w:name="_Toc313366646"/>
      <w:bookmarkStart w:id="10" w:name="_Toc347491211"/>
      <w:r w:rsidRPr="003D06CA">
        <w:t>Composition of the XML message graphics</w:t>
      </w:r>
      <w:bookmarkEnd w:id="9"/>
      <w:bookmarkEnd w:id="10"/>
    </w:p>
    <w:p w14:paraId="227BCA56" w14:textId="77777777" w:rsidR="00FD217A" w:rsidRDefault="00FD217A" w:rsidP="00FD217A">
      <w:pPr>
        <w:rPr>
          <w:szCs w:val="20"/>
        </w:rPr>
      </w:pPr>
      <w:r w:rsidRPr="004734A4">
        <w:rPr>
          <w:szCs w:val="20"/>
        </w:rPr>
        <w:t xml:space="preserve">The parent-element, which is described in the respective chapter, is marked </w:t>
      </w:r>
      <w:r w:rsidRPr="004734A4">
        <w:rPr>
          <w:b/>
          <w:color w:val="4F81BD" w:themeColor="accent1"/>
          <w:szCs w:val="20"/>
        </w:rPr>
        <w:t>blue and bold</w:t>
      </w:r>
      <w:r w:rsidRPr="004734A4">
        <w:rPr>
          <w:szCs w:val="20"/>
        </w:rPr>
        <w:t>. A parent-element may contain data-elements and/or further elements that can be parent-elements. It has to contain at least one of those two types. Further parent-elements are marked by a plus sign in a square.</w:t>
      </w:r>
    </w:p>
    <w:p w14:paraId="44C32B25" w14:textId="77777777" w:rsidR="00967CD9" w:rsidRPr="004734A4" w:rsidRDefault="00967CD9" w:rsidP="00FD217A">
      <w:pPr>
        <w:rPr>
          <w:szCs w:val="20"/>
        </w:rPr>
      </w:pPr>
    </w:p>
    <w:p w14:paraId="674D6045" w14:textId="77777777" w:rsidR="00967CD9" w:rsidRPr="007E4A86" w:rsidRDefault="00FD217A" w:rsidP="00967CD9">
      <w:pPr>
        <w:rPr>
          <w:lang w:val="en-GB"/>
        </w:rPr>
      </w:pPr>
      <w:r w:rsidRPr="004734A4">
        <w:rPr>
          <w:szCs w:val="20"/>
        </w:rPr>
        <w:t>Each el</w:t>
      </w:r>
      <w:r w:rsidR="00967CD9">
        <w:rPr>
          <w:szCs w:val="20"/>
        </w:rPr>
        <w:t xml:space="preserve">ement has a defined cardinality. </w:t>
      </w:r>
      <w:r w:rsidR="00967CD9" w:rsidRPr="007E4A86">
        <w:rPr>
          <w:lang w:val="en-GB"/>
        </w:rPr>
        <w:t xml:space="preserve">This cardinality is specific to AirSupply. As </w:t>
      </w:r>
      <w:proofErr w:type="spellStart"/>
      <w:r w:rsidR="00967CD9" w:rsidRPr="007E4A86">
        <w:rPr>
          <w:lang w:val="en-GB"/>
        </w:rPr>
        <w:t>BoostAero</w:t>
      </w:r>
      <w:proofErr w:type="spellEnd"/>
      <w:r w:rsidR="00967CD9" w:rsidRPr="007E4A86">
        <w:rPr>
          <w:lang w:val="en-GB"/>
        </w:rPr>
        <w:t xml:space="preserve"> XML standard is not only used for AirSupply </w:t>
      </w:r>
      <w:proofErr w:type="spellStart"/>
      <w:r w:rsidR="00967CD9" w:rsidRPr="007E4A86">
        <w:rPr>
          <w:lang w:val="en-GB"/>
        </w:rPr>
        <w:t>Sellside</w:t>
      </w:r>
      <w:proofErr w:type="spellEnd"/>
      <w:r w:rsidR="00967CD9" w:rsidRPr="007E4A86">
        <w:rPr>
          <w:lang w:val="en-GB"/>
        </w:rPr>
        <w:t xml:space="preserve">, these AirSupply </w:t>
      </w:r>
      <w:proofErr w:type="spellStart"/>
      <w:r w:rsidR="00967CD9" w:rsidRPr="007E4A86">
        <w:rPr>
          <w:lang w:val="en-GB"/>
        </w:rPr>
        <w:t>Sellside</w:t>
      </w:r>
      <w:proofErr w:type="spellEnd"/>
      <w:r w:rsidR="00967CD9" w:rsidRPr="007E4A86">
        <w:rPr>
          <w:lang w:val="en-GB"/>
        </w:rPr>
        <w:t xml:space="preserve"> cardinalities could be more restrictive than Boost Aero XML schema cardinality:</w:t>
      </w:r>
    </w:p>
    <w:p w14:paraId="227BCA57" w14:textId="2FDA30CD" w:rsidR="00FD217A" w:rsidRPr="004734A4" w:rsidRDefault="00FD217A" w:rsidP="00FD217A">
      <w:pPr>
        <w:rPr>
          <w:szCs w:val="20"/>
        </w:rPr>
      </w:pPr>
    </w:p>
    <w:p w14:paraId="227BCA58" w14:textId="77777777" w:rsidR="00FD217A" w:rsidRPr="004734A4" w:rsidRDefault="00FD217A" w:rsidP="00FD217A">
      <w:pPr>
        <w:rPr>
          <w:szCs w:val="20"/>
        </w:rPr>
      </w:pPr>
      <w:r w:rsidRPr="004734A4">
        <w:rPr>
          <w:szCs w:val="20"/>
        </w:rPr>
        <w:t>1</w:t>
      </w:r>
      <w:r w:rsidRPr="004734A4">
        <w:rPr>
          <w:szCs w:val="20"/>
        </w:rPr>
        <w:tab/>
        <w:t>Mandatory element, must occur exactly one time</w:t>
      </w:r>
    </w:p>
    <w:p w14:paraId="227BCA59" w14:textId="77777777" w:rsidR="00FD217A" w:rsidRPr="004734A4" w:rsidRDefault="00FD217A" w:rsidP="00FD217A">
      <w:pPr>
        <w:rPr>
          <w:szCs w:val="20"/>
        </w:rPr>
      </w:pPr>
      <w:proofErr w:type="gramStart"/>
      <w:r w:rsidRPr="004734A4">
        <w:rPr>
          <w:szCs w:val="20"/>
        </w:rPr>
        <w:t>1..*</w:t>
      </w:r>
      <w:proofErr w:type="gramEnd"/>
      <w:r w:rsidRPr="004734A4">
        <w:rPr>
          <w:szCs w:val="20"/>
        </w:rPr>
        <w:tab/>
        <w:t>Mandatory element, must occur at least one time, can be repeated</w:t>
      </w:r>
    </w:p>
    <w:p w14:paraId="227BCA5A" w14:textId="77777777" w:rsidR="00FD217A" w:rsidRPr="004734A4" w:rsidRDefault="00FD217A" w:rsidP="00FD217A">
      <w:pPr>
        <w:rPr>
          <w:szCs w:val="20"/>
        </w:rPr>
      </w:pPr>
      <w:proofErr w:type="gramStart"/>
      <w:r w:rsidRPr="004734A4">
        <w:rPr>
          <w:szCs w:val="20"/>
        </w:rPr>
        <w:t>0..1</w:t>
      </w:r>
      <w:proofErr w:type="gramEnd"/>
      <w:r w:rsidRPr="004734A4">
        <w:rPr>
          <w:szCs w:val="20"/>
        </w:rPr>
        <w:tab/>
        <w:t>Conditional element, not required, must not be repeated</w:t>
      </w:r>
    </w:p>
    <w:p w14:paraId="227BCA5B" w14:textId="77777777" w:rsidR="00FD217A" w:rsidRPr="004734A4" w:rsidRDefault="00FD217A" w:rsidP="00FD217A">
      <w:pPr>
        <w:rPr>
          <w:szCs w:val="20"/>
        </w:rPr>
      </w:pPr>
      <w:proofErr w:type="gramStart"/>
      <w:r w:rsidRPr="004734A4">
        <w:rPr>
          <w:szCs w:val="20"/>
        </w:rPr>
        <w:t>0..*</w:t>
      </w:r>
      <w:proofErr w:type="gramEnd"/>
      <w:r w:rsidRPr="004734A4">
        <w:rPr>
          <w:szCs w:val="20"/>
        </w:rPr>
        <w:tab/>
        <w:t>Conditional element, not required, can be repeated</w:t>
      </w:r>
    </w:p>
    <w:p w14:paraId="227BCA5C" w14:textId="77777777" w:rsidR="00FD217A" w:rsidRPr="004734A4" w:rsidRDefault="00FD217A" w:rsidP="00FD217A">
      <w:pPr>
        <w:rPr>
          <w:szCs w:val="20"/>
        </w:rPr>
      </w:pPr>
    </w:p>
    <w:p w14:paraId="227BCA5D" w14:textId="77777777" w:rsidR="00FD217A" w:rsidRPr="004734A4" w:rsidRDefault="00FD217A" w:rsidP="00FD217A">
      <w:pPr>
        <w:rPr>
          <w:szCs w:val="20"/>
        </w:rPr>
      </w:pPr>
      <w:r w:rsidRPr="004734A4">
        <w:rPr>
          <w:szCs w:val="20"/>
        </w:rPr>
        <w:t xml:space="preserve">A cardinality that is more restrictive than the original Boost cardinality is </w:t>
      </w:r>
      <w:r w:rsidRPr="004734A4">
        <w:rPr>
          <w:color w:val="C00000"/>
          <w:szCs w:val="20"/>
        </w:rPr>
        <w:t>colored in red</w:t>
      </w:r>
      <w:r w:rsidRPr="004734A4">
        <w:rPr>
          <w:szCs w:val="20"/>
        </w:rPr>
        <w:t>. The changed cardinality reflects information that is mandatory in regard to AirSupply (0</w:t>
      </w:r>
      <w:proofErr w:type="gramStart"/>
      <w:r w:rsidRPr="004734A4">
        <w:rPr>
          <w:szCs w:val="20"/>
        </w:rPr>
        <w:t>..1</w:t>
      </w:r>
      <w:proofErr w:type="gramEnd"/>
      <w:r w:rsidRPr="004734A4">
        <w:rPr>
          <w:szCs w:val="20"/>
        </w:rPr>
        <w:t xml:space="preserve"> becomes 1 and 0..* becomes 1..*).</w:t>
      </w:r>
    </w:p>
    <w:p w14:paraId="227BCA5E" w14:textId="77777777" w:rsidR="00FD217A" w:rsidRPr="0022593E" w:rsidRDefault="00FD217A" w:rsidP="00FD217A">
      <w:pPr>
        <w:pStyle w:val="berschrift1"/>
      </w:pPr>
      <w:bookmarkStart w:id="11" w:name="_Toc313366647"/>
      <w:bookmarkStart w:id="12" w:name="_Toc347491212"/>
      <w:r w:rsidRPr="003D06CA">
        <w:t xml:space="preserve">Composition of the </w:t>
      </w:r>
      <w:r>
        <w:t>XML message table</w:t>
      </w:r>
      <w:bookmarkEnd w:id="11"/>
      <w:bookmarkEnd w:id="12"/>
    </w:p>
    <w:p w14:paraId="227BCA5F" w14:textId="77777777" w:rsidR="00FD217A" w:rsidRPr="004734A4" w:rsidRDefault="00FD217A" w:rsidP="00FD217A">
      <w:pPr>
        <w:rPr>
          <w:szCs w:val="20"/>
        </w:rPr>
      </w:pPr>
      <w:r w:rsidRPr="004734A4">
        <w:rPr>
          <w:szCs w:val="20"/>
        </w:rPr>
        <w:t>The table describes each data-element of the respective parent-element, these are listed in order. The following columns are used:</w:t>
      </w:r>
    </w:p>
    <w:p w14:paraId="227BCA60" w14:textId="77777777" w:rsidR="00FD217A" w:rsidRPr="004734A4" w:rsidRDefault="00FD217A" w:rsidP="00FD217A">
      <w:pPr>
        <w:rPr>
          <w:szCs w:val="20"/>
        </w:rPr>
      </w:pPr>
      <w:r w:rsidRPr="004734A4">
        <w:rPr>
          <w:szCs w:val="20"/>
        </w:rPr>
        <w:t>1 - Name: Name of the data-element</w:t>
      </w:r>
    </w:p>
    <w:p w14:paraId="227BCA61" w14:textId="77777777" w:rsidR="00FD217A" w:rsidRPr="004734A4" w:rsidRDefault="00FD217A" w:rsidP="00FD217A">
      <w:pPr>
        <w:rPr>
          <w:szCs w:val="20"/>
        </w:rPr>
      </w:pPr>
      <w:r w:rsidRPr="004734A4">
        <w:rPr>
          <w:szCs w:val="20"/>
        </w:rPr>
        <w:t>2 - Type: Type of the data-element</w:t>
      </w:r>
    </w:p>
    <w:p w14:paraId="227BCA62" w14:textId="77777777" w:rsidR="00FD217A" w:rsidRPr="004734A4" w:rsidRDefault="00FD217A" w:rsidP="00FD217A">
      <w:pPr>
        <w:rPr>
          <w:szCs w:val="20"/>
        </w:rPr>
      </w:pPr>
      <w:r w:rsidRPr="004734A4">
        <w:rPr>
          <w:szCs w:val="20"/>
        </w:rPr>
        <w:t>3 - Length: Maximum number of characters in the data-element</w:t>
      </w:r>
    </w:p>
    <w:p w14:paraId="227BCA63" w14:textId="77777777" w:rsidR="00FD217A" w:rsidRPr="004734A4" w:rsidRDefault="00FD217A" w:rsidP="00FD217A">
      <w:pPr>
        <w:rPr>
          <w:szCs w:val="20"/>
        </w:rPr>
      </w:pPr>
      <w:r w:rsidRPr="004734A4">
        <w:rPr>
          <w:szCs w:val="20"/>
        </w:rPr>
        <w:t xml:space="preserve">4 - Level: Hierarchical level of the data-element. </w:t>
      </w:r>
    </w:p>
    <w:p w14:paraId="227BCA64" w14:textId="77777777" w:rsidR="00FD217A" w:rsidRPr="004734A4" w:rsidRDefault="00FD217A" w:rsidP="00FD217A">
      <w:pPr>
        <w:rPr>
          <w:szCs w:val="20"/>
        </w:rPr>
      </w:pPr>
      <w:r w:rsidRPr="004734A4">
        <w:rPr>
          <w:szCs w:val="20"/>
        </w:rPr>
        <w:t>5 - Example: Value example for the described data-element</w:t>
      </w:r>
    </w:p>
    <w:p w14:paraId="227BCA65" w14:textId="77777777" w:rsidR="00FD217A" w:rsidRPr="004734A4" w:rsidRDefault="00FD217A" w:rsidP="00FD217A">
      <w:pPr>
        <w:rPr>
          <w:szCs w:val="20"/>
        </w:rPr>
      </w:pPr>
      <w:r w:rsidRPr="004734A4">
        <w:rPr>
          <w:szCs w:val="20"/>
        </w:rPr>
        <w:t>6 – M/C: Specifies whether the data-element is mandatory (M) or conditional (C)</w:t>
      </w:r>
    </w:p>
    <w:p w14:paraId="227BCA66" w14:textId="77777777" w:rsidR="00FD217A" w:rsidRPr="004734A4" w:rsidRDefault="00FD217A" w:rsidP="00FD217A">
      <w:pPr>
        <w:rPr>
          <w:szCs w:val="20"/>
        </w:rPr>
      </w:pPr>
      <w:r w:rsidRPr="004734A4">
        <w:rPr>
          <w:szCs w:val="20"/>
        </w:rPr>
        <w:t>7 – Description: Description of the data-element</w:t>
      </w:r>
    </w:p>
    <w:p w14:paraId="227BCA67" w14:textId="77777777" w:rsidR="00FD217A" w:rsidRDefault="00FD217A" w:rsidP="00FD217A">
      <w:pPr>
        <w:pStyle w:val="berschrift1"/>
      </w:pPr>
      <w:bookmarkStart w:id="13" w:name="_Toc313366648"/>
      <w:bookmarkStart w:id="14" w:name="_Toc347491213"/>
      <w:proofErr w:type="spellStart"/>
      <w:r>
        <w:t>BoostAero</w:t>
      </w:r>
      <w:proofErr w:type="spellEnd"/>
      <w:r>
        <w:t xml:space="preserve"> </w:t>
      </w:r>
      <w:proofErr w:type="spellStart"/>
      <w:r>
        <w:t>Attribut</w:t>
      </w:r>
      <w:proofErr w:type="spellEnd"/>
      <w:r>
        <w:t xml:space="preserve"> Codes</w:t>
      </w:r>
      <w:r w:rsidRPr="006B2324">
        <w:t xml:space="preserve"> Lists</w:t>
      </w:r>
      <w:bookmarkEnd w:id="13"/>
      <w:bookmarkEnd w:id="14"/>
    </w:p>
    <w:p w14:paraId="35F6D6F9" w14:textId="77777777" w:rsidR="00EE29F1" w:rsidRPr="00EE29F1" w:rsidRDefault="00FD217A" w:rsidP="00EE29F1">
      <w:pPr>
        <w:rPr>
          <w:szCs w:val="20"/>
        </w:rPr>
      </w:pPr>
      <w:r w:rsidRPr="004734A4">
        <w:rPr>
          <w:szCs w:val="20"/>
        </w:rPr>
        <w:t>Within the document “BAI_Codes_Lists_V2 10_20110310.xls”,</w:t>
      </w:r>
      <w:r w:rsidR="00EE29F1">
        <w:rPr>
          <w:szCs w:val="20"/>
        </w:rPr>
        <w:t xml:space="preserve"> </w:t>
      </w:r>
      <w:r w:rsidR="00EE29F1" w:rsidRPr="00EE29F1">
        <w:rPr>
          <w:szCs w:val="20"/>
        </w:rPr>
        <w:t>the official BA XML code lists for the corresponding elements are attached.</w:t>
      </w:r>
    </w:p>
    <w:p w14:paraId="4FED0367" w14:textId="59A1D75C" w:rsidR="00EE29F1" w:rsidRDefault="00EE29F1" w:rsidP="00EE29F1">
      <w:pPr>
        <w:rPr>
          <w:szCs w:val="20"/>
        </w:rPr>
      </w:pPr>
      <w:r w:rsidRPr="00EE29F1">
        <w:rPr>
          <w:szCs w:val="20"/>
        </w:rPr>
        <w:t>Please note that the codes in the exchanged files can be different. AirSupply transmits/expects the codes as sent by the customer.</w:t>
      </w:r>
    </w:p>
    <w:p w14:paraId="227BCA69" w14:textId="77777777" w:rsidR="00FD217A" w:rsidRDefault="00FD217A" w:rsidP="00FD217A">
      <w:pPr>
        <w:rPr>
          <w:sz w:val="24"/>
          <w:szCs w:val="24"/>
        </w:rPr>
      </w:pPr>
      <w:r w:rsidRPr="004B3CD8">
        <w:rPr>
          <w:sz w:val="24"/>
          <w:szCs w:val="24"/>
        </w:rPr>
        <w:object w:dxaOrig="1454" w:dyaOrig="941" w14:anchorId="227BCE0C">
          <v:shape id="_x0000_i1025" type="#_x0000_t75" style="width:73.5pt;height:46.5pt" o:ole="">
            <v:imagedata r:id="rId15" o:title=""/>
          </v:shape>
          <o:OLEObject Type="Embed" ProgID="Excel.Sheet.8" ShapeID="_x0000_i1025" DrawAspect="Icon" ObjectID="_1421233137" r:id="rId16"/>
        </w:object>
      </w:r>
    </w:p>
    <w:p w14:paraId="227BCA6A" w14:textId="77777777" w:rsidR="00FD217A" w:rsidRDefault="00FD217A" w:rsidP="00FD217A">
      <w:pPr>
        <w:pStyle w:val="berschrift1"/>
      </w:pPr>
      <w:bookmarkStart w:id="15" w:name="_Toc313366649"/>
      <w:bookmarkStart w:id="16" w:name="_Toc347491214"/>
      <w:r w:rsidRPr="003D06CA">
        <w:t>Glossary</w:t>
      </w:r>
      <w:bookmarkEnd w:id="15"/>
      <w:bookmarkEnd w:id="16"/>
    </w:p>
    <w:p w14:paraId="227BCA6B" w14:textId="77777777" w:rsidR="00FD217A" w:rsidRPr="00411564" w:rsidRDefault="00FD217A" w:rsidP="00FD217A"/>
    <w:tbl>
      <w:tblPr>
        <w:tblW w:w="0" w:type="auto"/>
        <w:tblInd w:w="709" w:type="dxa"/>
        <w:tblLook w:val="04A0" w:firstRow="1" w:lastRow="0" w:firstColumn="1" w:lastColumn="0" w:noHBand="0" w:noVBand="1"/>
      </w:tblPr>
      <w:tblGrid>
        <w:gridCol w:w="1100"/>
        <w:gridCol w:w="7761"/>
      </w:tblGrid>
      <w:tr w:rsidR="00FD217A" w:rsidRPr="004734A4" w14:paraId="227BCA6F" w14:textId="77777777" w:rsidTr="00FD217A">
        <w:tc>
          <w:tcPr>
            <w:tcW w:w="1100" w:type="dxa"/>
            <w:shd w:val="clear" w:color="auto" w:fill="auto"/>
          </w:tcPr>
          <w:p w14:paraId="227BCA6C" w14:textId="77777777" w:rsidR="00FD217A" w:rsidRPr="004734A4" w:rsidRDefault="00FD217A" w:rsidP="00FD217A">
            <w:pPr>
              <w:rPr>
                <w:szCs w:val="20"/>
              </w:rPr>
            </w:pPr>
            <w:r w:rsidRPr="004734A4">
              <w:rPr>
                <w:szCs w:val="20"/>
              </w:rPr>
              <w:t>ASRAM</w:t>
            </w:r>
          </w:p>
        </w:tc>
        <w:tc>
          <w:tcPr>
            <w:tcW w:w="7761" w:type="dxa"/>
            <w:shd w:val="clear" w:color="auto" w:fill="auto"/>
          </w:tcPr>
          <w:p w14:paraId="227BCA6D" w14:textId="77777777" w:rsidR="00FD217A" w:rsidRPr="004734A4" w:rsidRDefault="00FD217A" w:rsidP="00FD217A">
            <w:pPr>
              <w:rPr>
                <w:szCs w:val="20"/>
              </w:rPr>
            </w:pPr>
            <w:r w:rsidRPr="004734A4">
              <w:rPr>
                <w:b/>
                <w:szCs w:val="20"/>
              </w:rPr>
              <w:t>A</w:t>
            </w:r>
            <w:r w:rsidRPr="004734A4">
              <w:rPr>
                <w:szCs w:val="20"/>
              </w:rPr>
              <w:t xml:space="preserve">ero </w:t>
            </w:r>
            <w:r w:rsidRPr="004734A4">
              <w:rPr>
                <w:b/>
                <w:szCs w:val="20"/>
              </w:rPr>
              <w:t>S</w:t>
            </w:r>
            <w:r w:rsidRPr="004734A4">
              <w:rPr>
                <w:szCs w:val="20"/>
              </w:rPr>
              <w:t xml:space="preserve">patial </w:t>
            </w:r>
            <w:r w:rsidRPr="004734A4">
              <w:rPr>
                <w:b/>
                <w:szCs w:val="20"/>
              </w:rPr>
              <w:t>R</w:t>
            </w:r>
            <w:r w:rsidRPr="004734A4">
              <w:rPr>
                <w:szCs w:val="20"/>
              </w:rPr>
              <w:t xml:space="preserve">eusable </w:t>
            </w:r>
            <w:r w:rsidRPr="004734A4">
              <w:rPr>
                <w:b/>
                <w:szCs w:val="20"/>
              </w:rPr>
              <w:t>A</w:t>
            </w:r>
            <w:r w:rsidRPr="004734A4">
              <w:rPr>
                <w:szCs w:val="20"/>
              </w:rPr>
              <w:t xml:space="preserve">ssembly </w:t>
            </w:r>
            <w:r w:rsidRPr="004734A4">
              <w:rPr>
                <w:b/>
                <w:szCs w:val="20"/>
              </w:rPr>
              <w:t>M</w:t>
            </w:r>
            <w:r w:rsidRPr="004734A4">
              <w:rPr>
                <w:szCs w:val="20"/>
              </w:rPr>
              <w:t>essages</w:t>
            </w:r>
          </w:p>
          <w:p w14:paraId="227BCA6E" w14:textId="77777777" w:rsidR="00FD217A" w:rsidRPr="004734A4" w:rsidRDefault="00FD217A" w:rsidP="00FD217A">
            <w:pPr>
              <w:rPr>
                <w:szCs w:val="20"/>
              </w:rPr>
            </w:pPr>
            <w:r w:rsidRPr="004734A4">
              <w:rPr>
                <w:szCs w:val="20"/>
              </w:rPr>
              <w:t>According to the UN/CEFACT NDR (XML Name and Design Rules), this namespace has to be used for all components.</w:t>
            </w:r>
          </w:p>
        </w:tc>
      </w:tr>
      <w:tr w:rsidR="00FD217A" w:rsidRPr="004734A4" w14:paraId="227BCA72" w14:textId="77777777" w:rsidTr="00FD217A">
        <w:tc>
          <w:tcPr>
            <w:tcW w:w="1100" w:type="dxa"/>
            <w:shd w:val="clear" w:color="auto" w:fill="auto"/>
          </w:tcPr>
          <w:p w14:paraId="227BCA70" w14:textId="77777777" w:rsidR="00FD217A" w:rsidRPr="004734A4" w:rsidRDefault="00FD217A" w:rsidP="00FD217A">
            <w:pPr>
              <w:rPr>
                <w:szCs w:val="20"/>
              </w:rPr>
            </w:pPr>
            <w:r w:rsidRPr="004734A4">
              <w:rPr>
                <w:szCs w:val="20"/>
              </w:rPr>
              <w:t>as</w:t>
            </w:r>
          </w:p>
        </w:tc>
        <w:tc>
          <w:tcPr>
            <w:tcW w:w="7761" w:type="dxa"/>
            <w:shd w:val="clear" w:color="auto" w:fill="auto"/>
          </w:tcPr>
          <w:p w14:paraId="227BCA71" w14:textId="77777777" w:rsidR="00FD217A" w:rsidRPr="004734A4" w:rsidRDefault="00FD217A" w:rsidP="00FD217A">
            <w:pPr>
              <w:rPr>
                <w:szCs w:val="20"/>
              </w:rPr>
            </w:pPr>
            <w:r w:rsidRPr="004734A4">
              <w:rPr>
                <w:b/>
                <w:szCs w:val="20"/>
              </w:rPr>
              <w:t>A</w:t>
            </w:r>
            <w:r w:rsidRPr="004734A4">
              <w:rPr>
                <w:szCs w:val="20"/>
              </w:rPr>
              <w:t xml:space="preserve">ero </w:t>
            </w:r>
            <w:r w:rsidRPr="004734A4">
              <w:rPr>
                <w:b/>
                <w:szCs w:val="20"/>
              </w:rPr>
              <w:t>S</w:t>
            </w:r>
            <w:r w:rsidRPr="004734A4">
              <w:rPr>
                <w:szCs w:val="20"/>
              </w:rPr>
              <w:t>patial</w:t>
            </w:r>
          </w:p>
        </w:tc>
      </w:tr>
      <w:tr w:rsidR="00FD217A" w:rsidRPr="004734A4" w14:paraId="227BCA75" w14:textId="77777777" w:rsidTr="00FD217A">
        <w:tc>
          <w:tcPr>
            <w:tcW w:w="1100" w:type="dxa"/>
            <w:shd w:val="clear" w:color="auto" w:fill="auto"/>
          </w:tcPr>
          <w:p w14:paraId="227BCA73" w14:textId="77777777" w:rsidR="00FD217A" w:rsidRPr="004734A4" w:rsidRDefault="00FD217A" w:rsidP="00FD217A">
            <w:pPr>
              <w:rPr>
                <w:szCs w:val="20"/>
              </w:rPr>
            </w:pPr>
            <w:r w:rsidRPr="004734A4">
              <w:rPr>
                <w:szCs w:val="20"/>
              </w:rPr>
              <w:t>CI</w:t>
            </w:r>
          </w:p>
        </w:tc>
        <w:tc>
          <w:tcPr>
            <w:tcW w:w="7761" w:type="dxa"/>
            <w:shd w:val="clear" w:color="auto" w:fill="auto"/>
          </w:tcPr>
          <w:p w14:paraId="227BCA74" w14:textId="77777777" w:rsidR="00FD217A" w:rsidRPr="004734A4" w:rsidRDefault="00FD217A" w:rsidP="00FD217A">
            <w:pPr>
              <w:rPr>
                <w:szCs w:val="20"/>
              </w:rPr>
            </w:pPr>
            <w:r w:rsidRPr="004734A4">
              <w:rPr>
                <w:b/>
                <w:szCs w:val="20"/>
              </w:rPr>
              <w:t>C</w:t>
            </w:r>
            <w:r w:rsidRPr="004734A4">
              <w:rPr>
                <w:szCs w:val="20"/>
              </w:rPr>
              <w:t xml:space="preserve">ross </w:t>
            </w:r>
            <w:r w:rsidRPr="004734A4">
              <w:rPr>
                <w:b/>
                <w:szCs w:val="20"/>
              </w:rPr>
              <w:t>I</w:t>
            </w:r>
            <w:r w:rsidRPr="004734A4">
              <w:rPr>
                <w:szCs w:val="20"/>
              </w:rPr>
              <w:t>ndustry</w:t>
            </w:r>
          </w:p>
        </w:tc>
      </w:tr>
      <w:tr w:rsidR="00FD217A" w:rsidRPr="004734A4" w14:paraId="227BCA78" w14:textId="77777777" w:rsidTr="00FD217A">
        <w:tc>
          <w:tcPr>
            <w:tcW w:w="1100" w:type="dxa"/>
            <w:shd w:val="clear" w:color="auto" w:fill="auto"/>
          </w:tcPr>
          <w:p w14:paraId="227BCA76" w14:textId="77777777" w:rsidR="00FD217A" w:rsidRPr="004734A4" w:rsidRDefault="00FD217A" w:rsidP="00FD217A">
            <w:pPr>
              <w:rPr>
                <w:szCs w:val="20"/>
              </w:rPr>
            </w:pPr>
            <w:r w:rsidRPr="004734A4">
              <w:rPr>
                <w:szCs w:val="20"/>
              </w:rPr>
              <w:t>CIO</w:t>
            </w:r>
          </w:p>
        </w:tc>
        <w:tc>
          <w:tcPr>
            <w:tcW w:w="7761" w:type="dxa"/>
            <w:shd w:val="clear" w:color="auto" w:fill="auto"/>
          </w:tcPr>
          <w:p w14:paraId="227BCA77" w14:textId="77777777" w:rsidR="00FD217A" w:rsidRPr="004734A4" w:rsidRDefault="00FD217A" w:rsidP="00FD217A">
            <w:pPr>
              <w:rPr>
                <w:szCs w:val="20"/>
              </w:rPr>
            </w:pPr>
            <w:r w:rsidRPr="004734A4">
              <w:rPr>
                <w:b/>
                <w:szCs w:val="20"/>
              </w:rPr>
              <w:t>C</w:t>
            </w:r>
            <w:r w:rsidRPr="004734A4">
              <w:rPr>
                <w:szCs w:val="20"/>
              </w:rPr>
              <w:t xml:space="preserve">ross </w:t>
            </w:r>
            <w:r w:rsidRPr="004734A4">
              <w:rPr>
                <w:b/>
                <w:szCs w:val="20"/>
              </w:rPr>
              <w:t>I</w:t>
            </w:r>
            <w:r w:rsidRPr="004734A4">
              <w:rPr>
                <w:szCs w:val="20"/>
              </w:rPr>
              <w:t xml:space="preserve">ndustry </w:t>
            </w:r>
            <w:r w:rsidRPr="004734A4">
              <w:rPr>
                <w:b/>
                <w:szCs w:val="20"/>
              </w:rPr>
              <w:t>O</w:t>
            </w:r>
            <w:r w:rsidRPr="004734A4">
              <w:rPr>
                <w:szCs w:val="20"/>
              </w:rPr>
              <w:t>rdering</w:t>
            </w:r>
          </w:p>
        </w:tc>
      </w:tr>
      <w:tr w:rsidR="00FD217A" w:rsidRPr="004734A4" w14:paraId="227BCA7B" w14:textId="77777777" w:rsidTr="00FD217A">
        <w:tc>
          <w:tcPr>
            <w:tcW w:w="1100" w:type="dxa"/>
            <w:shd w:val="clear" w:color="auto" w:fill="auto"/>
          </w:tcPr>
          <w:p w14:paraId="227BCA79" w14:textId="77777777" w:rsidR="00FD217A" w:rsidRPr="004734A4" w:rsidRDefault="00FD217A" w:rsidP="00FD217A">
            <w:pPr>
              <w:rPr>
                <w:szCs w:val="20"/>
              </w:rPr>
            </w:pPr>
            <w:r w:rsidRPr="004734A4">
              <w:rPr>
                <w:szCs w:val="20"/>
              </w:rPr>
              <w:t>EDI</w:t>
            </w:r>
          </w:p>
        </w:tc>
        <w:tc>
          <w:tcPr>
            <w:tcW w:w="7761" w:type="dxa"/>
            <w:shd w:val="clear" w:color="auto" w:fill="auto"/>
          </w:tcPr>
          <w:p w14:paraId="227BCA7A" w14:textId="77777777" w:rsidR="00FD217A" w:rsidRPr="004734A4" w:rsidRDefault="00FD217A" w:rsidP="00FD217A">
            <w:pPr>
              <w:rPr>
                <w:szCs w:val="20"/>
              </w:rPr>
            </w:pPr>
            <w:r w:rsidRPr="004734A4">
              <w:rPr>
                <w:b/>
                <w:bCs/>
                <w:szCs w:val="20"/>
              </w:rPr>
              <w:t>E</w:t>
            </w:r>
            <w:r w:rsidRPr="004734A4">
              <w:rPr>
                <w:bCs/>
                <w:szCs w:val="20"/>
              </w:rPr>
              <w:t xml:space="preserve">lectronic </w:t>
            </w:r>
            <w:r w:rsidRPr="004734A4">
              <w:rPr>
                <w:b/>
                <w:bCs/>
                <w:szCs w:val="20"/>
              </w:rPr>
              <w:t>D</w:t>
            </w:r>
            <w:r w:rsidRPr="004734A4">
              <w:rPr>
                <w:bCs/>
                <w:szCs w:val="20"/>
              </w:rPr>
              <w:t xml:space="preserve">ata </w:t>
            </w:r>
            <w:r w:rsidRPr="004734A4">
              <w:rPr>
                <w:b/>
                <w:bCs/>
                <w:szCs w:val="20"/>
              </w:rPr>
              <w:t>I</w:t>
            </w:r>
            <w:r w:rsidRPr="004734A4">
              <w:rPr>
                <w:bCs/>
                <w:szCs w:val="20"/>
              </w:rPr>
              <w:t>nterchange</w:t>
            </w:r>
            <w:r w:rsidRPr="004734A4">
              <w:rPr>
                <w:szCs w:val="20"/>
              </w:rPr>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FD217A" w:rsidRPr="004734A4" w14:paraId="227BCA7E" w14:textId="77777777" w:rsidTr="00FD217A">
        <w:tc>
          <w:tcPr>
            <w:tcW w:w="1100" w:type="dxa"/>
            <w:shd w:val="clear" w:color="auto" w:fill="auto"/>
          </w:tcPr>
          <w:p w14:paraId="227BCA7C" w14:textId="77777777" w:rsidR="00FD217A" w:rsidRPr="004734A4" w:rsidRDefault="00FD217A" w:rsidP="00FD217A">
            <w:pPr>
              <w:rPr>
                <w:szCs w:val="20"/>
              </w:rPr>
            </w:pPr>
            <w:r w:rsidRPr="004734A4">
              <w:rPr>
                <w:szCs w:val="20"/>
              </w:rPr>
              <w:t>ERP</w:t>
            </w:r>
          </w:p>
        </w:tc>
        <w:tc>
          <w:tcPr>
            <w:tcW w:w="7761" w:type="dxa"/>
            <w:shd w:val="clear" w:color="auto" w:fill="auto"/>
          </w:tcPr>
          <w:p w14:paraId="227BCA7D" w14:textId="77777777" w:rsidR="00FD217A" w:rsidRPr="004734A4" w:rsidRDefault="00FD217A" w:rsidP="00FD217A">
            <w:pPr>
              <w:rPr>
                <w:szCs w:val="20"/>
              </w:rPr>
            </w:pPr>
            <w:r w:rsidRPr="004734A4">
              <w:rPr>
                <w:b/>
                <w:szCs w:val="20"/>
              </w:rPr>
              <w:t>E</w:t>
            </w:r>
            <w:r w:rsidRPr="004734A4">
              <w:rPr>
                <w:szCs w:val="20"/>
              </w:rPr>
              <w:t xml:space="preserve">nterprise </w:t>
            </w:r>
            <w:r w:rsidRPr="004734A4">
              <w:rPr>
                <w:b/>
                <w:szCs w:val="20"/>
              </w:rPr>
              <w:t>R</w:t>
            </w:r>
            <w:r w:rsidRPr="004734A4">
              <w:rPr>
                <w:szCs w:val="20"/>
              </w:rPr>
              <w:t xml:space="preserve">esource </w:t>
            </w:r>
            <w:r w:rsidRPr="004734A4">
              <w:rPr>
                <w:b/>
                <w:szCs w:val="20"/>
              </w:rPr>
              <w:t>P</w:t>
            </w:r>
            <w:r w:rsidRPr="004734A4">
              <w:rPr>
                <w:szCs w:val="20"/>
              </w:rPr>
              <w:t>lanning integrates internal and external management information across an entire organization</w:t>
            </w:r>
          </w:p>
        </w:tc>
      </w:tr>
      <w:tr w:rsidR="00FD217A" w:rsidRPr="004734A4" w14:paraId="227BCA81" w14:textId="77777777" w:rsidTr="00FD217A">
        <w:tc>
          <w:tcPr>
            <w:tcW w:w="1100" w:type="dxa"/>
            <w:shd w:val="clear" w:color="auto" w:fill="auto"/>
          </w:tcPr>
          <w:p w14:paraId="227BCA7F" w14:textId="77777777" w:rsidR="00FD217A" w:rsidRPr="004734A4" w:rsidRDefault="00FD217A" w:rsidP="00FD217A">
            <w:pPr>
              <w:rPr>
                <w:szCs w:val="20"/>
              </w:rPr>
            </w:pPr>
            <w:r w:rsidRPr="004734A4">
              <w:rPr>
                <w:szCs w:val="20"/>
              </w:rPr>
              <w:t>M2M</w:t>
            </w:r>
          </w:p>
        </w:tc>
        <w:tc>
          <w:tcPr>
            <w:tcW w:w="7761" w:type="dxa"/>
            <w:shd w:val="clear" w:color="auto" w:fill="auto"/>
          </w:tcPr>
          <w:p w14:paraId="227BCA80" w14:textId="77777777" w:rsidR="00FD217A" w:rsidRPr="004734A4" w:rsidRDefault="00FD217A" w:rsidP="00FD217A">
            <w:pPr>
              <w:rPr>
                <w:szCs w:val="20"/>
              </w:rPr>
            </w:pPr>
            <w:r w:rsidRPr="004734A4">
              <w:rPr>
                <w:szCs w:val="20"/>
              </w:rPr>
              <w:t>Machine-to-Machine refers to technologies that allow systems to communicate with other systems of the same ability.</w:t>
            </w:r>
          </w:p>
        </w:tc>
      </w:tr>
      <w:tr w:rsidR="00FD217A" w:rsidRPr="004734A4" w14:paraId="227BCA84" w14:textId="77777777" w:rsidTr="00FD217A">
        <w:trPr>
          <w:trHeight w:val="80"/>
        </w:trPr>
        <w:tc>
          <w:tcPr>
            <w:tcW w:w="1100" w:type="dxa"/>
            <w:shd w:val="clear" w:color="auto" w:fill="auto"/>
          </w:tcPr>
          <w:p w14:paraId="227BCA82" w14:textId="77777777" w:rsidR="00FD217A" w:rsidRPr="004734A4" w:rsidRDefault="00FD217A" w:rsidP="00FD217A">
            <w:pPr>
              <w:rPr>
                <w:szCs w:val="20"/>
                <w:lang w:eastAsia="zh-TW"/>
              </w:rPr>
            </w:pPr>
            <w:r w:rsidRPr="004734A4">
              <w:rPr>
                <w:szCs w:val="20"/>
                <w:lang w:eastAsia="zh-TW"/>
              </w:rPr>
              <w:t>SCM</w:t>
            </w:r>
          </w:p>
        </w:tc>
        <w:tc>
          <w:tcPr>
            <w:tcW w:w="7761" w:type="dxa"/>
            <w:shd w:val="clear" w:color="auto" w:fill="auto"/>
          </w:tcPr>
          <w:p w14:paraId="227BCA83" w14:textId="77777777" w:rsidR="00FD217A" w:rsidRPr="004734A4" w:rsidRDefault="00FD217A" w:rsidP="00FD217A">
            <w:pPr>
              <w:rPr>
                <w:szCs w:val="20"/>
              </w:rPr>
            </w:pPr>
            <w:r w:rsidRPr="004734A4">
              <w:rPr>
                <w:szCs w:val="20"/>
              </w:rPr>
              <w:t>Supply Chain Management is the process of planning, implementing, and controlling the operations of the supply chain as efficiently as possible</w:t>
            </w:r>
          </w:p>
        </w:tc>
      </w:tr>
    </w:tbl>
    <w:p w14:paraId="227BCA85" w14:textId="77777777" w:rsidR="00FD217A" w:rsidRPr="00FD217A" w:rsidRDefault="00FD217A" w:rsidP="00FD217A">
      <w:pPr>
        <w:rPr>
          <w:sz w:val="22"/>
        </w:rPr>
      </w:pPr>
    </w:p>
    <w:p w14:paraId="227BCA86" w14:textId="77777777" w:rsidR="00C15798" w:rsidRDefault="00C15798" w:rsidP="00FD217A">
      <w:pPr>
        <w:spacing w:after="200"/>
        <w:rPr>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4734A4" w:rsidRPr="00C46CCF" w14:paraId="227BCA89" w14:textId="77777777" w:rsidTr="004734A4">
        <w:trPr>
          <w:trHeight w:val="542"/>
        </w:trPr>
        <w:tc>
          <w:tcPr>
            <w:tcW w:w="1809" w:type="dxa"/>
            <w:shd w:val="clear" w:color="auto" w:fill="C00000"/>
          </w:tcPr>
          <w:p w14:paraId="227BCA87" w14:textId="77777777" w:rsidR="004734A4" w:rsidRPr="00C46CCF" w:rsidRDefault="004734A4" w:rsidP="004734A4">
            <w:pPr>
              <w:spacing w:line="240" w:lineRule="auto"/>
              <w:rPr>
                <w:b/>
                <w:szCs w:val="20"/>
              </w:rPr>
            </w:pPr>
            <w:r w:rsidRPr="00C46CCF">
              <w:rPr>
                <w:szCs w:val="20"/>
              </w:rPr>
              <w:t>Fields marked in RED</w:t>
            </w:r>
          </w:p>
        </w:tc>
        <w:tc>
          <w:tcPr>
            <w:tcW w:w="7685" w:type="dxa"/>
            <w:shd w:val="clear" w:color="auto" w:fill="C00000"/>
          </w:tcPr>
          <w:p w14:paraId="227BCA88" w14:textId="77777777" w:rsidR="004734A4" w:rsidRPr="00C46CCF" w:rsidRDefault="004734A4" w:rsidP="004734A4">
            <w:pPr>
              <w:spacing w:line="240" w:lineRule="auto"/>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4734A4" w:rsidRPr="00C46CCF" w14:paraId="227BCA8C" w14:textId="77777777" w:rsidTr="004734A4">
        <w:trPr>
          <w:trHeight w:val="217"/>
        </w:trPr>
        <w:tc>
          <w:tcPr>
            <w:tcW w:w="1809" w:type="dxa"/>
          </w:tcPr>
          <w:p w14:paraId="227BCA8A" w14:textId="77777777" w:rsidR="004734A4" w:rsidRPr="00C46CCF" w:rsidRDefault="004734A4" w:rsidP="004734A4">
            <w:pPr>
              <w:spacing w:line="240" w:lineRule="auto"/>
              <w:rPr>
                <w:szCs w:val="20"/>
              </w:rPr>
            </w:pPr>
          </w:p>
        </w:tc>
        <w:tc>
          <w:tcPr>
            <w:tcW w:w="7685" w:type="dxa"/>
          </w:tcPr>
          <w:p w14:paraId="227BCA8B" w14:textId="77777777" w:rsidR="004734A4" w:rsidRPr="00C46CCF" w:rsidRDefault="004734A4" w:rsidP="004734A4">
            <w:pPr>
              <w:spacing w:line="240" w:lineRule="auto"/>
              <w:rPr>
                <w:szCs w:val="20"/>
              </w:rPr>
            </w:pPr>
          </w:p>
        </w:tc>
      </w:tr>
      <w:tr w:rsidR="004734A4" w:rsidRPr="00C46CCF" w14:paraId="227BCA8F" w14:textId="77777777" w:rsidTr="004734A4">
        <w:trPr>
          <w:trHeight w:val="972"/>
        </w:trPr>
        <w:tc>
          <w:tcPr>
            <w:tcW w:w="1809" w:type="dxa"/>
            <w:shd w:val="clear" w:color="auto" w:fill="92D050"/>
          </w:tcPr>
          <w:p w14:paraId="227BCA8D" w14:textId="77777777" w:rsidR="004734A4" w:rsidRPr="00C46CCF" w:rsidRDefault="004734A4" w:rsidP="004734A4">
            <w:pPr>
              <w:spacing w:line="240" w:lineRule="auto"/>
              <w:rPr>
                <w:b/>
                <w:szCs w:val="20"/>
              </w:rPr>
            </w:pPr>
            <w:r w:rsidRPr="00C46CCF">
              <w:rPr>
                <w:szCs w:val="20"/>
              </w:rPr>
              <w:t>Fields marked in GREEN</w:t>
            </w:r>
          </w:p>
        </w:tc>
        <w:tc>
          <w:tcPr>
            <w:tcW w:w="7685" w:type="dxa"/>
            <w:shd w:val="clear" w:color="auto" w:fill="92D050"/>
          </w:tcPr>
          <w:p w14:paraId="227BCA8E" w14:textId="77777777" w:rsidR="004734A4" w:rsidRPr="00C46CCF" w:rsidRDefault="004734A4" w:rsidP="004734A4">
            <w:pPr>
              <w:spacing w:line="240" w:lineRule="auto"/>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227BCA90" w14:textId="77777777" w:rsidR="00532B1A" w:rsidRDefault="00532B1A" w:rsidP="004734A4">
      <w:pPr>
        <w:spacing w:after="200"/>
        <w:ind w:left="7" w:hanging="7"/>
        <w:rPr>
          <w:sz w:val="24"/>
          <w:szCs w:val="24"/>
        </w:rPr>
      </w:pPr>
    </w:p>
    <w:p w14:paraId="227BCA91" w14:textId="77777777" w:rsidR="00532B1A" w:rsidRDefault="00532B1A" w:rsidP="00C15798">
      <w:pPr>
        <w:spacing w:after="200"/>
        <w:ind w:left="1425" w:hanging="1425"/>
        <w:rPr>
          <w:sz w:val="24"/>
          <w:szCs w:val="24"/>
        </w:rPr>
      </w:pPr>
    </w:p>
    <w:p w14:paraId="227BCA92" w14:textId="77777777" w:rsidR="00596976" w:rsidRDefault="00596976" w:rsidP="00411564">
      <w:pPr>
        <w:spacing w:after="200"/>
        <w:ind w:left="1418" w:hanging="1418"/>
        <w:rPr>
          <w:sz w:val="24"/>
          <w:szCs w:val="24"/>
        </w:rPr>
        <w:sectPr w:rsidR="00596976" w:rsidSect="0010704F">
          <w:headerReference w:type="default" r:id="rId17"/>
          <w:footerReference w:type="default" r:id="rId18"/>
          <w:headerReference w:type="first" r:id="rId19"/>
          <w:footerReference w:type="first" r:id="rId20"/>
          <w:pgSz w:w="11906" w:h="16838" w:code="9"/>
          <w:pgMar w:top="1418" w:right="1134" w:bottom="1134" w:left="1418" w:header="709" w:footer="397" w:gutter="0"/>
          <w:cols w:space="708"/>
          <w:titlePg/>
          <w:docGrid w:linePitch="360"/>
        </w:sectPr>
      </w:pPr>
    </w:p>
    <w:p w14:paraId="227BCA93" w14:textId="77777777" w:rsidR="00A40E91" w:rsidRPr="00451F13" w:rsidRDefault="00A40E91" w:rsidP="00A40E91">
      <w:pPr>
        <w:pStyle w:val="Kapitelberschrift"/>
        <w:outlineLvl w:val="0"/>
      </w:pPr>
      <w:bookmarkStart w:id="19" w:name="_Toc316392667"/>
      <w:bookmarkStart w:id="20" w:name="_Toc316394595"/>
      <w:bookmarkStart w:id="21" w:name="_Toc316395030"/>
      <w:bookmarkStart w:id="22" w:name="_Toc317259996"/>
      <w:bookmarkStart w:id="23" w:name="_Toc347491215"/>
      <w:r w:rsidRPr="00D10571">
        <w:t xml:space="preserve">Structure of </w:t>
      </w:r>
      <w:r w:rsidRPr="00451F13">
        <w:t xml:space="preserve">BA XML </w:t>
      </w:r>
      <w:bookmarkEnd w:id="19"/>
      <w:bookmarkEnd w:id="20"/>
      <w:bookmarkEnd w:id="21"/>
      <w:bookmarkEnd w:id="22"/>
      <w:r w:rsidR="00451F13" w:rsidRPr="00451F13">
        <w:rPr>
          <w:szCs w:val="20"/>
          <w:highlight w:val="white"/>
          <w:lang w:eastAsia="zh-TW"/>
        </w:rPr>
        <w:t>Consumption Report</w:t>
      </w:r>
      <w:bookmarkEnd w:id="23"/>
    </w:p>
    <w:p w14:paraId="227BCA94" w14:textId="77777777" w:rsidR="00A07FC2" w:rsidRPr="009D2359" w:rsidRDefault="00627085" w:rsidP="00A40E91">
      <w:pPr>
        <w:pStyle w:val="berschrift1"/>
        <w:numPr>
          <w:ilvl w:val="0"/>
          <w:numId w:val="39"/>
        </w:numPr>
      </w:pPr>
      <w:bookmarkStart w:id="24" w:name="_Toc347491216"/>
      <w:proofErr w:type="spellStart"/>
      <w:r>
        <w:t>CI_</w:t>
      </w:r>
      <w:r w:rsidR="00F87BF7">
        <w:t>Consumption</w:t>
      </w:r>
      <w:r w:rsidR="00532B1A" w:rsidRPr="00532B1A">
        <w:t>Report</w:t>
      </w:r>
      <w:bookmarkEnd w:id="24"/>
      <w:proofErr w:type="spellEnd"/>
    </w:p>
    <w:p w14:paraId="227BCA95" w14:textId="77777777" w:rsidR="00A61DFD" w:rsidRDefault="00466662" w:rsidP="00A61DFD">
      <w:pPr>
        <w:rPr>
          <w:noProof/>
          <w:lang w:eastAsia="de-DE"/>
        </w:rPr>
      </w:pPr>
      <w:r>
        <w:rPr>
          <w:rFonts w:ascii="Times New Roman" w:hAnsi="Times New Roman"/>
          <w:noProof/>
          <w:sz w:val="24"/>
          <w:szCs w:val="24"/>
          <w:lang w:eastAsia="zh-TW"/>
        </w:rPr>
        <mc:AlternateContent>
          <mc:Choice Requires="wps">
            <w:drawing>
              <wp:anchor distT="0" distB="0" distL="114300" distR="114300" simplePos="0" relativeHeight="251645952" behindDoc="0" locked="0" layoutInCell="1" allowOverlap="1" wp14:anchorId="227BCE0D" wp14:editId="227BCE0E">
                <wp:simplePos x="0" y="0"/>
                <wp:positionH relativeFrom="column">
                  <wp:posOffset>2803525</wp:posOffset>
                </wp:positionH>
                <wp:positionV relativeFrom="paragraph">
                  <wp:posOffset>504190</wp:posOffset>
                </wp:positionV>
                <wp:extent cx="293370" cy="293370"/>
                <wp:effectExtent l="0" t="0" r="0" b="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 cy="293370"/>
                        </a:xfrm>
                        <a:prstGeom prst="rect">
                          <a:avLst/>
                        </a:prstGeom>
                        <a:noFill/>
                        <a:ln>
                          <a:noFill/>
                        </a:ln>
                        <a:extLst/>
                      </wps:spPr>
                      <wps:txbx>
                        <w:txbxContent>
                          <w:p w14:paraId="227BCE6E" w14:textId="77777777" w:rsidR="007A3583" w:rsidRDefault="007A3583" w:rsidP="0046666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3" o:spid="_x0000_s1032" style="position:absolute;margin-left:220.75pt;margin-top:39.7pt;width:23.1pt;height:23.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" filled="f" stroked="f">
                <v:textbox>
                  <w:txbxContent>
                    <w:p w14:paraId="227BCE6E" w14:textId="77777777" w:rsidR="007A3583" w:rsidRDefault="007A3583" w:rsidP="00466662">
                      <w:pPr>
                        <w:rPr>
                          <w:rFonts w:cs="Arial"/>
                          <w:b/>
                          <w:color w:val="C00000"/>
                          <w:sz w:val="24"/>
                          <w:szCs w:val="24"/>
                          <w:lang w:val="de-DE"/>
                        </w:rPr>
                      </w:pPr>
                      <w:r>
                        <w:rPr>
                          <w:rFonts w:cs="Arial"/>
                          <w:b/>
                          <w:color w:val="C00000"/>
                          <w:sz w:val="24"/>
                          <w:szCs w:val="24"/>
                          <w:lang w:val="de-DE"/>
                        </w:rPr>
                        <w:t>1</w:t>
                      </w:r>
                    </w:p>
                  </w:txbxContent>
                </v:textbox>
              </v:rect>
            </w:pict>
          </mc:Fallback>
        </mc:AlternateContent>
      </w:r>
      <w:r>
        <w:rPr>
          <w:noProof/>
          <w:lang w:eastAsia="zh-TW"/>
        </w:rPr>
        <mc:AlternateContent>
          <mc:Choice Requires="wpg">
            <w:drawing>
              <wp:anchor distT="0" distB="0" distL="114300" distR="114300" simplePos="0" relativeHeight="251643904" behindDoc="0" locked="0" layoutInCell="1" allowOverlap="1" wp14:anchorId="227BCE0F" wp14:editId="227BCE10">
                <wp:simplePos x="0" y="0"/>
                <wp:positionH relativeFrom="column">
                  <wp:posOffset>3810</wp:posOffset>
                </wp:positionH>
                <wp:positionV relativeFrom="paragraph">
                  <wp:posOffset>332740</wp:posOffset>
                </wp:positionV>
                <wp:extent cx="5807075" cy="1635125"/>
                <wp:effectExtent l="0" t="0" r="22225" b="3175"/>
                <wp:wrapTopAndBottom/>
                <wp:docPr id="6073" name="Gruppieren 6073"/>
                <wp:cNvGraphicFramePr/>
                <a:graphic xmlns:a="http://schemas.openxmlformats.org/drawingml/2006/main">
                  <a:graphicData uri="http://schemas.microsoft.com/office/word/2010/wordprocessingGroup">
                    <wpg:wgp>
                      <wpg:cNvGrpSpPr/>
                      <wpg:grpSpPr>
                        <a:xfrm>
                          <a:off x="0" y="0"/>
                          <a:ext cx="5807075" cy="1635125"/>
                          <a:chOff x="0" y="0"/>
                          <a:chExt cx="5807528" cy="1635282"/>
                        </a:xfrm>
                      </wpg:grpSpPr>
                      <wps:wsp>
                        <wps:cNvPr id="6037" name="Rectangle 6406"/>
                        <wps:cNvSpPr>
                          <a:spLocks noChangeArrowheads="1"/>
                        </wps:cNvSpPr>
                        <wps:spPr bwMode="auto">
                          <a:xfrm>
                            <a:off x="2802576" y="1341912"/>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6F" w14:textId="77777777" w:rsidR="007A3583" w:rsidRPr="002F612C" w:rsidRDefault="007A3583" w:rsidP="0070781E">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s:wsp>
                        <wps:cNvPr id="6039" name="Rectangle 12"/>
                        <wps:cNvSpPr>
                          <a:spLocks noChangeArrowheads="1"/>
                        </wps:cNvSpPr>
                        <wps:spPr bwMode="auto">
                          <a:xfrm>
                            <a:off x="0" y="570016"/>
                            <a:ext cx="2254250" cy="344805"/>
                          </a:xfrm>
                          <a:prstGeom prst="rect">
                            <a:avLst/>
                          </a:prstGeom>
                          <a:solidFill>
                            <a:srgbClr val="8DB3E2"/>
                          </a:solidFill>
                          <a:ln w="25400">
                            <a:solidFill>
                              <a:srgbClr val="000000"/>
                            </a:solidFill>
                            <a:miter lim="800000"/>
                            <a:headEnd/>
                            <a:tailEnd/>
                          </a:ln>
                        </wps:spPr>
                        <wps:txbx>
                          <w:txbxContent>
                            <w:p w14:paraId="227BCE70" w14:textId="77777777" w:rsidR="007A3583" w:rsidRPr="00767689" w:rsidRDefault="007A3583" w:rsidP="00EC2EA4">
                              <w:pPr>
                                <w:spacing w:line="240" w:lineRule="auto"/>
                                <w:rPr>
                                  <w:szCs w:val="20"/>
                                </w:rPr>
                              </w:pPr>
                              <w:proofErr w:type="spellStart"/>
                              <w:proofErr w:type="gramStart"/>
                              <w:r>
                                <w:rPr>
                                  <w:rFonts w:cs="Arial"/>
                                  <w:b/>
                                  <w:bCs/>
                                  <w:szCs w:val="20"/>
                                </w:rPr>
                                <w:t>as:</w:t>
                              </w:r>
                              <w:proofErr w:type="gramEnd"/>
                              <w:r>
                                <w:rPr>
                                  <w:rFonts w:cs="Arial"/>
                                  <w:b/>
                                  <w:bCs/>
                                  <w:szCs w:val="20"/>
                                </w:rPr>
                                <w:t>CI_</w:t>
                              </w:r>
                              <w:r>
                                <w:rPr>
                                  <w:b/>
                                  <w:noProof/>
                                  <w:lang w:eastAsia="de-DE"/>
                                </w:rPr>
                                <w:t>Consumption</w:t>
                              </w:r>
                              <w:r w:rsidRPr="00532B1A">
                                <w:rPr>
                                  <w:b/>
                                  <w:noProof/>
                                  <w:lang w:eastAsia="de-DE"/>
                                </w:rPr>
                                <w:t>Report</w:t>
                              </w:r>
                              <w:proofErr w:type="spellEnd"/>
                            </w:p>
                          </w:txbxContent>
                        </wps:txbx>
                        <wps:bodyPr rot="0" vert="horz" wrap="square" lIns="91440" tIns="45720" rIns="91440" bIns="45720" anchor="t" anchorCtr="0" upright="1">
                          <a:noAutofit/>
                        </wps:bodyPr>
                      </wps:wsp>
                      <wps:wsp>
                        <wps:cNvPr id="6040" name="AutoShape 9"/>
                        <wps:cNvCnPr>
                          <a:cxnSpLocks noChangeShapeType="1"/>
                        </wps:cNvCnPr>
                        <wps:spPr bwMode="auto">
                          <a:xfrm>
                            <a:off x="2636322" y="15438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1" name="Rectangle 10"/>
                        <wps:cNvSpPr>
                          <a:spLocks noChangeArrowheads="1"/>
                        </wps:cNvSpPr>
                        <wps:spPr bwMode="auto">
                          <a:xfrm>
                            <a:off x="2790701" y="760021"/>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71" w14:textId="77777777" w:rsidR="007A3583" w:rsidRPr="002F612C" w:rsidRDefault="007A3583" w:rsidP="00A07FC2">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s:wsp>
                        <wps:cNvPr id="6043" name="Rectangle 13"/>
                        <wps:cNvSpPr>
                          <a:spLocks noChangeArrowheads="1"/>
                        </wps:cNvSpPr>
                        <wps:spPr bwMode="auto">
                          <a:xfrm>
                            <a:off x="2256311" y="676894"/>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44" name="Rectangle 14"/>
                        <wps:cNvSpPr>
                          <a:spLocks noChangeArrowheads="1"/>
                        </wps:cNvSpPr>
                        <wps:spPr bwMode="auto">
                          <a:xfrm>
                            <a:off x="3040083" y="570016"/>
                            <a:ext cx="1973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2" w14:textId="77777777" w:rsidR="007A3583" w:rsidRPr="00767689" w:rsidRDefault="007A3583" w:rsidP="00A07FC2">
                              <w:pPr>
                                <w:spacing w:line="240" w:lineRule="auto"/>
                                <w:rPr>
                                  <w:rFonts w:cs="Arial"/>
                                  <w:bCs/>
                                  <w:szCs w:val="20"/>
                                  <w:lang w:val="de-DE"/>
                                </w:rPr>
                              </w:pPr>
                              <w:proofErr w:type="spellStart"/>
                              <w:r>
                                <w:rPr>
                                  <w:rFonts w:cs="Arial"/>
                                  <w:bCs/>
                                  <w:szCs w:val="20"/>
                                  <w:lang w:val="de-DE"/>
                                </w:rPr>
                                <w:t>as:CIS</w:t>
                              </w:r>
                              <w:r w:rsidRPr="00767689">
                                <w:rPr>
                                  <w:rFonts w:cs="Arial"/>
                                  <w:bCs/>
                                  <w:szCs w:val="20"/>
                                  <w:lang w:val="de-DE"/>
                                </w:rPr>
                                <w:t>ExchangedDocument</w:t>
                              </w:r>
                              <w:proofErr w:type="spellEnd"/>
                            </w:p>
                            <w:p w14:paraId="227BCE73" w14:textId="77777777" w:rsidR="007A3583" w:rsidRPr="00206B45" w:rsidRDefault="007A3583" w:rsidP="00A07FC2">
                              <w:pPr>
                                <w:spacing w:line="240" w:lineRule="auto"/>
                              </w:pPr>
                            </w:p>
                          </w:txbxContent>
                        </wps:txbx>
                        <wps:bodyPr rot="0" vert="horz" wrap="square" lIns="91440" tIns="45720" rIns="91440" bIns="45720" anchor="t" anchorCtr="0" upright="1">
                          <a:noAutofit/>
                        </wps:bodyPr>
                      </wps:wsp>
                      <wps:wsp>
                        <wps:cNvPr id="6045" name="AutoShape 15"/>
                        <wps:cNvCnPr>
                          <a:cxnSpLocks noChangeShapeType="1"/>
                        </wps:cNvCnPr>
                        <wps:spPr bwMode="auto">
                          <a:xfrm>
                            <a:off x="2446316" y="76002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6" name="AutoShape 16"/>
                        <wps:cNvCnPr>
                          <a:cxnSpLocks noChangeShapeType="1"/>
                        </wps:cNvCnPr>
                        <wps:spPr bwMode="auto">
                          <a:xfrm>
                            <a:off x="2244436" y="76002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7" name="Rectangle 21"/>
                        <wps:cNvSpPr>
                          <a:spLocks noChangeArrowheads="1"/>
                        </wps:cNvSpPr>
                        <wps:spPr bwMode="auto">
                          <a:xfrm>
                            <a:off x="3028207" y="0"/>
                            <a:ext cx="23228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4" w14:textId="77777777" w:rsidR="007A3583" w:rsidRPr="00152254" w:rsidRDefault="007A3583" w:rsidP="00A07FC2">
                              <w:pPr>
                                <w:spacing w:line="240" w:lineRule="auto"/>
                                <w:rPr>
                                  <w:szCs w:val="20"/>
                                </w:rPr>
                              </w:pPr>
                              <w:proofErr w:type="spellStart"/>
                              <w:proofErr w:type="gramStart"/>
                              <w:r>
                                <w:rPr>
                                  <w:rFonts w:cs="Arial"/>
                                  <w:bCs/>
                                  <w:szCs w:val="20"/>
                                </w:rPr>
                                <w:t>as:</w:t>
                              </w:r>
                              <w:proofErr w:type="gramEnd"/>
                              <w:r>
                                <w:rPr>
                                  <w:rFonts w:cs="Arial"/>
                                  <w:bCs/>
                                  <w:szCs w:val="20"/>
                                </w:rPr>
                                <w:t>CI</w:t>
                              </w:r>
                              <w:r w:rsidRPr="00152254">
                                <w:rPr>
                                  <w:rFonts w:cs="Arial"/>
                                  <w:bCs/>
                                  <w:szCs w:val="20"/>
                                </w:rPr>
                                <w:t>ExchangedDocumentContext</w:t>
                              </w:r>
                              <w:proofErr w:type="spellEnd"/>
                            </w:p>
                          </w:txbxContent>
                        </wps:txbx>
                        <wps:bodyPr rot="0" vert="horz" wrap="square" lIns="91440" tIns="45720" rIns="91440" bIns="45720" anchor="t" anchorCtr="0" upright="1">
                          <a:noAutofit/>
                        </wps:bodyPr>
                      </wps:wsp>
                      <wps:wsp>
                        <wps:cNvPr id="6048" name="Rectangle 22"/>
                        <wps:cNvSpPr>
                          <a:spLocks noChangeArrowheads="1"/>
                        </wps:cNvSpPr>
                        <wps:spPr bwMode="auto">
                          <a:xfrm>
                            <a:off x="3040083" y="1163782"/>
                            <a:ext cx="25685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5" w14:textId="77777777" w:rsidR="007A3583" w:rsidRPr="00206B45" w:rsidRDefault="007A3583" w:rsidP="00A07FC2">
                              <w:pPr>
                                <w:spacing w:line="240" w:lineRule="auto"/>
                              </w:pPr>
                              <w:proofErr w:type="spellStart"/>
                              <w:r w:rsidRPr="0059509A">
                                <w:rPr>
                                  <w:rFonts w:cs="Arial"/>
                                  <w:bCs/>
                                  <w:szCs w:val="20"/>
                                  <w:lang w:val="de-DE"/>
                                </w:rPr>
                                <w:t>as:CISCRSupplyChainTradeTransaction</w:t>
                              </w:r>
                              <w:proofErr w:type="spellEnd"/>
                            </w:p>
                          </w:txbxContent>
                        </wps:txbx>
                        <wps:bodyPr rot="0" vert="horz" wrap="square" lIns="91440" tIns="45720" rIns="91440" bIns="45720" anchor="t" anchorCtr="0" upright="1">
                          <a:noAutofit/>
                        </wps:bodyPr>
                      </wps:wsp>
                      <wps:wsp>
                        <wps:cNvPr id="6049" name="AutoShape 23"/>
                        <wps:cNvCnPr>
                          <a:cxnSpLocks noChangeShapeType="1"/>
                        </wps:cNvCnPr>
                        <wps:spPr bwMode="auto">
                          <a:xfrm>
                            <a:off x="2648197" y="142504"/>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50" name="AutoShape 24"/>
                        <wps:cNvCnPr>
                          <a:cxnSpLocks noChangeShapeType="1"/>
                        </wps:cNvCnPr>
                        <wps:spPr bwMode="auto">
                          <a:xfrm>
                            <a:off x="2636322" y="1330037"/>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051" name="Group 6472"/>
                        <wpg:cNvGrpSpPr>
                          <a:grpSpLocks/>
                        </wpg:cNvGrpSpPr>
                        <wpg:grpSpPr bwMode="auto">
                          <a:xfrm>
                            <a:off x="5343896" y="83128"/>
                            <a:ext cx="190500" cy="166370"/>
                            <a:chOff x="9524" y="4809"/>
                            <a:chExt cx="300" cy="262"/>
                          </a:xfrm>
                        </wpg:grpSpPr>
                        <wps:wsp>
                          <wps:cNvPr id="6052" name="Rectangle 18"/>
                          <wps:cNvSpPr>
                            <a:spLocks noChangeArrowheads="1"/>
                          </wps:cNvSpPr>
                          <wps:spPr bwMode="auto">
                            <a:xfrm>
                              <a:off x="9524" y="4809"/>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53" name="AutoShape 19"/>
                          <wps:cNvCnPr>
                            <a:cxnSpLocks noChangeShapeType="1"/>
                          </wps:cNvCnPr>
                          <wps:spPr bwMode="auto">
                            <a:xfrm>
                              <a:off x="9608" y="4934"/>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54" name="AutoShape 20"/>
                          <wps:cNvCnPr>
                            <a:cxnSpLocks noChangeShapeType="1"/>
                          </wps:cNvCnPr>
                          <wps:spPr bwMode="auto">
                            <a:xfrm flipV="1">
                              <a:off x="9678" y="4879"/>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55" name="Group 6471"/>
                        <wpg:cNvGrpSpPr>
                          <a:grpSpLocks/>
                        </wpg:cNvGrpSpPr>
                        <wpg:grpSpPr bwMode="auto">
                          <a:xfrm>
                            <a:off x="5023262" y="641268"/>
                            <a:ext cx="190500" cy="166370"/>
                            <a:chOff x="9015" y="5685"/>
                            <a:chExt cx="300" cy="262"/>
                          </a:xfrm>
                        </wpg:grpSpPr>
                        <wps:wsp>
                          <wps:cNvPr id="6056" name="Rectangle 26"/>
                          <wps:cNvSpPr>
                            <a:spLocks noChangeArrowheads="1"/>
                          </wps:cNvSpPr>
                          <wps:spPr bwMode="auto">
                            <a:xfrm>
                              <a:off x="9015" y="5685"/>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57" name="AutoShape 27"/>
                          <wps:cNvCnPr>
                            <a:cxnSpLocks noChangeShapeType="1"/>
                          </wps:cNvCnPr>
                          <wps:spPr bwMode="auto">
                            <a:xfrm>
                              <a:off x="9099" y="5810"/>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58" name="AutoShape 28"/>
                          <wps:cNvCnPr>
                            <a:cxnSpLocks noChangeShapeType="1"/>
                          </wps:cNvCnPr>
                          <wps:spPr bwMode="auto">
                            <a:xfrm flipV="1">
                              <a:off x="9169" y="5755"/>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59" name="Group 6470"/>
                        <wpg:cNvGrpSpPr>
                          <a:grpSpLocks/>
                        </wpg:cNvGrpSpPr>
                        <wpg:grpSpPr bwMode="auto">
                          <a:xfrm>
                            <a:off x="5617028" y="1258785"/>
                            <a:ext cx="190500" cy="166370"/>
                            <a:chOff x="9951" y="6600"/>
                            <a:chExt cx="300" cy="262"/>
                          </a:xfrm>
                        </wpg:grpSpPr>
                        <wps:wsp>
                          <wps:cNvPr id="6060" name="Rectangle 30"/>
                          <wps:cNvSpPr>
                            <a:spLocks noChangeArrowheads="1"/>
                          </wps:cNvSpPr>
                          <wps:spPr bwMode="auto">
                            <a:xfrm>
                              <a:off x="9951" y="660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61" name="AutoShape 31"/>
                          <wps:cNvCnPr>
                            <a:cxnSpLocks noChangeShapeType="1"/>
                          </wps:cNvCnPr>
                          <wps:spPr bwMode="auto">
                            <a:xfrm>
                              <a:off x="10035" y="672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62" name="AutoShape 32"/>
                          <wps:cNvCnPr>
                            <a:cxnSpLocks noChangeShapeType="1"/>
                          </wps:cNvCnPr>
                          <wps:spPr bwMode="auto">
                            <a:xfrm flipV="1">
                              <a:off x="10105" y="667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uppieren 6073" o:spid="_x0000_s1033" style="position:absolute;margin-left:.3pt;margin-top:26.2pt;width:457.25pt;height:128.75pt;z-index:251643904" coordsize="58075,1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">
                <v:rect id="Rectangle 6406" o:spid="_x0000_s1034" style="position:absolute;left:28025;top:13419;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sDMcA&#10;AADdAAAADwAAAGRycy9kb3ducmV2LnhtbESPzWrDMBCE74W+g9hALyWW20Aa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ErAzHAAAA3QAAAA8AAAAAAAAAAAAAAAAAmAIAAGRy&#10;cy9kb3ducmV2LnhtbFBLBQYAAAAABAAEAPUAAACMAwAAAAA=&#10;" filled="f" stroked="f">
                  <v:textbox>
                    <w:txbxContent>
                      <w:p w14:paraId="227BCE6F" w14:textId="77777777" w:rsidR="007A3583" w:rsidRPr="002F612C" w:rsidRDefault="007A3583" w:rsidP="0070781E">
                        <w:pPr>
                          <w:rPr>
                            <w:rFonts w:cs="Arial"/>
                            <w:b/>
                            <w:sz w:val="24"/>
                            <w:szCs w:val="24"/>
                            <w:lang w:val="de-DE"/>
                          </w:rPr>
                        </w:pPr>
                        <w:r w:rsidRPr="002F612C">
                          <w:rPr>
                            <w:rFonts w:cs="Arial"/>
                            <w:b/>
                            <w:sz w:val="24"/>
                            <w:szCs w:val="24"/>
                            <w:lang w:val="de-DE"/>
                          </w:rPr>
                          <w:t>1</w:t>
                        </w:r>
                      </w:p>
                    </w:txbxContent>
                  </v:textbox>
                </v:rect>
                <v:rect id="Rectangle 12" o:spid="_x0000_s1035" style="position:absolute;top:5700;width:2254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ZVMUA&#10;AADdAAAADwAAAGRycy9kb3ducmV2LnhtbESPQWvCQBSE7wX/w/KE3uqmFqRGN6FYAqGHQlXw+sw+&#10;s8Hs25Bdk9Rf3y0Uehxm5htmm0+2FQP1vnGs4HmRgCCunG64VnA8FE+vIHxA1tg6JgXf5CHPZg9b&#10;TLUb+YuGfahFhLBPUYEJoUul9JUhi37hOuLoXVxvMUTZ11L3OEa4beUySVbSYsNxwWBHO0PVdX+z&#10;Ct5vJ1PcnfEfn9Tc9Rndbr0slXqcT28bEIGm8B/+a5dawSp5WcPvm/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plUxQAAAN0AAAAPAAAAAAAAAAAAAAAAAJgCAABkcnMv&#10;ZG93bnJldi54bWxQSwUGAAAAAAQABAD1AAAAigMAAAAA&#10;" fillcolor="#8db3e2" strokeweight="2pt">
                  <v:textbox>
                    <w:txbxContent>
                      <w:p w14:paraId="227BCE70" w14:textId="77777777" w:rsidR="007A3583" w:rsidRPr="00767689" w:rsidRDefault="007A3583" w:rsidP="00EC2EA4">
                        <w:pPr>
                          <w:spacing w:line="240" w:lineRule="auto"/>
                          <w:rPr>
                            <w:szCs w:val="20"/>
                          </w:rPr>
                        </w:pPr>
                        <w:proofErr w:type="spellStart"/>
                        <w:proofErr w:type="gramStart"/>
                        <w:r>
                          <w:rPr>
                            <w:rFonts w:cs="Arial"/>
                            <w:b/>
                            <w:bCs/>
                            <w:szCs w:val="20"/>
                          </w:rPr>
                          <w:t>as:</w:t>
                        </w:r>
                        <w:proofErr w:type="gramEnd"/>
                        <w:r>
                          <w:rPr>
                            <w:rFonts w:cs="Arial"/>
                            <w:b/>
                            <w:bCs/>
                            <w:szCs w:val="20"/>
                          </w:rPr>
                          <w:t>CI_</w:t>
                        </w:r>
                        <w:r>
                          <w:rPr>
                            <w:b/>
                            <w:noProof/>
                            <w:lang w:eastAsia="de-DE"/>
                          </w:rPr>
                          <w:t>Consumption</w:t>
                        </w:r>
                        <w:r w:rsidRPr="00532B1A">
                          <w:rPr>
                            <w:b/>
                            <w:noProof/>
                            <w:lang w:eastAsia="de-DE"/>
                          </w:rPr>
                          <w:t>Report</w:t>
                        </w:r>
                        <w:proofErr w:type="spellEnd"/>
                      </w:p>
                    </w:txbxContent>
                  </v:textbox>
                </v:rect>
                <v:shapetype id="_x0000_t32" coordsize="21600,21600" o:spt="32" o:oned="t" path="m,l21600,21600e" filled="f">
                  <v:path arrowok="t" fillok="f" o:connecttype="none"/>
                  <o:lock v:ext="edit" shapetype="t"/>
                </v:shapetype>
                <v:shape id="AutoShape 9" o:spid="_x0000_s1036" type="#_x0000_t32" style="position:absolute;left:26363;top:154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UsMMAAADdAAAADwAAAGRycy9kb3ducmV2LnhtbERPTWvCQBC9F/oflil4azaWYNuYVUSQ&#10;loIVU4nXITsmwexsyK4x/nv3IPT4eN/ZcjStGKh3jWUF0ygGQVxa3XCl4PC3ef0A4TyyxtYyKbiR&#10;g+Xi+SnDVNsr72nIfSVCCLsUFdTed6mUrqzJoItsRxy4k+0N+gD7SuoeryHctPItjmfSYMOhocaO&#10;1jWV5/xiFAy74vd90w1fO18Vyf4n+Tyi2So1eRlXcxCeRv8vfri/tYJZnIT94U14An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lFLDDAAAA3QAAAA8AAAAAAAAAAAAA&#10;AAAAoQIAAGRycy9kb3ducmV2LnhtbFBLBQYAAAAABAAEAPkAAACRAwAAAAA=&#10;" strokeweight="2pt"/>
                <v:rect id="Rectangle 10" o:spid="_x0000_s1037" style="position:absolute;left:27907;top:7600;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Eai8UA&#10;AADdAAAADwAAAGRycy9kb3ducmV2LnhtbESPW4vCMBSE3xf8D+EIvq2Jly1ajSKCIKz74AV8PTTH&#10;ttic1CZq99+bhQUfh5n5hpkvW1uJBzW+dKxh0FcgiDNnSs41nI6bzwkIH5ANVo5Jwy95WC46H3NM&#10;jXvynh6HkIsIYZ+ihiKEOpXSZwVZ9H1XE0fv4hqLIcoml6bBZ4TbSg6VSqTFkuNCgTWtC8quh7vV&#10;gMnY3H4uo93x+57gNG/V5uustO5129UMRKA2vMP/7a3RkKjxAP7e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RqLxQAAAN0AAAAPAAAAAAAAAAAAAAAAAJgCAABkcnMv&#10;ZG93bnJldi54bWxQSwUGAAAAAAQABAD1AAAAigMAAAAA&#10;" stroked="f">
                  <v:textbox>
                    <w:txbxContent>
                      <w:p w14:paraId="227BCE71" w14:textId="77777777" w:rsidR="007A3583" w:rsidRPr="002F612C" w:rsidRDefault="007A3583" w:rsidP="00A07FC2">
                        <w:pPr>
                          <w:rPr>
                            <w:rFonts w:cs="Arial"/>
                            <w:b/>
                            <w:sz w:val="24"/>
                            <w:szCs w:val="24"/>
                            <w:lang w:val="de-DE"/>
                          </w:rPr>
                        </w:pPr>
                        <w:r w:rsidRPr="002F612C">
                          <w:rPr>
                            <w:rFonts w:cs="Arial"/>
                            <w:b/>
                            <w:sz w:val="24"/>
                            <w:szCs w:val="24"/>
                            <w:lang w:val="de-DE"/>
                          </w:rPr>
                          <w:t>1</w:t>
                        </w:r>
                      </w:p>
                    </w:txbxContent>
                  </v:textbox>
                </v:rect>
                <v:rect id="Rectangle 13" o:spid="_x0000_s1038" style="position:absolute;left:22563;top:676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OxDMUA&#10;AADdAAAADwAAAGRycy9kb3ducmV2LnhtbESPQWsCMRSE74L/ITyhN81qWytboxRBFKRgrd4fm9fd&#10;xc3LNslq6q83hUKPw8x8w8yX0TTiQs7XlhWMRxkI4sLqmksFx8/1cAbCB2SNjWVS8EMelot+b465&#10;tlf+oMshlCJB2OeooAqhzaX0RUUG/ci2xMn7ss5gSNKVUju8Jrhp5CTLptJgzWmhwpZWFRXnQ2cU&#10;tO/P3eble+dup1m3L3AXbZhEpR4G8e0VRKAY/sN/7a1WMM2eHuH3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7EMxQAAAN0AAAAPAAAAAAAAAAAAAAAAAJgCAABkcnMv&#10;ZG93bnJldi54bWxQSwUGAAAAAAQABAD1AAAAigMAAAAA&#10;" strokeweight="2pt"/>
                <v:rect id="Rectangle 14" o:spid="_x0000_s1039" style="position:absolute;left:30400;top:5700;width:197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B7cUA&#10;AADdAAAADwAAAGRycy9kb3ducmV2LnhtbESPQWvCQBCF74L/YZlCL1I3KUFL6iqiFIunJpaeh+w0&#10;Cc3Oht2trv/eLQg9Pt68781bbaIZxJmc7y0ryOcZCOLG6p5bBZ+nt6cXED4gaxwsk4Iredisp5MV&#10;ltpeuKJzHVqRIOxLVNCFMJZS+qYjg35uR+LkfVtnMCTpWqkdXhLcDPI5yxbSYM+pocORdh01P/Wv&#10;SW/ksfqqD7OrPdp91efaFR9xqdTjQ9y+gggUw//xPf2uFSyyooC/NQkB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IHtxQAAAN0AAAAPAAAAAAAAAAAAAAAAAJgCAABkcnMv&#10;ZG93bnJldi54bWxQSwUGAAAAAAQABAD1AAAAigMAAAAA&#10;" filled="f" fillcolor="#8db3e2" strokeweight="2pt">
                  <v:textbox>
                    <w:txbxContent>
                      <w:p w14:paraId="227BCE72" w14:textId="77777777" w:rsidR="007A3583" w:rsidRPr="00767689" w:rsidRDefault="007A3583" w:rsidP="00A07FC2">
                        <w:pPr>
                          <w:spacing w:line="240" w:lineRule="auto"/>
                          <w:rPr>
                            <w:rFonts w:cs="Arial"/>
                            <w:bCs/>
                            <w:szCs w:val="20"/>
                            <w:lang w:val="de-DE"/>
                          </w:rPr>
                        </w:pPr>
                        <w:proofErr w:type="spellStart"/>
                        <w:r>
                          <w:rPr>
                            <w:rFonts w:cs="Arial"/>
                            <w:bCs/>
                            <w:szCs w:val="20"/>
                            <w:lang w:val="de-DE"/>
                          </w:rPr>
                          <w:t>as:CIS</w:t>
                        </w:r>
                        <w:r w:rsidRPr="00767689">
                          <w:rPr>
                            <w:rFonts w:cs="Arial"/>
                            <w:bCs/>
                            <w:szCs w:val="20"/>
                            <w:lang w:val="de-DE"/>
                          </w:rPr>
                          <w:t>ExchangedDocument</w:t>
                        </w:r>
                        <w:proofErr w:type="spellEnd"/>
                      </w:p>
                      <w:p w14:paraId="227BCE73" w14:textId="77777777" w:rsidR="007A3583" w:rsidRPr="00206B45" w:rsidRDefault="007A3583" w:rsidP="00A07FC2">
                        <w:pPr>
                          <w:spacing w:line="240" w:lineRule="auto"/>
                        </w:pPr>
                      </w:p>
                    </w:txbxContent>
                  </v:textbox>
                </v:rect>
                <v:shape id="AutoShape 15" o:spid="_x0000_s1040" type="#_x0000_t32" style="position:absolute;left:24463;top:7600;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K3KMcAAADdAAAADwAAAGRycy9kb3ducmV2LnhtbESPW2vCQBSE3wv+h+UIvtWNJfUSs0oR&#10;xFJoxQvx9ZA9JsHs2ZBdY/rvu4VCH4eZ+YZJ172pRUetqywrmIwjEMS51RUXCs6n7fMchPPIGmvL&#10;pOCbHKxXg6cUE20ffKDu6AsRIOwSVFB63yRSurwkg25sG+LgXW1r0AfZFlK3+AhwU8uXKJpKgxWH&#10;hRIb2pSU3453o6DbZ1+zbdPt9r7I4sNHvLig+VRqNOzfliA89f4//Nd+1wqmUfwKv2/CE5C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krcoxwAAAN0AAAAPAAAAAAAA&#10;AAAAAAAAAKECAABkcnMvZG93bnJldi54bWxQSwUGAAAAAAQABAD5AAAAlQMAAAAA&#10;" strokeweight="2pt"/>
                <v:shape id="AutoShape 16" o:spid="_x0000_s1041" type="#_x0000_t32" style="position:absolute;left:22444;top:76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ApX8UAAADdAAAADwAAAGRycy9kb3ducmV2LnhtbESP3WrCQBSE7wu+w3KE3tWNElKNriKC&#10;VApW/EFvD9ljEsyeDdk1pm/vFgpeDjPzDTNbdKYSLTWutKxgOIhAEGdWl5wrOB3XH2MQziNrrCyT&#10;gl9ysJj33maYavvgPbUHn4sAYZeigsL7OpXSZQUZdANbEwfvahuDPsgml7rBR4CbSo6iKJEGSw4L&#10;Bda0Kii7He5GQbs7/3yu6/Zr5/NzvP+OJxc0W6Xe+91yCsJT51/h//ZGK0iiOIG/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ApX8UAAADdAAAADwAAAAAAAAAA&#10;AAAAAAChAgAAZHJzL2Rvd25yZXYueG1sUEsFBgAAAAAEAAQA+QAAAJMDAAAAAA==&#10;" strokeweight="2pt"/>
                <v:rect id="Rectangle 21" o:spid="_x0000_s1042" style="position:absolute;left:30282;width:2322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4fmsUA&#10;AADdAAAADwAAAGRycy9kb3ducmV2LnhtbESPQWsCMRCF74X+hzCFXopmt4jKapSiFIun7iqeh824&#10;u3QzWZJU4783BaHHx5v3vXnLdTS9uJDznWUF+TgDQVxb3XGj4Hj4HM1B+ICssbdMCm7kYb16flpi&#10;oe2VS7pUoREJwr5ABW0IQyGlr1sy6Md2IE7e2TqDIUnXSO3wmuCml+9ZNpUGO04NLQ60aan+qX5N&#10;eiOP5anavd3s3m7LLtdu8h1nSr2+xI8FiEAx/B8/0l9awTSbzOBvTUK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axQAAAN0AAAAPAAAAAAAAAAAAAAAAAJgCAABkcnMv&#10;ZG93bnJldi54bWxQSwUGAAAAAAQABAD1AAAAigMAAAAA&#10;" filled="f" fillcolor="#8db3e2" strokeweight="2pt">
                  <v:textbox>
                    <w:txbxContent>
                      <w:p w14:paraId="227BCE74" w14:textId="77777777" w:rsidR="007A3583" w:rsidRPr="00152254" w:rsidRDefault="007A3583" w:rsidP="00A07FC2">
                        <w:pPr>
                          <w:spacing w:line="240" w:lineRule="auto"/>
                          <w:rPr>
                            <w:szCs w:val="20"/>
                          </w:rPr>
                        </w:pPr>
                        <w:proofErr w:type="spellStart"/>
                        <w:proofErr w:type="gramStart"/>
                        <w:r>
                          <w:rPr>
                            <w:rFonts w:cs="Arial"/>
                            <w:bCs/>
                            <w:szCs w:val="20"/>
                          </w:rPr>
                          <w:t>as:</w:t>
                        </w:r>
                        <w:proofErr w:type="gramEnd"/>
                        <w:r>
                          <w:rPr>
                            <w:rFonts w:cs="Arial"/>
                            <w:bCs/>
                            <w:szCs w:val="20"/>
                          </w:rPr>
                          <w:t>CI</w:t>
                        </w:r>
                        <w:r w:rsidRPr="00152254">
                          <w:rPr>
                            <w:rFonts w:cs="Arial"/>
                            <w:bCs/>
                            <w:szCs w:val="20"/>
                          </w:rPr>
                          <w:t>ExchangedDocumentContext</w:t>
                        </w:r>
                        <w:proofErr w:type="spellEnd"/>
                      </w:p>
                    </w:txbxContent>
                  </v:textbox>
                </v:rect>
                <v:rect id="Rectangle 22" o:spid="_x0000_s1043" style="position:absolute;left:30400;top:11637;width:256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GL6MUA&#10;AADdAAAADwAAAGRycy9kb3ducmV2LnhtbESPwUrDQBCG70LfYZmCF7GbSGkldltEEYsnE8XzkJ0m&#10;odnZsLu227fvHASPwz//N99sdtmN6kQhDp4NlIsCFHHr7cCdge+vt/tHUDEhWxw9k4ELRdhtZzcb&#10;rKw/c02nJnVKIBwrNNCnNFVax7Ynh3HhJ2LJDj44TDKGTtuAZ4G7UT8UxUo7HFgu9DjRS0/tsfl1&#10;olHm+qd5v7v4D/9aD6UNy8+8NuZ2np+fQCXK6X/5r723BlbFUnTlG0G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YvoxQAAAN0AAAAPAAAAAAAAAAAAAAAAAJgCAABkcnMv&#10;ZG93bnJldi54bWxQSwUGAAAAAAQABAD1AAAAigMAAAAA&#10;" filled="f" fillcolor="#8db3e2" strokeweight="2pt">
                  <v:textbox>
                    <w:txbxContent>
                      <w:p w14:paraId="227BCE75" w14:textId="77777777" w:rsidR="007A3583" w:rsidRPr="00206B45" w:rsidRDefault="007A3583" w:rsidP="00A07FC2">
                        <w:pPr>
                          <w:spacing w:line="240" w:lineRule="auto"/>
                        </w:pPr>
                        <w:proofErr w:type="spellStart"/>
                        <w:r w:rsidRPr="0059509A">
                          <w:rPr>
                            <w:rFonts w:cs="Arial"/>
                            <w:bCs/>
                            <w:szCs w:val="20"/>
                            <w:lang w:val="de-DE"/>
                          </w:rPr>
                          <w:t>as:CISCRSupplyChainTradeTransaction</w:t>
                        </w:r>
                        <w:proofErr w:type="spellEnd"/>
                      </w:p>
                    </w:txbxContent>
                  </v:textbox>
                </v:rect>
                <v:shape id="AutoShape 23" o:spid="_x0000_s1044" type="#_x0000_t32" style="position:absolute;left:26481;top:1425;width:0;height:119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9LcUAAADdAAAADwAAAGRycy9kb3ducmV2LnhtbESP3YrCMBSE7wXfIRxh7zRViqtdo4gg&#10;K4KKP7i3h+ZsW7Y5KU2s9e2NsODlMDPfMLNFa0rRUO0KywqGgwgEcWp1wZmCy3ndn4BwHlljaZkU&#10;PMjBYt7tzDDR9s5Hak4+EwHCLkEFufdVIqVLczLoBrYiDt6vrQ36IOtM6hrvAW5KOYqisTRYcFjI&#10;saJVTunf6WYUNIfr/nNdNd8Hn13j4zae/qDZKfXRa5dfIDy1/h3+b2+0gnEUT+H1JjwBOX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9LcUAAADdAAAADwAAAAAAAAAA&#10;AAAAAAChAgAAZHJzL2Rvd25yZXYueG1sUEsFBgAAAAAEAAQA+QAAAJMDAAAAAA==&#10;" strokeweight="2pt"/>
                <v:shape id="AutoShape 24" o:spid="_x0000_s1045" type="#_x0000_t32" style="position:absolute;left:26363;top:1330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yCbcMAAADdAAAADwAAAGRycy9kb3ducmV2LnhtbERPW2vCMBR+F/YfwhH2NlOHc7M2lTGQ&#10;DUHFC/p6aI5tWXMSmqzWf28eBj5+fPds0ZtGdNT62rKC8SgBQVxYXXOp4HhYvnyA8AFZY2OZFNzI&#10;wyJ/GmSYanvlHXX7UIoYwj5FBVUILpXSFxUZ9CPriCN3sa3BEGFbSt3iNYabRr4myVQarDk2VOjo&#10;q6Lid/9nFHTb0+Z96brvbShPk91qMjujWSv1POw/5yAC9eEh/nf/aAXT5C3uj2/iE5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8gm3DAAAA3QAAAA8AAAAAAAAAAAAA&#10;AAAAoQIAAGRycy9kb3ducmV2LnhtbFBLBQYAAAAABAAEAPkAAACRAwAAAAA=&#10;" strokeweight="2pt"/>
                <v:group id="Group 6472" o:spid="_x0000_s1046" style="position:absolute;left:53438;top:831;width:1905;height:1663" coordorigin="9524,4809"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auJ+xgAAAN0A&#10;AAAPAAAAAAAAAAAAAAAAAKoCAABkcnMvZG93bnJldi54bWxQSwUGAAAAAAQABAD6AAAAnQMAAAAA&#10;">
                  <v:rect id="Rectangle 18" o:spid="_x0000_s1047" style="position:absolute;left:9524;top:4809;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CSsUA&#10;AADdAAAADwAAAGRycy9kb3ducmV2LnhtbESPQWsCMRSE7wX/Q3hCbzXrglZWo4ggLUihtXp/bJ67&#10;i5uXNclq2l/fCEKPw8x8wyxW0bTiSs43lhWMRxkI4tLqhisFh+/tywyED8gaW8uk4Ic8rJaDpwUW&#10;2t74i677UIkEYV+ggjqErpDSlzUZ9CPbESfvZJ3BkKSrpHZ4S3DTyjzLptJgw2mhxo42NZXnfW8U&#10;dB+T/u31snO/x1n/WeIu2pBHpZ6HcT0HESiG//Cj/a4VTLNJD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oJKxQAAAN0AAAAPAAAAAAAAAAAAAAAAAJgCAABkcnMv&#10;ZG93bnJldi54bWxQSwUGAAAAAAQABAD1AAAAigMAAAAA&#10;" strokeweight="2pt"/>
                  <v:shape id="AutoShape 19" o:spid="_x0000_s1048" type="#_x0000_t32" style="position:absolute;left:9608;top:4934;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xecIAAADdAAAADwAAAGRycy9kb3ducmV2LnhtbESPT4vCMBTE7wv7HcITvK2Jf1e6RhFB&#10;8FqVPT+aZ1u2eek2qY3f3ggLexxm5jfMZhdtI+7U+dqxhulEgSAunKm51HC9HD/WIHxANtg4Jg0P&#10;8rDbvr9tMDNu4Jzu51CKBGGfoYYqhDaT0hcVWfQT1xIn7+Y6iyHJrpSmwyHBbSNnSq2kxZrTQoUt&#10;HSoqfs691ZDnv+V37+OwX9/i5+JqFlb1J63Ho7j/AhEohv/wX/tkNKzUcg6vN+kJyO0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OxecIAAADdAAAADwAAAAAAAAAAAAAA&#10;AAChAgAAZHJzL2Rvd25yZXYueG1sUEsFBgAAAAAEAAQA+QAAAJADAAAAAA==&#10;" strokeweight="1.25pt"/>
                  <v:shape id="AutoShape 20" o:spid="_x0000_s1049" type="#_x0000_t32" style="position:absolute;left:9678;top:4879;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D3g8cAAADdAAAADwAAAGRycy9kb3ducmV2LnhtbESPQWvCQBSE74L/YXmF3nSj1FCiq4i2&#10;4MEKsfXQ2zP7mgSzb0N2TdL+ercgeBxm5htmsepNJVpqXGlZwWQcgSDOrC45V/D1+T56BeE8ssbK&#10;Min4JQer5XCwwETbjlNqjz4XAcIuQQWF93UipcsKMujGtiYO3o9tDPogm1zqBrsAN5WcRlEsDZYc&#10;FgqsaVNQdjlejYLZtTt/xxNO1x9v21P612aHy2mv1PNTv56D8NT7R/je3mkFcTR7gf834Qn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PeDxwAAAN0AAAAPAAAAAAAA&#10;AAAAAAAAAKECAABkcnMvZG93bnJldi54bWxQSwUGAAAAAAQABAD5AAAAlQMAAAAA&#10;" strokeweight="1.25pt"/>
                </v:group>
                <v:group id="Group 6471" o:spid="_x0000_s1050" style="position:absolute;left:50232;top:6412;width:1905;height:1664" coordorigin="9015,5685"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HkfcUAAADdAAAADwAAAGRycy9kb3ducmV2LnhtbESPQYvCMBSE7wv+h/CE&#10;va1plYpUo4i4sgcRVgXx9miebbF5KU22rf/eCMIeh5n5hlmselOJlhpXWlYQjyIQxJnVJecKzqfv&#10;rxkI55E1VpZJwYMcrJaDjwWm2nb8S+3R5yJA2KWooPC+TqV0WUEG3cjWxMG72cagD7LJpW6wC3BT&#10;yXEUTaXBksNCgTVtCsruxz+jYNdht57E23Z/v20e11NyuOxjUupz2K/nIDz1/j/8bv9oBdMoSe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R5H3FAAAA3QAA&#10;AA8AAAAAAAAAAAAAAAAAqgIAAGRycy9kb3ducmV2LnhtbFBLBQYAAAAABAAEAPoAAACcAwAAAAA=&#10;">
                  <v:rect id="Rectangle 26" o:spid="_x0000_s1051" style="position:absolute;left:9015;top:5685;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2EScUA&#10;AADdAAAADwAAAGRycy9kb3ducmV2LnhtbESPQWsCMRSE7wX/Q3hCbzWr4FZWoxRBWhCh1fb+2Dx3&#10;l25e1iSrqb++EQSPw8x8wyxW0bTiTM43lhWMRxkI4tLqhisF34fNywyED8gaW8uk4I88rJaDpwUW&#10;2l74i877UIkEYV+ggjqErpDSlzUZ9CPbESfvaJ3BkKSrpHZ4SXDTykmW5dJgw2mhxo7WNZW/+94o&#10;6HbT/v31tHXXn1n/WeI22jCJSj0P49scRKAYHuF7+0MryLNpDrc36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zYRJxQAAAN0AAAAPAAAAAAAAAAAAAAAAAJgCAABkcnMv&#10;ZG93bnJldi54bWxQSwUGAAAAAAQABAD1AAAAigMAAAAA&#10;" strokeweight="2pt"/>
                  <v:shape id="AutoShape 27" o:spid="_x0000_s1052" type="#_x0000_t32" style="position:absolute;left:9099;top:5810;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i3esIAAADdAAAADwAAAGRycy9kb3ducmV2LnhtbESPT4vCMBTE7wt+h/AEb2ui+I+uUUQQ&#10;vNaVPT+aZ1tsXmqT2vjtNwvCHoeZ+Q2z3UfbiCd1vnasYTZVIIgLZ2ouNVy/T58bED4gG2wck4YX&#10;edjvRh9bzIwbOKfnJZQiQdhnqKEKoc2k9EVFFv3UtcTJu7nOYkiyK6XpcEhw28i5Uitpsea0UGFL&#10;x4qK+6W3GvL8Uf70Pg6HzS2uF1ezsKo/az0Zx8MXiEAx/Iff7bPRsFLLNfy9SU9A7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i3esIAAADdAAAADwAAAAAAAAAAAAAA&#10;AAChAgAAZHJzL2Rvd25yZXYueG1sUEsFBgAAAAAEAAQA+QAAAJADAAAAAA==&#10;" strokeweight="1.25pt"/>
                  <v:shape id="AutoShape 28" o:spid="_x0000_s1053" type="#_x0000_t32" style="position:absolute;left:9169;top:5755;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9hsUAAADdAAAADwAAAGRycy9kb3ducmV2LnhtbERPTWvCQBC9C/0PyxS8mY2CoaRugrQV&#10;PNRCtB56m2anSTA7G7Jrkvrru4eCx8f73uSTacVAvWssK1hGMQji0uqGKwWfp93iCYTzyBpby6Tg&#10;lxzk2cNsg6m2Ixc0HH0lQgi7FBXU3neplK6syaCLbEccuB/bG/QB9pXUPY4h3LRyFceJNNhwaKix&#10;o5eaysvxahSsr+P3V7LkYnt4ez0Xt6H8uJzflZo/TttnEJ4mfxf/u/daQRKvw9zwJjwBm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39hsUAAADdAAAADwAAAAAAAAAA&#10;AAAAAAChAgAAZHJzL2Rvd25yZXYueG1sUEsFBgAAAAAEAAQA+QAAAJMDAAAAAA==&#10;" strokeweight="1.25pt"/>
                </v:group>
                <v:group id="Group 6470" o:spid="_x0000_s1054" style="position:absolute;left:56170;top:12587;width:1905;height:1664" coordorigin="9951,660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zueMUAAADdAAAADwAAAGRycy9kb3ducmV2LnhtbESPQYvCMBSE7wv+h/AE&#10;b2taRVmrUURW8SALq4J4ezTPtti8lCbb1n9vBGGPw8x8wyxWnSlFQ7UrLCuIhxEI4tTqgjMF59P2&#10;8wuE88gaS8uk4EEOVsvexwITbVv+peboMxEg7BJUkHtfJVK6NCeDbmgr4uDdbG3QB1lnUtfYBrgp&#10;5SiKptJgwWEhx4o2OaX3459RsGuxXY/j7+Zwv20e19Pk53KISalBv1vPQXjq/H/43d5rBd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c7njFAAAA3QAA&#10;AA8AAAAAAAAAAAAAAAAAqgIAAGRycy9kb3ducmV2LnhtbFBLBQYAAAAABAAEAPoAAACcAwAAAAA=&#10;">
                  <v:rect id="Rectangle 30" o:spid="_x0000_s1055" style="position:absolute;left:9951;top:660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zG8IA&#10;AADdAAAADwAAAGRycy9kb3ducmV2LnhtbERPW2vCMBR+F/Yfwhn4pumEVelMyxiIAxHmZe+H5qwt&#10;a066JNXor18eBnv8+O7rKppeXMj5zrKCp3kGgri2uuNGwfm0ma1A+ICssbdMCm7koSofJmsstL3y&#10;gS7H0IgUwr5ABW0IQyGlr1sy6Od2IE7cl3UGQ4KukdrhNYWbXi6yLJcGO04NLQ701lL9fRyNgmH/&#10;PG6XPzt3/1yNHzXuog2LqNT0Mb6+gAgUw7/4z/2uFeRZnv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BHMbwgAAAN0AAAAPAAAAAAAAAAAAAAAAAJgCAABkcnMvZG93&#10;bnJldi54bWxQSwUGAAAAAAQABAD1AAAAhwMAAAAA&#10;" strokeweight="2pt"/>
                  <v:shape id="AutoShape 31" o:spid="_x0000_s1056" type="#_x0000_t32" style="position:absolute;left:10035;top:672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FAKMEAAADdAAAADwAAAGRycy9kb3ducmV2LnhtbESPQYvCMBSE78L+h/AW9qaJi1SpRpGF&#10;Ba9V8fxonm2xealNarP/fiMIHoeZ+YbZ7KJtxYN63zjWMJ8pEMSlMw1XGs6n3+kKhA/IBlvHpOGP&#10;POy2H5MN5saNXNDjGCqRIOxz1FCH0OVS+rImi37mOuLkXV1vMSTZV9L0OCa4beW3Upm02HBaqLGj&#10;n5rK23GwGoriXl0GH8f96hqXi7NZWDUctP76jPs1iEAxvMOv9sFoyFQ2h+eb9ATk9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sUAowQAAAN0AAAAPAAAAAAAAAAAAAAAA&#10;AKECAABkcnMvZG93bnJldi54bWxQSwUGAAAAAAQABAD5AAAAjwMAAAAA&#10;" strokeweight="1.25pt"/>
                  <v:shape id="AutoShape 32" o:spid="_x0000_s1057" type="#_x0000_t32" style="position:absolute;left:10105;top:667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kA0ccAAADdAAAADwAAAGRycy9kb3ducmV2LnhtbESPT2vCQBTE74LfYXkFb7pRaCipq0ht&#10;oQcrxD+H3p7ZZxLMvg3ZNUn99K5Q8DjMzG+Y+bI3lWipcaVlBdNJBII4s7rkXMFh/zV+A+E8ssbK&#10;Min4IwfLxXAwx0TbjlNqdz4XAcIuQQWF93UipcsKMugmtiYO3tk2Bn2QTS51g12Am0rOoiiWBksO&#10;CwXW9FFQdtldjYLXa3f6jaecrn4+18f01mbby3Gj1OilX72D8NT7Z/i//a0VxFE8g8eb8ATk4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QDRxwAAAN0AAAAPAAAAAAAA&#10;AAAAAAAAAKECAABkcnMvZG93bnJldi54bWxQSwUGAAAAAAQABAD5AAAAlQMAAAAA&#10;" strokeweight="1.25pt"/>
                </v:group>
                <w10:wrap type="topAndBottom"/>
              </v:group>
            </w:pict>
          </mc:Fallback>
        </mc:AlternateContent>
      </w:r>
      <w:r w:rsidR="00A61DFD">
        <w:rPr>
          <w:noProof/>
          <w:lang w:eastAsia="de-DE"/>
        </w:rPr>
        <w:t xml:space="preserve">The header is specified by the item </w:t>
      </w:r>
      <w:r w:rsidR="00B47BA2">
        <w:rPr>
          <w:b/>
          <w:noProof/>
          <w:lang w:eastAsia="de-DE"/>
        </w:rPr>
        <w:t>CI_</w:t>
      </w:r>
      <w:r w:rsidR="00F87BF7">
        <w:rPr>
          <w:b/>
          <w:noProof/>
          <w:lang w:eastAsia="de-DE"/>
        </w:rPr>
        <w:t>Consumption</w:t>
      </w:r>
      <w:r w:rsidR="00532B1A" w:rsidRPr="00532B1A">
        <w:rPr>
          <w:b/>
          <w:noProof/>
          <w:lang w:eastAsia="de-DE"/>
        </w:rPr>
        <w:t xml:space="preserve">Report </w:t>
      </w:r>
      <w:r w:rsidR="00A61DFD" w:rsidRPr="00532B1A">
        <w:rPr>
          <w:noProof/>
          <w:lang w:eastAsia="de-DE"/>
        </w:rPr>
        <w:t>consists</w:t>
      </w:r>
      <w:r w:rsidR="00A61DFD">
        <w:rPr>
          <w:noProof/>
          <w:lang w:eastAsia="de-DE"/>
        </w:rPr>
        <w:t xml:space="preserve"> of following </w:t>
      </w:r>
      <w:r w:rsidR="00D5591C">
        <w:rPr>
          <w:noProof/>
          <w:lang w:eastAsia="de-DE"/>
        </w:rPr>
        <w:t>substructures</w:t>
      </w:r>
      <w:r w:rsidR="00A61DFD">
        <w:rPr>
          <w:noProof/>
          <w:lang w:eastAsia="de-DE"/>
        </w:rPr>
        <w:t>:</w:t>
      </w:r>
    </w:p>
    <w:p w14:paraId="227BCA96" w14:textId="77777777" w:rsidR="00A61DFD" w:rsidRDefault="00A61DFD" w:rsidP="00A61DFD">
      <w:pPr>
        <w:rPr>
          <w:noProof/>
          <w:lang w:eastAsia="de-DE"/>
        </w:rPr>
      </w:pPr>
    </w:p>
    <w:p w14:paraId="227BCA97" w14:textId="77777777" w:rsidR="002B14FA" w:rsidRDefault="002B14FA" w:rsidP="002B14FA">
      <w:pPr>
        <w:spacing w:after="200"/>
      </w:pPr>
    </w:p>
    <w:p w14:paraId="227BCA98" w14:textId="77777777" w:rsidR="002B14FA" w:rsidRDefault="002B14FA"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B14FA" w:rsidRPr="001E1B02" w14:paraId="227BCA9A" w14:textId="77777777" w:rsidTr="000854DA">
        <w:trPr>
          <w:cantSplit/>
          <w:trHeight w:val="329"/>
          <w:tblHeader/>
        </w:trPr>
        <w:tc>
          <w:tcPr>
            <w:tcW w:w="5000" w:type="pct"/>
            <w:shd w:val="clear" w:color="auto" w:fill="FFFFCC"/>
            <w:vAlign w:val="center"/>
          </w:tcPr>
          <w:p w14:paraId="227BCA99" w14:textId="77777777" w:rsidR="002B14FA" w:rsidRPr="000854DA" w:rsidRDefault="002B14FA" w:rsidP="000B5496">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2B14FA" w14:paraId="227BCAA3" w14:textId="77777777" w:rsidTr="000854DA">
        <w:trPr>
          <w:cantSplit/>
        </w:trPr>
        <w:tc>
          <w:tcPr>
            <w:tcW w:w="5000" w:type="pct"/>
            <w:vAlign w:val="center"/>
          </w:tcPr>
          <w:p w14:paraId="227BCA9B" w14:textId="77777777" w:rsidR="002B14FA" w:rsidRPr="000854DA" w:rsidRDefault="002B14FA" w:rsidP="002B14FA">
            <w:pPr>
              <w:spacing w:line="240" w:lineRule="auto"/>
            </w:pPr>
            <w:r w:rsidRPr="000854DA">
              <w:t>A</w:t>
            </w:r>
            <w:r w:rsidR="008C0D32" w:rsidRPr="000854DA">
              <w:t xml:space="preserve">t the beginning of the </w:t>
            </w:r>
            <w:r w:rsidR="004C32DB" w:rsidRPr="000854DA">
              <w:t>message</w:t>
            </w:r>
            <w:r w:rsidRPr="000854DA">
              <w:t xml:space="preserve"> </w:t>
            </w:r>
            <w:r w:rsidR="008C0D32" w:rsidRPr="000854DA">
              <w:t>specific</w:t>
            </w:r>
            <w:r w:rsidRPr="000854DA">
              <w:t xml:space="preserve"> information </w:t>
            </w:r>
            <w:r w:rsidR="004C32DB" w:rsidRPr="000854DA">
              <w:t>l</w:t>
            </w:r>
            <w:r w:rsidRPr="000854DA">
              <w:t>ike document-information and document-context-information is placed.</w:t>
            </w:r>
          </w:p>
          <w:p w14:paraId="227BCA9C" w14:textId="77777777" w:rsidR="00B14D98" w:rsidRPr="000854DA" w:rsidRDefault="00B14D98" w:rsidP="002B14FA">
            <w:pPr>
              <w:spacing w:line="240" w:lineRule="auto"/>
            </w:pPr>
          </w:p>
          <w:p w14:paraId="227BCA9D" w14:textId="77777777" w:rsidR="002B14FA" w:rsidRPr="000854DA" w:rsidRDefault="002B14FA" w:rsidP="002B14FA">
            <w:pPr>
              <w:spacing w:line="240" w:lineRule="auto"/>
              <w:rPr>
                <w:rFonts w:cs="Arial"/>
                <w:bCs/>
                <w:szCs w:val="20"/>
              </w:rPr>
            </w:pPr>
            <w:r w:rsidRPr="000854DA">
              <w:rPr>
                <w:b/>
              </w:rPr>
              <w:t>“</w:t>
            </w:r>
            <w:proofErr w:type="spellStart"/>
            <w:proofErr w:type="gramStart"/>
            <w:r w:rsidRPr="000854DA">
              <w:rPr>
                <w:rFonts w:cs="Arial"/>
                <w:b/>
                <w:bCs/>
                <w:szCs w:val="20"/>
              </w:rPr>
              <w:t>as:</w:t>
            </w:r>
            <w:proofErr w:type="gramEnd"/>
            <w:r w:rsidRPr="000854DA">
              <w:rPr>
                <w:rFonts w:cs="Arial"/>
                <w:b/>
                <w:bCs/>
                <w:szCs w:val="20"/>
              </w:rPr>
              <w:t>CIExchangedDocumentContext</w:t>
            </w:r>
            <w:proofErr w:type="spellEnd"/>
            <w:r w:rsidRPr="000854DA">
              <w:rPr>
                <w:rFonts w:cs="Arial"/>
                <w:bCs/>
                <w:szCs w:val="20"/>
              </w:rPr>
              <w:t xml:space="preserve">” contains </w:t>
            </w:r>
            <w:r w:rsidR="007216C6" w:rsidRPr="000854DA">
              <w:rPr>
                <w:rFonts w:cs="Arial"/>
                <w:bCs/>
                <w:szCs w:val="20"/>
              </w:rPr>
              <w:t xml:space="preserve">message exchange </w:t>
            </w:r>
            <w:r w:rsidR="00B14D98" w:rsidRPr="000854DA">
              <w:rPr>
                <w:rFonts w:cs="Arial"/>
                <w:bCs/>
                <w:szCs w:val="20"/>
              </w:rPr>
              <w:t>specific</w:t>
            </w:r>
            <w:r w:rsidRPr="000854DA">
              <w:rPr>
                <w:rFonts w:cs="Arial"/>
                <w:bCs/>
                <w:szCs w:val="20"/>
              </w:rPr>
              <w:t xml:space="preserve"> context data like</w:t>
            </w:r>
            <w:r w:rsidR="00B14D98" w:rsidRPr="000854DA">
              <w:rPr>
                <w:rFonts w:cs="Arial"/>
                <w:bCs/>
                <w:szCs w:val="20"/>
              </w:rPr>
              <w:t xml:space="preserve"> message-ID or creation timestamp.</w:t>
            </w:r>
            <w:r w:rsidR="007216C6" w:rsidRPr="000854DA">
              <w:rPr>
                <w:rFonts w:cs="Arial"/>
                <w:bCs/>
                <w:szCs w:val="20"/>
              </w:rPr>
              <w:t xml:space="preserve"> This data is added by SupplyOn to the message.</w:t>
            </w:r>
          </w:p>
          <w:p w14:paraId="227BCA9E" w14:textId="77777777" w:rsidR="002B14FA" w:rsidRPr="000854DA" w:rsidRDefault="002B14FA" w:rsidP="002B14FA">
            <w:pPr>
              <w:spacing w:line="240" w:lineRule="auto"/>
              <w:rPr>
                <w:rFonts w:cs="Arial"/>
                <w:bCs/>
                <w:szCs w:val="20"/>
              </w:rPr>
            </w:pPr>
          </w:p>
          <w:p w14:paraId="227BCA9F" w14:textId="77777777" w:rsidR="00B138CE" w:rsidRPr="000854DA" w:rsidRDefault="002B14FA" w:rsidP="002B14FA">
            <w:pPr>
              <w:spacing w:line="240" w:lineRule="auto"/>
              <w:rPr>
                <w:rFonts w:cs="Arial"/>
                <w:bCs/>
                <w:szCs w:val="20"/>
              </w:rPr>
            </w:pPr>
            <w:r w:rsidRPr="000854DA">
              <w:rPr>
                <w:rFonts w:cs="Arial"/>
                <w:b/>
                <w:bCs/>
                <w:szCs w:val="20"/>
              </w:rPr>
              <w:t>“</w:t>
            </w:r>
            <w:proofErr w:type="spellStart"/>
            <w:proofErr w:type="gramStart"/>
            <w:r w:rsidRPr="000854DA">
              <w:rPr>
                <w:rFonts w:cs="Arial"/>
                <w:b/>
                <w:bCs/>
                <w:szCs w:val="20"/>
              </w:rPr>
              <w:t>as:</w:t>
            </w:r>
            <w:proofErr w:type="gramEnd"/>
            <w:r w:rsidRPr="000854DA">
              <w:rPr>
                <w:rFonts w:cs="Arial"/>
                <w:b/>
                <w:bCs/>
                <w:szCs w:val="20"/>
              </w:rPr>
              <w:t>CI</w:t>
            </w:r>
            <w:r w:rsidR="00EC2EA4" w:rsidRPr="000854DA">
              <w:rPr>
                <w:rFonts w:cs="Arial"/>
                <w:b/>
                <w:bCs/>
                <w:szCs w:val="20"/>
              </w:rPr>
              <w:t>S</w:t>
            </w:r>
            <w:r w:rsidRPr="000854DA">
              <w:rPr>
                <w:rFonts w:cs="Arial"/>
                <w:b/>
                <w:bCs/>
                <w:szCs w:val="20"/>
              </w:rPr>
              <w:t>ExchangedDocument</w:t>
            </w:r>
            <w:proofErr w:type="spellEnd"/>
            <w:r w:rsidRPr="000854DA">
              <w:rPr>
                <w:rFonts w:cs="Arial"/>
                <w:b/>
                <w:bCs/>
                <w:szCs w:val="20"/>
              </w:rPr>
              <w:t>“</w:t>
            </w:r>
            <w:r w:rsidR="0097090C" w:rsidRPr="000854DA">
              <w:rPr>
                <w:rFonts w:cs="Arial"/>
                <w:b/>
                <w:bCs/>
                <w:szCs w:val="20"/>
              </w:rPr>
              <w:t xml:space="preserve"> </w:t>
            </w:r>
            <w:r w:rsidR="0097090C" w:rsidRPr="000854DA">
              <w:rPr>
                <w:rFonts w:cs="Arial"/>
                <w:bCs/>
                <w:szCs w:val="20"/>
              </w:rPr>
              <w:t xml:space="preserve">contains data for the transmitted document  like „document number“, “last modification date“ </w:t>
            </w:r>
            <w:r w:rsidR="007A5B43" w:rsidRPr="000854DA">
              <w:rPr>
                <w:rFonts w:cs="Arial"/>
                <w:bCs/>
                <w:szCs w:val="20"/>
              </w:rPr>
              <w:t xml:space="preserve"> „sender and receiver information“ </w:t>
            </w:r>
            <w:r w:rsidR="0097090C" w:rsidRPr="000854DA">
              <w:rPr>
                <w:rFonts w:cs="Arial"/>
                <w:bCs/>
                <w:szCs w:val="20"/>
              </w:rPr>
              <w:t>and others.</w:t>
            </w:r>
            <w:r w:rsidR="007216C6" w:rsidRPr="000854DA">
              <w:rPr>
                <w:rFonts w:cs="Arial"/>
                <w:bCs/>
                <w:szCs w:val="20"/>
              </w:rPr>
              <w:t xml:space="preserve"> This data comes originally from the customer.</w:t>
            </w:r>
          </w:p>
          <w:p w14:paraId="227BCAA0" w14:textId="77777777" w:rsidR="007216C6" w:rsidRPr="000854DA" w:rsidRDefault="007216C6" w:rsidP="002B14FA">
            <w:pPr>
              <w:spacing w:line="240" w:lineRule="auto"/>
              <w:rPr>
                <w:rFonts w:cs="Arial"/>
                <w:bCs/>
                <w:szCs w:val="20"/>
              </w:rPr>
            </w:pPr>
          </w:p>
          <w:p w14:paraId="227BCAA1" w14:textId="77777777" w:rsidR="00B138CE" w:rsidRPr="000854DA" w:rsidRDefault="00B138CE" w:rsidP="002B14FA">
            <w:pPr>
              <w:spacing w:line="240" w:lineRule="auto"/>
              <w:rPr>
                <w:szCs w:val="20"/>
              </w:rPr>
            </w:pPr>
            <w:r w:rsidRPr="000854DA">
              <w:rPr>
                <w:szCs w:val="20"/>
              </w:rPr>
              <w:t xml:space="preserve">The rest of the </w:t>
            </w:r>
            <w:r w:rsidR="008C0D32" w:rsidRPr="000854DA">
              <w:rPr>
                <w:szCs w:val="20"/>
              </w:rPr>
              <w:t>message</w:t>
            </w:r>
            <w:r w:rsidRPr="000854DA">
              <w:rPr>
                <w:szCs w:val="20"/>
              </w:rPr>
              <w:t xml:space="preserve"> contains </w:t>
            </w:r>
            <w:r w:rsidR="008C0D32" w:rsidRPr="000854DA">
              <w:rPr>
                <w:szCs w:val="20"/>
              </w:rPr>
              <w:t xml:space="preserve">the transmitted </w:t>
            </w:r>
            <w:r w:rsidR="004115A9" w:rsidRPr="000854DA">
              <w:rPr>
                <w:szCs w:val="20"/>
              </w:rPr>
              <w:t>consumption report itself</w:t>
            </w:r>
            <w:r w:rsidRPr="000854DA">
              <w:rPr>
                <w:szCs w:val="20"/>
              </w:rPr>
              <w:t>.</w:t>
            </w:r>
            <w:r w:rsidR="008C0D32" w:rsidRPr="000854DA">
              <w:rPr>
                <w:szCs w:val="20"/>
              </w:rPr>
              <w:t xml:space="preserve"> This information is placed in </w:t>
            </w:r>
          </w:p>
          <w:p w14:paraId="227BCAA2" w14:textId="77777777" w:rsidR="002B14FA" w:rsidRPr="000854DA" w:rsidRDefault="008C0D32" w:rsidP="00C90BA5">
            <w:pPr>
              <w:spacing w:line="240" w:lineRule="auto"/>
            </w:pPr>
            <w:r w:rsidRPr="000854DA">
              <w:rPr>
                <w:b/>
                <w:szCs w:val="20"/>
              </w:rPr>
              <w:t>“</w:t>
            </w:r>
            <w:proofErr w:type="spellStart"/>
            <w:proofErr w:type="gramStart"/>
            <w:r w:rsidR="00532B1A" w:rsidRPr="000854DA">
              <w:rPr>
                <w:b/>
                <w:szCs w:val="20"/>
              </w:rPr>
              <w:t>as:</w:t>
            </w:r>
            <w:proofErr w:type="gramEnd"/>
            <w:r w:rsidR="00532B1A" w:rsidRPr="000854DA">
              <w:rPr>
                <w:b/>
                <w:szCs w:val="20"/>
              </w:rPr>
              <w:t>CISCR</w:t>
            </w:r>
            <w:r w:rsidR="00B138CE" w:rsidRPr="000854DA">
              <w:rPr>
                <w:b/>
                <w:szCs w:val="20"/>
              </w:rPr>
              <w:t>SupplyChainTradeTransaction</w:t>
            </w:r>
            <w:proofErr w:type="spellEnd"/>
            <w:r w:rsidRPr="000854DA">
              <w:rPr>
                <w:b/>
                <w:szCs w:val="20"/>
              </w:rPr>
              <w:t>”.</w:t>
            </w:r>
          </w:p>
        </w:tc>
      </w:tr>
    </w:tbl>
    <w:p w14:paraId="227BCAA4" w14:textId="77777777" w:rsidR="00596976" w:rsidRDefault="00596976" w:rsidP="00A07FC2">
      <w:r>
        <w:br w:type="page"/>
      </w:r>
    </w:p>
    <w:p w14:paraId="227BCAA5" w14:textId="77777777" w:rsidR="00A07FC2" w:rsidRPr="006A46A2" w:rsidRDefault="00A07FC2" w:rsidP="00A07FC2">
      <w:pPr>
        <w:pStyle w:val="berschrift1"/>
        <w:rPr>
          <w:szCs w:val="24"/>
        </w:rPr>
      </w:pPr>
      <w:bookmarkStart w:id="25" w:name="_as:CIExchangedDocumentContext"/>
      <w:bookmarkStart w:id="26" w:name="_Toc347491217"/>
      <w:bookmarkEnd w:id="25"/>
      <w:proofErr w:type="spellStart"/>
      <w:proofErr w:type="gramStart"/>
      <w:r w:rsidRPr="006A46A2">
        <w:rPr>
          <w:szCs w:val="24"/>
        </w:rPr>
        <w:t>as:</w:t>
      </w:r>
      <w:proofErr w:type="gramEnd"/>
      <w:r w:rsidRPr="006A46A2">
        <w:rPr>
          <w:szCs w:val="24"/>
        </w:rPr>
        <w:t>CIExchangedDocumentContext</w:t>
      </w:r>
      <w:bookmarkEnd w:id="26"/>
      <w:proofErr w:type="spellEnd"/>
    </w:p>
    <w:p w14:paraId="227BCAA6" w14:textId="77777777" w:rsidR="002D7F61" w:rsidRPr="002D7F61" w:rsidRDefault="002D7F61" w:rsidP="002D7F61"/>
    <w:p w14:paraId="227BCAA7" w14:textId="767170C1" w:rsidR="002D7F61" w:rsidRPr="002D7F61" w:rsidRDefault="00F01CFA" w:rsidP="002D7F61">
      <w:r>
        <w:rPr>
          <w:noProof/>
          <w:lang w:eastAsia="zh-TW"/>
        </w:rPr>
        <mc:AlternateContent>
          <mc:Choice Requires="wps">
            <w:drawing>
              <wp:anchor distT="0" distB="0" distL="114300" distR="114300" simplePos="0" relativeHeight="251659264" behindDoc="0" locked="0" layoutInCell="1" allowOverlap="1" wp14:anchorId="78FF9CC3" wp14:editId="0A20BC2A">
                <wp:simplePos x="0" y="0"/>
                <wp:positionH relativeFrom="column">
                  <wp:posOffset>3192157</wp:posOffset>
                </wp:positionH>
                <wp:positionV relativeFrom="paragraph">
                  <wp:posOffset>1898992</wp:posOffset>
                </wp:positionV>
                <wp:extent cx="457188" cy="293220"/>
                <wp:effectExtent l="0"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188" cy="29322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EF8941" w14:textId="77777777" w:rsidR="007A3583" w:rsidRPr="00EC5353" w:rsidRDefault="007A3583" w:rsidP="00F01CFA">
                            <w:pPr>
                              <w:rPr>
                                <w:rFonts w:cs="Arial"/>
                                <w:b/>
                                <w:sz w:val="24"/>
                                <w:szCs w:val="24"/>
                                <w:lang w:val="de-DE"/>
                              </w:rPr>
                            </w:pPr>
                            <w:r w:rsidRPr="00EC5353">
                              <w:rPr>
                                <w:rFonts w:cs="Arial"/>
                                <w:b/>
                                <w:sz w:val="24"/>
                                <w:szCs w:val="24"/>
                                <w:lang w:val="de-DE"/>
                              </w:rPr>
                              <w:t>0..1</w:t>
                            </w:r>
                          </w:p>
                        </w:txbxContent>
                      </wps:txbx>
                      <wps:bodyPr rot="0" vert="horz" wrap="square" lIns="91440" tIns="45720" rIns="91440" bIns="45720" anchor="t" anchorCtr="0" upright="1">
                        <a:noAutofit/>
                      </wps:bodyPr>
                    </wps:wsp>
                  </a:graphicData>
                </a:graphic>
              </wp:anchor>
            </w:drawing>
          </mc:Choice>
          <mc:Fallback>
            <w:pict>
              <v:rect id="Rechteck 1" o:spid="_x0000_s1058" style="position:absolute;margin-left:251.35pt;margin-top:149.55pt;width:36pt;height:23.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" filled="f" stroked="f">
                <v:textbox>
                  <w:txbxContent>
                    <w:p w14:paraId="6EEF8941" w14:textId="77777777" w:rsidR="007A3583" w:rsidRPr="00EC5353" w:rsidRDefault="007A3583" w:rsidP="00F01CFA">
                      <w:pPr>
                        <w:rPr>
                          <w:rFonts w:cs="Arial"/>
                          <w:b/>
                          <w:sz w:val="24"/>
                          <w:szCs w:val="24"/>
                          <w:lang w:val="de-DE"/>
                        </w:rPr>
                      </w:pPr>
                      <w:r w:rsidRPr="00EC5353">
                        <w:rPr>
                          <w:rFonts w:cs="Arial"/>
                          <w:b/>
                          <w:sz w:val="24"/>
                          <w:szCs w:val="24"/>
                          <w:lang w:val="de-DE"/>
                        </w:rPr>
                        <w:t>0..1</w:t>
                      </w:r>
                    </w:p>
                  </w:txbxContent>
                </v:textbox>
              </v:rect>
            </w:pict>
          </mc:Fallback>
        </mc:AlternateContent>
      </w:r>
      <w:r w:rsidR="0078730C">
        <w:rPr>
          <w:noProof/>
          <w:lang w:eastAsia="zh-TW"/>
        </w:rPr>
        <mc:AlternateContent>
          <mc:Choice Requires="wpg">
            <w:drawing>
              <wp:inline distT="0" distB="0" distL="0" distR="0" wp14:anchorId="227BCE11" wp14:editId="4ABB99A4">
                <wp:extent cx="7323650" cy="2051627"/>
                <wp:effectExtent l="0" t="0" r="10795" b="25400"/>
                <wp:docPr id="5697" name="Gruppieren 5697"/>
                <wp:cNvGraphicFramePr/>
                <a:graphic xmlns:a="http://schemas.openxmlformats.org/drawingml/2006/main">
                  <a:graphicData uri="http://schemas.microsoft.com/office/word/2010/wordprocessingGroup">
                    <wpg:wgp>
                      <wpg:cNvGrpSpPr/>
                      <wpg:grpSpPr>
                        <a:xfrm>
                          <a:off x="0" y="0"/>
                          <a:ext cx="7323650" cy="2051627"/>
                          <a:chOff x="0" y="0"/>
                          <a:chExt cx="7323650" cy="2051627"/>
                        </a:xfrm>
                      </wpg:grpSpPr>
                      <wps:wsp>
                        <wps:cNvPr id="5701" name="AutoShape 7132"/>
                        <wps:cNvCnPr>
                          <a:cxnSpLocks noChangeShapeType="1"/>
                        </wps:cNvCnPr>
                        <wps:spPr bwMode="auto">
                          <a:xfrm>
                            <a:off x="3202567" y="151677"/>
                            <a:ext cx="39616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7" name="Rectangle 7133"/>
                        <wps:cNvSpPr>
                          <a:spLocks noChangeArrowheads="1"/>
                        </wps:cNvSpPr>
                        <wps:spPr bwMode="auto">
                          <a:xfrm>
                            <a:off x="221016" y="572041"/>
                            <a:ext cx="2585217" cy="344531"/>
                          </a:xfrm>
                          <a:prstGeom prst="rect">
                            <a:avLst/>
                          </a:prstGeom>
                          <a:solidFill>
                            <a:srgbClr val="8DB3E2"/>
                          </a:solidFill>
                          <a:ln w="25400">
                            <a:solidFill>
                              <a:srgbClr val="000000"/>
                            </a:solidFill>
                            <a:miter lim="800000"/>
                            <a:headEnd/>
                            <a:tailEnd/>
                          </a:ln>
                        </wps:spPr>
                        <wps:txbx>
                          <w:txbxContent>
                            <w:p w14:paraId="227BCE76" w14:textId="77777777" w:rsidR="007A3583" w:rsidRPr="00CF2562" w:rsidRDefault="007A3583" w:rsidP="0078730C">
                              <w:pPr>
                                <w:rPr>
                                  <w:szCs w:val="20"/>
                                </w:rPr>
                              </w:pPr>
                              <w:proofErr w:type="spellStart"/>
                              <w:proofErr w:type="gramStart"/>
                              <w:r w:rsidRPr="00CF2562">
                                <w:rPr>
                                  <w:rFonts w:cs="Arial"/>
                                  <w:b/>
                                  <w:bCs/>
                                  <w:sz w:val="22"/>
                                  <w:szCs w:val="20"/>
                                </w:rPr>
                                <w:t>as:</w:t>
                              </w:r>
                              <w:proofErr w:type="gramEnd"/>
                              <w:r w:rsidRPr="00CF2562">
                                <w:rPr>
                                  <w:rFonts w:cs="Arial"/>
                                  <w:b/>
                                  <w:bCs/>
                                  <w:sz w:val="22"/>
                                  <w:szCs w:val="20"/>
                                </w:rPr>
                                <w:t>CIExchangedDocumentContext</w:t>
                              </w:r>
                              <w:proofErr w:type="spellEnd"/>
                            </w:p>
                          </w:txbxContent>
                        </wps:txbx>
                        <wps:bodyPr rot="0" vert="horz" wrap="square" lIns="91440" tIns="45720" rIns="91440" bIns="45720" anchor="t" anchorCtr="0" upright="1">
                          <a:noAutofit/>
                        </wps:bodyPr>
                      </wps:wsp>
                      <wps:wsp>
                        <wps:cNvPr id="5713" name="Rectangle 7134"/>
                        <wps:cNvSpPr>
                          <a:spLocks noChangeArrowheads="1"/>
                        </wps:cNvSpPr>
                        <wps:spPr bwMode="auto">
                          <a:xfrm>
                            <a:off x="2812539" y="676049"/>
                            <a:ext cx="190463" cy="166238"/>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4" name="Rectangle 7135"/>
                        <wps:cNvSpPr>
                          <a:spLocks noChangeArrowheads="1"/>
                        </wps:cNvSpPr>
                        <wps:spPr bwMode="auto">
                          <a:xfrm>
                            <a:off x="3605596" y="559040"/>
                            <a:ext cx="3521024" cy="34453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7" w14:textId="77777777" w:rsidR="007A3583" w:rsidRPr="00CF2562" w:rsidRDefault="007A3583" w:rsidP="0078730C">
                              <w:proofErr w:type="spellStart"/>
                              <w:proofErr w:type="gramStart"/>
                              <w:r w:rsidRPr="00CF2562">
                                <w:rPr>
                                  <w:rFonts w:cs="Arial"/>
                                  <w:bCs/>
                                  <w:szCs w:val="20"/>
                                </w:rPr>
                                <w:t>asram:</w:t>
                              </w:r>
                              <w:proofErr w:type="gramEnd"/>
                              <w:r w:rsidRPr="00CF2562">
                                <w:rPr>
                                  <w:rFonts w:cs="Arial"/>
                                  <w:bCs/>
                                  <w:szCs w:val="20"/>
                                </w:rPr>
                                <w:t>ApplicationSpecifiedCIDocumentContextParameter</w:t>
                              </w:r>
                              <w:proofErr w:type="spellEnd"/>
                            </w:p>
                          </w:txbxContent>
                        </wps:txbx>
                        <wps:bodyPr rot="0" vert="horz" wrap="square" lIns="91440" tIns="45720" rIns="91440" bIns="45720" anchor="t" anchorCtr="0" upright="1">
                          <a:noAutofit/>
                        </wps:bodyPr>
                      </wps:wsp>
                      <wps:wsp>
                        <wps:cNvPr id="5724" name="AutoShape 7136"/>
                        <wps:cNvCnPr>
                          <a:cxnSpLocks noChangeShapeType="1"/>
                        </wps:cNvCnPr>
                        <wps:spPr bwMode="auto">
                          <a:xfrm>
                            <a:off x="3011886" y="762722"/>
                            <a:ext cx="57583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5" name="Rectangle 7138"/>
                        <wps:cNvSpPr>
                          <a:spLocks noChangeArrowheads="1"/>
                        </wps:cNvSpPr>
                        <wps:spPr bwMode="auto">
                          <a:xfrm>
                            <a:off x="3605596" y="0"/>
                            <a:ext cx="2321108" cy="34453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8" w14:textId="77777777" w:rsidR="007A3583" w:rsidRPr="00CF2562" w:rsidRDefault="007A3583" w:rsidP="0078730C">
                              <w:pPr>
                                <w:rPr>
                                  <w:szCs w:val="20"/>
                                </w:rPr>
                              </w:pPr>
                              <w:proofErr w:type="spellStart"/>
                              <w:proofErr w:type="gramStart"/>
                              <w:r w:rsidRPr="00CF2562">
                                <w:rPr>
                                  <w:rFonts w:cs="Arial"/>
                                  <w:bCs/>
                                  <w:szCs w:val="20"/>
                                </w:rPr>
                                <w:t>asram:</w:t>
                              </w:r>
                              <w:proofErr w:type="gramEnd"/>
                              <w:r w:rsidRPr="00CF2562">
                                <w:rPr>
                                  <w:rFonts w:cs="Arial"/>
                                  <w:bCs/>
                                  <w:szCs w:val="20"/>
                                </w:rPr>
                                <w:t>SpecifiedTransactionIdentifier</w:t>
                              </w:r>
                              <w:proofErr w:type="spellEnd"/>
                            </w:p>
                          </w:txbxContent>
                        </wps:txbx>
                        <wps:bodyPr rot="0" vert="horz" wrap="square" lIns="91440" tIns="45720" rIns="91440" bIns="45720" anchor="t" anchorCtr="0" upright="1">
                          <a:noAutofit/>
                        </wps:bodyPr>
                      </wps:wsp>
                      <wps:wsp>
                        <wps:cNvPr id="5726" name="AutoShape 7140"/>
                        <wps:cNvCnPr>
                          <a:cxnSpLocks noChangeShapeType="1"/>
                        </wps:cNvCnPr>
                        <wps:spPr bwMode="auto">
                          <a:xfrm flipH="1">
                            <a:off x="3211234" y="143010"/>
                            <a:ext cx="3667" cy="173141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736" name="Group 7142"/>
                        <wpg:cNvGrpSpPr>
                          <a:grpSpLocks/>
                        </wpg:cNvGrpSpPr>
                        <wpg:grpSpPr bwMode="auto">
                          <a:xfrm>
                            <a:off x="7133187" y="654381"/>
                            <a:ext cx="190463" cy="166238"/>
                            <a:chOff x="6283" y="5431"/>
                            <a:chExt cx="300" cy="262"/>
                          </a:xfrm>
                        </wpg:grpSpPr>
                        <wps:wsp>
                          <wps:cNvPr id="5737" name="Rectangle 714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39" name="AutoShape 714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40" name="AutoShape 714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50" name="AutoShape 7137"/>
                        <wps:cNvCnPr>
                          <a:cxnSpLocks noChangeShapeType="1"/>
                        </wps:cNvCnPr>
                        <wps:spPr bwMode="auto">
                          <a:xfrm>
                            <a:off x="2812539" y="762722"/>
                            <a:ext cx="21585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52" name="Rectangle 7139"/>
                        <wps:cNvSpPr>
                          <a:spLocks noChangeArrowheads="1"/>
                        </wps:cNvSpPr>
                        <wps:spPr bwMode="auto">
                          <a:xfrm>
                            <a:off x="3605596" y="1131082"/>
                            <a:ext cx="3384513" cy="34453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9" w14:textId="77777777" w:rsidR="007A3583" w:rsidRPr="00CF2562" w:rsidRDefault="007A3583" w:rsidP="0078730C">
                              <w:proofErr w:type="spellStart"/>
                              <w:proofErr w:type="gramStart"/>
                              <w:r w:rsidRPr="00EC5353">
                                <w:t>asram:</w:t>
                              </w:r>
                              <w:proofErr w:type="gramEnd"/>
                              <w:r w:rsidRPr="00EC5353">
                                <w:t>ScenarioSpecifiedCIDocumentContextParameter</w:t>
                              </w:r>
                              <w:proofErr w:type="spellEnd"/>
                            </w:p>
                          </w:txbxContent>
                        </wps:txbx>
                        <wps:bodyPr rot="0" vert="horz" wrap="square" lIns="91440" tIns="45720" rIns="91440" bIns="45720" anchor="t" anchorCtr="0" upright="1">
                          <a:noAutofit/>
                        </wps:bodyPr>
                      </wps:wsp>
                      <wps:wsp>
                        <wps:cNvPr id="5753" name="AutoShape 7141"/>
                        <wps:cNvCnPr>
                          <a:cxnSpLocks noChangeShapeType="1"/>
                        </wps:cNvCnPr>
                        <wps:spPr bwMode="auto">
                          <a:xfrm>
                            <a:off x="3206901" y="1863469"/>
                            <a:ext cx="39616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3" name="Rechteck 5763"/>
                        <wps:cNvSpPr>
                          <a:spLocks noChangeArrowheads="1"/>
                        </wps:cNvSpPr>
                        <wps:spPr bwMode="auto">
                          <a:xfrm>
                            <a:off x="3380247" y="156011"/>
                            <a:ext cx="226677" cy="2932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7A"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grpSp>
                        <wpg:cNvPr id="5764" name="Group 7146"/>
                        <wpg:cNvGrpSpPr>
                          <a:grpSpLocks/>
                        </wpg:cNvGrpSpPr>
                        <wpg:grpSpPr bwMode="auto">
                          <a:xfrm>
                            <a:off x="6990176" y="1213421"/>
                            <a:ext cx="190463" cy="166238"/>
                            <a:chOff x="6338" y="5431"/>
                            <a:chExt cx="300" cy="262"/>
                          </a:xfrm>
                        </wpg:grpSpPr>
                        <wps:wsp>
                          <wps:cNvPr id="5771" name="Rectangle 7147"/>
                          <wps:cNvSpPr>
                            <a:spLocks noChangeArrowheads="1"/>
                          </wps:cNvSpPr>
                          <wps:spPr bwMode="auto">
                            <a:xfrm>
                              <a:off x="6338"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2" name="AutoShape 7148"/>
                          <wps:cNvCnPr>
                            <a:cxnSpLocks noChangeShapeType="1"/>
                          </wps:cNvCnPr>
                          <wps:spPr bwMode="auto">
                            <a:xfrm>
                              <a:off x="6421"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74" name="AutoShape 7149"/>
                          <wps:cNvCnPr>
                            <a:cxnSpLocks noChangeShapeType="1"/>
                          </wps:cNvCnPr>
                          <wps:spPr bwMode="auto">
                            <a:xfrm flipV="1">
                              <a:off x="6500"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80" name="Rechteck 5780"/>
                        <wps:cNvSpPr>
                          <a:spLocks noChangeArrowheads="1"/>
                        </wps:cNvSpPr>
                        <wps:spPr bwMode="auto">
                          <a:xfrm>
                            <a:off x="3380247" y="762722"/>
                            <a:ext cx="226654" cy="29319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7B"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81" name="Rechteck 5781"/>
                        <wps:cNvSpPr>
                          <a:spLocks noChangeArrowheads="1"/>
                        </wps:cNvSpPr>
                        <wps:spPr bwMode="auto">
                          <a:xfrm>
                            <a:off x="0" y="606711"/>
                            <a:ext cx="226677" cy="2932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7C"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07" name="Rectangle 7139"/>
                        <wps:cNvSpPr>
                          <a:spLocks noChangeArrowheads="1"/>
                        </wps:cNvSpPr>
                        <wps:spPr bwMode="auto">
                          <a:xfrm>
                            <a:off x="3605596" y="1707457"/>
                            <a:ext cx="3340100" cy="34417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7E" w14:textId="77777777" w:rsidR="007A3583" w:rsidRPr="00CF2562" w:rsidRDefault="007A3583" w:rsidP="0078730C">
                              <w:proofErr w:type="spellStart"/>
                              <w:proofErr w:type="gramStart"/>
                              <w:r w:rsidRPr="00CF2562">
                                <w:rPr>
                                  <w:rFonts w:cs="Arial"/>
                                  <w:bCs/>
                                  <w:szCs w:val="20"/>
                                </w:rPr>
                                <w:t>asram:</w:t>
                              </w:r>
                              <w:proofErr w:type="gramEnd"/>
                              <w:r w:rsidRPr="00CF2562">
                                <w:rPr>
                                  <w:rFonts w:cs="Arial"/>
                                  <w:bCs/>
                                  <w:szCs w:val="20"/>
                                </w:rPr>
                                <w:t>SubsetSpecifiedCIDocumentContextParameter</w:t>
                              </w:r>
                              <w:proofErr w:type="spellEnd"/>
                            </w:p>
                          </w:txbxContent>
                        </wps:txbx>
                        <wps:bodyPr rot="0" vert="horz" wrap="square" lIns="91440" tIns="45720" rIns="91440" bIns="45720" anchor="t" anchorCtr="0" upright="1">
                          <a:noAutofit/>
                        </wps:bodyPr>
                      </wps:wsp>
                      <wps:wsp>
                        <wps:cNvPr id="5818" name="Rectangle 7147"/>
                        <wps:cNvSpPr>
                          <a:spLocks noChangeArrowheads="1"/>
                        </wps:cNvSpPr>
                        <wps:spPr bwMode="auto">
                          <a:xfrm>
                            <a:off x="6951174" y="1789797"/>
                            <a:ext cx="189865" cy="16573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19" name="AutoShape 7149"/>
                        <wps:cNvCnPr>
                          <a:cxnSpLocks noChangeShapeType="1"/>
                        </wps:cNvCnPr>
                        <wps:spPr bwMode="auto">
                          <a:xfrm flipV="1">
                            <a:off x="7037847" y="1841801"/>
                            <a:ext cx="0" cy="71699"/>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20" name="AutoShape 7148"/>
                        <wps:cNvCnPr>
                          <a:cxnSpLocks noChangeShapeType="1"/>
                        </wps:cNvCnPr>
                        <wps:spPr bwMode="auto">
                          <a:xfrm>
                            <a:off x="6994510" y="1876470"/>
                            <a:ext cx="9332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21" name="AutoShape 7141"/>
                        <wps:cNvCnPr>
                          <a:cxnSpLocks noChangeShapeType="1"/>
                        </wps:cNvCnPr>
                        <wps:spPr bwMode="auto">
                          <a:xfrm>
                            <a:off x="3215568" y="1321763"/>
                            <a:ext cx="39616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1" name="Rechteck 5831"/>
                        <wps:cNvSpPr>
                          <a:spLocks noChangeArrowheads="1"/>
                        </wps:cNvSpPr>
                        <wps:spPr bwMode="auto">
                          <a:xfrm>
                            <a:off x="3245903" y="1352098"/>
                            <a:ext cx="457200" cy="29330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7F" w14:textId="77777777" w:rsidR="007A3583" w:rsidRPr="00EC5353" w:rsidRDefault="007A3583" w:rsidP="0078730C">
                              <w:pPr>
                                <w:rPr>
                                  <w:rFonts w:cs="Arial"/>
                                  <w:b/>
                                  <w:sz w:val="24"/>
                                  <w:szCs w:val="24"/>
                                  <w:lang w:val="de-DE"/>
                                </w:rPr>
                              </w:pPr>
                              <w:r w:rsidRPr="00EC5353">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697" o:spid="_x0000_s1059" style="width:576.65pt;height:161.55pt;mso-position-horizontal-relative:char;mso-position-vertical-relative:line" coordsize="73236,20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">
                <v:shape id="AutoShape 7132" o:spid="_x0000_s1060" type="#_x0000_t32" style="position:absolute;left:32025;top:151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O4n8YAAADdAAAADwAAAGRycy9kb3ducmV2LnhtbESPQWvCQBSE74L/YXlCb7qxqGmjq5RC&#10;aCmoxBZ7fWSfSWj2bchuk/jvu4LQ4zAz3zCb3WBq0VHrKssK5rMIBHFudcWFgq/PdPoEwnlkjbVl&#10;UnAlB7vteLTBRNueM+pOvhABwi5BBaX3TSKly0sy6Ga2IQ7exbYGfZBtIXWLfYCbWj5G0UoarDgs&#10;lNjQa0n5z+nXKOiO50OcNt3b0RfnRfaxeP5Gs1fqYTK8rEF4Gvx/+N5+1wqWcTSH25vwBOT2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DuJ/GAAAA3QAAAA8AAAAAAAAA&#10;AAAAAAAAoQIAAGRycy9kb3ducmV2LnhtbFBLBQYAAAAABAAEAPkAAACUAwAAAAA=&#10;" strokeweight="2pt"/>
                <v:rect id="Rectangle 7133" o:spid="_x0000_s1061" style="position:absolute;left:2210;top:5720;width:25852;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XSdMUA&#10;AADdAAAADwAAAGRycy9kb3ducmV2LnhtbESPQWvCQBSE7wX/w/KE3upGoU0bXUWUQPBQqBW8vmaf&#10;2WD2bciuGvPru4WCx2FmvmEWq9424kqdrx0rmE4SEMSl0zVXCg7f+cs7CB+QNTaOScGdPKyWo6cF&#10;Ztrd+Iuu+1CJCGGfoQITQptJ6UtDFv3EtcTRO7nOYoiyq6Tu8BbhtpGzJHmTFmuOCwZb2hgqz/uL&#10;VbC9HE0+OON3n1QP+gfd5mNWKPU87tdzEIH68Aj/twut4DVNU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dJ0xQAAAN0AAAAPAAAAAAAAAAAAAAAAAJgCAABkcnMv&#10;ZG93bnJldi54bWxQSwUGAAAAAAQABAD1AAAAigMAAAAA&#10;" fillcolor="#8db3e2" strokeweight="2pt">
                  <v:textbox>
                    <w:txbxContent>
                      <w:p w14:paraId="227BCE76" w14:textId="77777777" w:rsidR="007A3583" w:rsidRPr="00CF2562" w:rsidRDefault="007A3583" w:rsidP="0078730C">
                        <w:pPr>
                          <w:rPr>
                            <w:szCs w:val="20"/>
                          </w:rPr>
                        </w:pPr>
                        <w:proofErr w:type="spellStart"/>
                        <w:proofErr w:type="gramStart"/>
                        <w:r w:rsidRPr="00CF2562">
                          <w:rPr>
                            <w:rFonts w:cs="Arial"/>
                            <w:b/>
                            <w:bCs/>
                            <w:sz w:val="22"/>
                            <w:szCs w:val="20"/>
                          </w:rPr>
                          <w:t>as:</w:t>
                        </w:r>
                        <w:proofErr w:type="gramEnd"/>
                        <w:r w:rsidRPr="00CF2562">
                          <w:rPr>
                            <w:rFonts w:cs="Arial"/>
                            <w:b/>
                            <w:bCs/>
                            <w:sz w:val="22"/>
                            <w:szCs w:val="20"/>
                          </w:rPr>
                          <w:t>CIExchangedDocumentContext</w:t>
                        </w:r>
                        <w:proofErr w:type="spellEnd"/>
                      </w:p>
                    </w:txbxContent>
                  </v:textbox>
                </v:rect>
                <v:rect id="Rectangle 7134" o:spid="_x0000_s1062" style="position:absolute;left:28125;top:6760;width:1905;height:1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uZcUA&#10;AADdAAAADwAAAGRycy9kb3ducmV2LnhtbESPQWsCMRSE74L/ITyhN81qscpqFCmUFqSg23p/bF53&#10;l25e1iSraX99IxQ8DjPzDbPeRtOKCznfWFYwnWQgiEurG64UfH68jJcgfEDW2FomBT/kYbsZDtaY&#10;a3vlI12KUIkEYZ+jgjqELpfSlzUZ9BPbESfvyzqDIUlXSe3wmuCmlbMse5IGG04LNXb0XFP5XfRG&#10;Qfc+718X5737PS37Q4n7aMMsKvUwirsViEAx3MP/7TetYL6YPsLt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C5lxQAAAN0AAAAPAAAAAAAAAAAAAAAAAJgCAABkcnMv&#10;ZG93bnJldi54bWxQSwUGAAAAAAQABAD1AAAAigMAAAAA&#10;" strokeweight="2pt"/>
                <v:rect id="Rectangle 7135" o:spid="_x0000_s1063" style="position:absolute;left:36055;top:5590;width:35211;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8ehMUA&#10;AADdAAAADwAAAGRycy9kb3ducmV2LnhtbESPQWsCMRCF7wX/Qxihl1KzK1bLahRRSktP7lp6Hjbj&#10;7uJmsiRR479vCoUeH2/e9+atNtH04krOd5YV5JMMBHFtdceNgq/j2/MrCB+QNfaWScGdPGzWo4cV&#10;FtreuKRrFRqRIOwLVNCGMBRS+rolg35iB+LknawzGJJ0jdQObwluejnNsrk02HFqaHGgXUv1ubqY&#10;9EYey+/q/eluP+2+7HLtZoe4UOpxHLdLEIFi+D/+S39oBS+LfAa/axIC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x6ExQAAAN0AAAAPAAAAAAAAAAAAAAAAAJgCAABkcnMv&#10;ZG93bnJldi54bWxQSwUGAAAAAAQABAD1AAAAigMAAAAA&#10;" filled="f" fillcolor="#8db3e2" strokeweight="2pt">
                  <v:textbox>
                    <w:txbxContent>
                      <w:p w14:paraId="227BCE77" w14:textId="77777777" w:rsidR="007A3583" w:rsidRPr="00CF2562" w:rsidRDefault="007A3583" w:rsidP="0078730C">
                        <w:proofErr w:type="spellStart"/>
                        <w:proofErr w:type="gramStart"/>
                        <w:r w:rsidRPr="00CF2562">
                          <w:rPr>
                            <w:rFonts w:cs="Arial"/>
                            <w:bCs/>
                            <w:szCs w:val="20"/>
                          </w:rPr>
                          <w:t>asram:</w:t>
                        </w:r>
                        <w:proofErr w:type="gramEnd"/>
                        <w:r w:rsidRPr="00CF2562">
                          <w:rPr>
                            <w:rFonts w:cs="Arial"/>
                            <w:bCs/>
                            <w:szCs w:val="20"/>
                          </w:rPr>
                          <w:t>ApplicationSpecifiedCIDocumentContextParameter</w:t>
                        </w:r>
                        <w:proofErr w:type="spellEnd"/>
                      </w:p>
                    </w:txbxContent>
                  </v:textbox>
                </v:rect>
                <v:shape id="AutoShape 7136" o:spid="_x0000_s1064" type="#_x0000_t32" style="position:absolute;left:30118;top:7627;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FHZ8YAAADdAAAADwAAAGRycy9kb3ducmV2LnhtbESPQWvCQBSE70L/w/IEb2ajxKamriKC&#10;tBSqaEu8PrKvSWj2bciuMf77bqHQ4zAz3zCrzWAa0VPnassKZlEMgriwuuZSwefHfvoEwnlkjY1l&#10;UnAnB5v1w2iFmbY3PlF/9qUIEHYZKqi8bzMpXVGRQRfZljh4X7Yz6IPsSqk7vAW4aeQ8jh+lwZrD&#10;QoUt7Soqvs9Xo6A/5od03/YvR1/myektWV7QvCs1GQ/bZxCeBv8f/mu/agWLdJ7A75vw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BR2fGAAAA3QAAAA8AAAAAAAAA&#10;AAAAAAAAoQIAAGRycy9kb3ducmV2LnhtbFBLBQYAAAAABAAEAPkAAACUAwAAAAA=&#10;" strokeweight="2pt"/>
                <v:rect id="Rectangle 7138" o:spid="_x0000_s1065" style="position:absolute;left:36055;width:23212;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xosYA&#10;AADdAAAADwAAAGRycy9kb3ducmV2LnhtbESPQWsCMRCF7wX/Qxihl6LZFa1laxSxFEtP3bX0PGzG&#10;3cXNZElSjf++EYQeH2/e9+atNtH04kzOd5YV5NMMBHFtdceNgu/D++QFhA/IGnvLpOBKHjbr0cMK&#10;C20vXNK5Co1IEPYFKmhDGAopfd2SQT+1A3HyjtYZDEm6RmqHlwQ3vZxl2bM02HFqaHGgXUv1qfo1&#10;6Y08lj/V/ulqP+1b2eXazb/iUqnHcdy+gggUw//xPf2hFSyWswX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9xosYAAADdAAAADwAAAAAAAAAAAAAAAACYAgAAZHJz&#10;L2Rvd25yZXYueG1sUEsFBgAAAAAEAAQA9QAAAIsDAAAAAA==&#10;" filled="f" fillcolor="#8db3e2" strokeweight="2pt">
                  <v:textbox>
                    <w:txbxContent>
                      <w:p w14:paraId="227BCE78" w14:textId="77777777" w:rsidR="007A3583" w:rsidRPr="00CF2562" w:rsidRDefault="007A3583" w:rsidP="0078730C">
                        <w:pPr>
                          <w:rPr>
                            <w:szCs w:val="20"/>
                          </w:rPr>
                        </w:pPr>
                        <w:proofErr w:type="spellStart"/>
                        <w:proofErr w:type="gramStart"/>
                        <w:r w:rsidRPr="00CF2562">
                          <w:rPr>
                            <w:rFonts w:cs="Arial"/>
                            <w:bCs/>
                            <w:szCs w:val="20"/>
                          </w:rPr>
                          <w:t>asram:</w:t>
                        </w:r>
                        <w:proofErr w:type="gramEnd"/>
                        <w:r w:rsidRPr="00CF2562">
                          <w:rPr>
                            <w:rFonts w:cs="Arial"/>
                            <w:bCs/>
                            <w:szCs w:val="20"/>
                          </w:rPr>
                          <w:t>SpecifiedTransactionIdentifier</w:t>
                        </w:r>
                        <w:proofErr w:type="spellEnd"/>
                      </w:p>
                    </w:txbxContent>
                  </v:textbox>
                </v:rect>
                <v:shape id="AutoShape 7140" o:spid="_x0000_s1066" type="#_x0000_t32" style="position:absolute;left:32112;top:1430;width:37;height:173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Vd/cQAAADdAAAADwAAAGRycy9kb3ducmV2LnhtbESPQWsCMRSE7wX/Q3hCbzWrtSpbo4hQ&#10;KkIR10Kvj81zd2nysmyixn9vBMHjMDPfMPNltEacqfONYwXDQQaCuHS64UrB7+HrbQbCB2SNxjEp&#10;uJKH5aL3Msdcuwvv6VyESiQI+xwV1CG0uZS+rMmiH7iWOHlH11kMSXaV1B1eEtwaOcqyibTYcFqo&#10;saV1TeV/cbIKdu/fZhxRm1j8HWd43f9spdVKvfbj6hNEoBie4Ud7oxV8TEcTuL9JT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V39xAAAAN0AAAAPAAAAAAAAAAAA&#10;AAAAAKECAABkcnMvZG93bnJldi54bWxQSwUGAAAAAAQABAD5AAAAkgMAAAAA&#10;" strokeweight="2pt"/>
                <v:group id="Group 7142" o:spid="_x0000_s1067" style="position:absolute;left:71331;top:6543;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wv3sYAAADdAAAADwAAAGRycy9kb3ducmV2LnhtbESPS4vCQBCE74L/YWhh&#10;bzrJig+io4jsLh5E8AHircm0STDTEzKzSfz3zsKCx6KqvqKW686UoqHaFZYVxKMIBHFqdcGZgsv5&#10;ezgH4TyyxtIyKXiSg/Wq31tiom3LR2pOPhMBwi5BBbn3VSKlS3My6Ea2Ig7e3dYGfZB1JnWNbYCb&#10;Un5G0VQaLDgs5FjRNqf0cfo1Cn5abDfj+KvZP+7b5+08OVz3MSn1Meg2CxCeOv8O/7d3WsFkNp7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nC/exgAAAN0A&#10;AAAPAAAAAAAAAAAAAAAAAKoCAABkcnMvZG93bnJldi54bWxQSwUGAAAAAAQABAD6AAAAnQMAAAAA&#10;">
                  <v:rect id="Rectangle 7143" o:spid="_x0000_s106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0BsUA&#10;AADdAAAADwAAAGRycy9kb3ducmV2LnhtbESP3WoCMRSE7wt9h3AK3tVsLXZlNYoUSgUR6t/9YXPc&#10;Xbo5WZOspn16Uyh4OczMN8xsEU0rLuR8Y1nByzADQVxa3XCl4LD/eJ6A8AFZY2uZFPyQh8X88WGG&#10;hbZX3tJlFyqRIOwLVFCH0BVS+rImg35oO+LknawzGJJ0ldQOrwluWjnKsjdpsOG0UGNH7zWV37ve&#10;KOg24/4zP6/d73HSf5W4jjaMolKDp7icgggUwz38315pBeP8NYe/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nQGxQAAAN0AAAAPAAAAAAAAAAAAAAAAAJgCAABkcnMv&#10;ZG93bnJldi54bWxQSwUGAAAAAAQABAD1AAAAigMAAAAA&#10;" strokeweight="2pt"/>
                  <v:shape id="AutoShape 7144" o:spid="_x0000_s106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TR8MAAADdAAAADwAAAGRycy9kb3ducmV2LnhtbESPT4vCMBTE78J+h/AW9qap/1a3GkUE&#10;wWtV9vxonm3Z5qU2qc1+eyMIHoeZ+Q2z3gZTizu1rrKsYDxKQBDnVldcKLicD8MlCOeRNdaWScE/&#10;OdhuPgZrTLXtOaP7yRciQtilqKD0vkmldHlJBt3INsTRu9rWoI+yLaRusY9wU8tJknxLgxXHhRIb&#10;2peU/506oyDLbsVv50K/W17DYnbRM5N0R6W+PsNuBcJT8O/wq33UCuaL6Q8838Qn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6000fDAAAA3QAAAA8AAAAAAAAAAAAA&#10;AAAAoQIAAGRycy9kb3ducmV2LnhtbFBLBQYAAAAABAAEAPkAAACRAwAAAAA=&#10;" strokeweight="1.25pt"/>
                  <v:shape id="AutoShape 7145" o:spid="_x0000_s107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XKcUAAADdAAAADwAAAGRycy9kb3ducmV2LnhtbERPS0vDQBC+C/6HZQRvdlNpa4ndlqIV&#10;etBC+jj0NmbHJDQ7G7LbJPrrnYPg8eN7L1aDq1VHbag8GxiPElDEubcVFwaOh7eHOagQkS3WnsnA&#10;NwVYLW9vFpha33NG3T4WSkI4pGigjLFJtQ55SQ7DyDfEwn351mEU2BbatthLuKv1Y5LMtMOKpaHE&#10;hl5Kyi/7qzMwvfaf59mYs/XH5vWU/XT57nJ6N+b+blg/g4o0xH/xn3trxfc0kf3yRp6A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LXKcUAAADdAAAADwAAAAAAAAAA&#10;AAAAAAChAgAAZHJzL2Rvd25yZXYueG1sUEsFBgAAAAAEAAQA+QAAAJMDAAAAAA==&#10;" strokeweight="1.25pt"/>
                </v:group>
                <v:shape id="AutoShape 7137" o:spid="_x0000_s1071" type="#_x0000_t32" style="position:absolute;left:28125;top:7627;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yGcIAAADdAAAADwAAAGRycy9kb3ducmV2LnhtbERPTYvCMBC9C/sfwix401TRda1GEUEU&#10;wS26otehGdtiMylNrPXfm8PCHh/ve75sTSkaql1hWcGgH4EgTq0uOFNw/t30vkE4j6yxtEwKXuRg&#10;ufjozDHW9slHak4+EyGEXYwKcu+rWEqX5mTQ9W1FHLibrQ36AOtM6hqfIdyUchhFX9JgwaEhx4rW&#10;OaX308MoaJLLz2RTNdvEZ5fRcT+aXtEclOp+tqsZCE+t/xf/uXdawXgyDvvDm/AE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wyGcIAAADdAAAADwAAAAAAAAAAAAAA&#10;AAChAgAAZHJzL2Rvd25yZXYueG1sUEsFBgAAAAAEAAQA+QAAAJADAAAAAA==&#10;" strokeweight="2pt"/>
                <v:rect id="Rectangle 7139" o:spid="_x0000_s1072" style="position:absolute;left:36055;top:11310;width:33846;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aq8YA&#10;AADdAAAADwAAAGRycy9kb3ducmV2LnhtbESPQWsCMRCF7wX/Qxihl6LZFa1laxSxFEtP3bX0PGzG&#10;3cXNZElSjf++EYQeH2/e9+atNtH04kzOd5YV5NMMBHFtdceNgu/D++QFhA/IGnvLpOBKHjbr0cMK&#10;C20vXNK5Co1IEPYFKmhDGAopfd2SQT+1A3HyjtYZDEm6RmqHlwQ3vZxl2bM02HFqaHGgXUv1qfo1&#10;6Y08lj/V/ulqP+1b2eXazb/iUqnHcdy+gggUw//xPf2hFSyWix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Caq8YAAADdAAAADwAAAAAAAAAAAAAAAACYAgAAZHJz&#10;L2Rvd25yZXYueG1sUEsFBgAAAAAEAAQA9QAAAIsDAAAAAA==&#10;" filled="f" fillcolor="#8db3e2" strokeweight="2pt">
                  <v:textbox>
                    <w:txbxContent>
                      <w:p w14:paraId="227BCE79" w14:textId="77777777" w:rsidR="007A3583" w:rsidRPr="00CF2562" w:rsidRDefault="007A3583" w:rsidP="0078730C">
                        <w:proofErr w:type="spellStart"/>
                        <w:proofErr w:type="gramStart"/>
                        <w:r w:rsidRPr="00EC5353">
                          <w:t>asram:</w:t>
                        </w:r>
                        <w:proofErr w:type="gramEnd"/>
                        <w:r w:rsidRPr="00EC5353">
                          <w:t>ScenarioSpecifiedCIDocumentContextParameter</w:t>
                        </w:r>
                        <w:proofErr w:type="spellEnd"/>
                      </w:p>
                    </w:txbxContent>
                  </v:textbox>
                </v:rect>
                <v:shape id="AutoShape 7141" o:spid="_x0000_s1073" type="#_x0000_t32" style="position:absolute;left:32069;top:18634;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6sbscAAADdAAAADwAAAGRycy9kb3ducmV2LnhtbESPQWvCQBSE74L/YXlCb7qp1aqpq5SC&#10;VAo2GCW9PrKvSTD7NmS3Mf77bqHgcZiZb5j1tje16Kh1lWUFj5MIBHFudcWFgvNpN16CcB5ZY22Z&#10;FNzIwXYzHKwx1vbKR+pSX4gAYRejgtL7JpbS5SUZdBPbEAfv27YGfZBtIXWL1wA3tZxG0bM0WHFY&#10;KLGht5LyS/pjFHRJ9rnYNd174otsdvyYrb7QHJR6GPWvLyA89f4e/m/vtYL5Yv4E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LqxuxwAAAN0AAAAPAAAAAAAA&#10;AAAAAAAAAKECAABkcnMvZG93bnJldi54bWxQSwUGAAAAAAQABAD5AAAAlQMAAAAA&#10;" strokeweight="2pt"/>
                <v:rect id="Rechteck 5763" o:spid="_x0000_s1074" style="position:absolute;left:33802;top:1560;width:2267;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1ZscA&#10;AADdAAAADwAAAGRycy9kb3ducmV2LnhtbESPQWvCQBSE74L/YXlCL1I3bdGW1FWKUBpEkCbq+ZF9&#10;JsHs25jdJvHfdwtCj8PMfMMs14OpRUetqywreJpFIIhzqysuFByyz8c3EM4ja6wtk4IbOVivxqMl&#10;xtr2/E1d6gsRIOxiVFB638RSurwkg25mG+LgnW1r0AfZFlK32Ae4qeVzFC2kwYrDQokNbUrKL+mP&#10;UdDn++6U7b7kfnpKLF+T6yY9bpV6mAwf7yA8Df4/fG8nWsH8dfEC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MNWbHAAAA3QAAAA8AAAAAAAAAAAAAAAAAmAIAAGRy&#10;cy9kb3ducmV2LnhtbFBLBQYAAAAABAAEAPUAAACMAwAAAAA=&#10;" filled="f" stroked="f">
                  <v:textbox>
                    <w:txbxContent>
                      <w:p w14:paraId="227BCE7A"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v:textbox>
                </v:rect>
                <v:group id="Group 7146" o:spid="_x0000_s1075" style="position:absolute;left:69901;top:12134;width:1905;height:1662" coordorigin="6338,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E7L8cAAADdAAAADwAAAGRycy9kb3ducmV2LnhtbESPQWvCQBSE7wX/w/IK&#10;vdVNtEZJs4qILT2IoBaKt0f2mYRk34bsNon/vlso9DjMzDdMthlNI3rqXGVZQTyNQBDnVldcKPi8&#10;vD2vQDiPrLGxTAru5GCznjxkmGo78In6sy9EgLBLUUHpfZtK6fKSDLqpbYmDd7OdQR9kV0jd4RDg&#10;ppGzKEqkwYrDQokt7UrK6/O3UfA+4LCdx/v+UN929+tlcfw6xKTU0+O4fQXhafT/4b/2h1awWCY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rE7L8cAAADd&#10;AAAADwAAAAAAAAAAAAAAAACqAgAAZHJzL2Rvd25yZXYueG1sUEsFBgAAAAAEAAQA+gAAAJ4DAAAA&#10;AA==&#10;">
                  <v:rect id="Rectangle 7147" o:spid="_x0000_s1076" style="position:absolute;left:6338;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HwKcUA&#10;AADdAAAADwAAAGRycy9kb3ducmV2LnhtbESPQWsCMRSE7wX/Q3hCbzWroCtbo4hQFERo1d4fm9fd&#10;pZuXbZLV1F9vCgWPw8x8wyxW0bTiQs43lhWMRxkI4tLqhisF59PbyxyED8gaW8uk4Jc8rJaDpwUW&#10;2l75gy7HUIkEYV+ggjqErpDSlzUZ9CPbESfvyzqDIUlXSe3wmuCmlZMsm0mDDaeFGjva1FR+H3uj&#10;oDtM+23+s3e3z3n/XuI+2jCJSj0P4/oVRKAYHuH/9k4rmOb5GP7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fApxQAAAN0AAAAPAAAAAAAAAAAAAAAAAJgCAABkcnMv&#10;ZG93bnJldi54bWxQSwUGAAAAAAQABAD1AAAAigMAAAAA&#10;" strokeweight="2pt"/>
                  <v:shape id="AutoShape 7148" o:spid="_x0000_s1077" type="#_x0000_t32" style="position:absolute;left:6421;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r49sIAAADdAAAADwAAAGRycy9kb3ducmV2LnhtbESPQYvCMBSE74L/IbwFbzZdcbdSjSKC&#10;4LWueH40z7Zs89JtUhv/vRGEPQ4z8w2z2QXTijv1rrGs4DNJQRCXVjdcKbj8HOcrEM4ja2wtk4IH&#10;Odhtp5MN5tqOXND97CsRIexyVFB73+VSurImgy6xHXH0brY36KPsK6l7HCPctHKRpt/SYMNxocaO&#10;DjWVv+fBKCiKv+o6uDDuV7eQLS96adLhpNTsI+zXIDwF/x9+t09awVeWLeD1Jj4Bu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r49sIAAADdAAAADwAAAAAAAAAAAAAA&#10;AAChAgAAZHJzL2Rvd25yZXYueG1sUEsFBgAAAAAEAAQA+QAAAJADAAAAAA==&#10;" strokeweight="1.25pt"/>
                  <v:shape id="AutoShape 7149" o:spid="_x0000_s1078" type="#_x0000_t32" style="position:absolute;left:6500;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Ubl8cAAADdAAAADwAAAGRycy9kb3ducmV2LnhtbESPQWvCQBSE7wX/w/IEb3VjqVpSVxFb&#10;wYMVYvXg7TX7TILZtyG7JtFf3xUKPQ4z3wwzW3SmFA3VrrCsYDSMQBCnVhecKTh8r5/fQDiPrLG0&#10;TApu5GAx7z3NMNa25YSavc9EKGEXo4Lc+yqW0qU5GXRDWxEH72xrgz7IOpO6xjaUm1K+RNFEGiw4&#10;LORY0Sqn9LK/GgXja/tzmow4WX59fhyTe5PuLsetUoN+t3wH4anz/+E/eqMDN52+wuNNe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pRuXxwAAAN0AAAAPAAAAAAAA&#10;AAAAAAAAAKECAABkcnMvZG93bnJldi54bWxQSwUGAAAAAAQABAD5AAAAlQMAAAAA&#10;" strokeweight="1.25pt"/>
                </v:group>
                <v:rect id="Rechteck 5780" o:spid="_x0000_s1079" style="position:absolute;left:33802;top:7627;width:2267;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N68QA&#10;AADdAAAADwAAAGRycy9kb3ducmV2LnhtbERPTWvCQBC9F/wPywheSrOpYJU0q4hQDFIQo/U8ZKdJ&#10;MDsbs2uS/vvuodDj432nm9E0oqfO1ZYVvEYxCOLC6ppLBZfzx8sKhPPIGhvLpOCHHGzWk6cUE20H&#10;PlGf+1KEEHYJKqi8bxMpXVGRQRfZljhw37Yz6APsSqk7HEK4aeQ8jt+kwZpDQ4Ut7SoqbvnDKBiK&#10;Y389f+7l8fmaWb5n913+dVBqNh237yA8jf5f/OfOtILFchX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STevEAAAA3QAAAA8AAAAAAAAAAAAAAAAAmAIAAGRycy9k&#10;b3ducmV2LnhtbFBLBQYAAAAABAAEAPUAAACJAwAAAAA=&#10;" filled="f" stroked="f">
                  <v:textbox>
                    <w:txbxContent>
                      <w:p w14:paraId="227BCE7B"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v:textbox>
                </v:rect>
                <v:rect id="Rechteck 5781" o:spid="_x0000_s1080" style="position:absolute;top:6067;width:2266;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7ocMYA&#10;AADdAAAADwAAAGRycy9kb3ducmV2LnhtbESPQWvCQBSE74L/YXmFXqRuLFQluooIpaEIYrSeH9ln&#10;Epp9G7PbJP33riB4HGbmG2a57k0lWmpcaVnBZByBIM6sLjlXcDp+vs1BOI+ssbJMCv7JwXo1HCwx&#10;1rbjA7Wpz0WAsItRQeF9HUvpsoIMurGtiYN3sY1BH2STS91gF+Cmku9RNJUGSw4LBda0LSj7Tf+M&#10;gi7bt+fj7kvuR+fE8jW5btOfb6VeX/rNAoSn3j/Dj3aiFXzM5h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7ocMYAAADdAAAADwAAAAAAAAAAAAAAAACYAgAAZHJz&#10;L2Rvd25yZXYueG1sUEsFBgAAAAAEAAQA9QAAAIsDAAAAAA==&#10;" filled="f" stroked="f">
                  <v:textbox>
                    <w:txbxContent>
                      <w:p w14:paraId="227BCE7C" w14:textId="77777777" w:rsidR="007A3583" w:rsidRDefault="007A3583" w:rsidP="0078730C">
                        <w:pPr>
                          <w:rPr>
                            <w:rFonts w:cs="Arial"/>
                            <w:b/>
                            <w:color w:val="C00000"/>
                            <w:sz w:val="24"/>
                            <w:szCs w:val="24"/>
                            <w:lang w:val="de-DE"/>
                          </w:rPr>
                        </w:pPr>
                        <w:r>
                          <w:rPr>
                            <w:rFonts w:cs="Arial"/>
                            <w:b/>
                            <w:color w:val="C00000"/>
                            <w:sz w:val="24"/>
                            <w:szCs w:val="24"/>
                            <w:lang w:val="de-DE"/>
                          </w:rPr>
                          <w:t>1</w:t>
                        </w:r>
                      </w:p>
                    </w:txbxContent>
                  </v:textbox>
                </v:rect>
                <v:rect id="Rectangle 7139" o:spid="_x0000_s1081" style="position:absolute;left:36055;top:17074;width:33401;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CCeMUA&#10;AADdAAAADwAAAGRycy9kb3ducmV2LnhtbESPQWsCMRCF7wX/Qxihl1KzW1qVrVFEKZWe3LX0PGzG&#10;3cXNZEmixn/fCIUeH2/e9+YtVtH04kLOd5YV5JMMBHFtdceNgu/Dx/MchA/IGnvLpOBGHlbL0cMC&#10;C22vXNKlCo1IEPYFKmhDGAopfd2SQT+xA3HyjtYZDEm6RmqH1wQ3vXzJsqk02HFqaHGgTUv1qTqb&#10;9EYey5/q8+lmv+y27HLtXvdxptTjOK7fQQSK4f/4L73TCt7m2QzuaxIC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4IJ4xQAAAN0AAAAPAAAAAAAAAAAAAAAAAJgCAABkcnMv&#10;ZG93bnJldi54bWxQSwUGAAAAAAQABAD1AAAAigMAAAAA&#10;" filled="f" fillcolor="#8db3e2" strokeweight="2pt">
                  <v:textbox>
                    <w:txbxContent>
                      <w:p w14:paraId="227BCE7E" w14:textId="77777777" w:rsidR="007A3583" w:rsidRPr="00CF2562" w:rsidRDefault="007A3583" w:rsidP="0078730C">
                        <w:proofErr w:type="spellStart"/>
                        <w:proofErr w:type="gramStart"/>
                        <w:r w:rsidRPr="00CF2562">
                          <w:rPr>
                            <w:rFonts w:cs="Arial"/>
                            <w:bCs/>
                            <w:szCs w:val="20"/>
                          </w:rPr>
                          <w:t>asram:</w:t>
                        </w:r>
                        <w:proofErr w:type="gramEnd"/>
                        <w:r w:rsidRPr="00CF2562">
                          <w:rPr>
                            <w:rFonts w:cs="Arial"/>
                            <w:bCs/>
                            <w:szCs w:val="20"/>
                          </w:rPr>
                          <w:t>SubsetSpecifiedCIDocumentContextParameter</w:t>
                        </w:r>
                        <w:proofErr w:type="spellEnd"/>
                      </w:p>
                    </w:txbxContent>
                  </v:textbox>
                </v:rect>
                <v:rect id="Rectangle 7147" o:spid="_x0000_s1082" style="position:absolute;left:69511;top:17897;width:1899;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oQsIA&#10;AADdAAAADwAAAGRycy9kb3ducmV2LnhtbERPW2vCMBR+H/gfwhF8m6mCW6lGEWFMkMHm5f3QHNti&#10;c1KTVLP9+uVB8PHjuy9W0bTiRs43lhVMxhkI4tLqhisFx8PHaw7CB2SNrWVS8EseVsvBywILbe/8&#10;Q7d9qEQKYV+ggjqErpDSlzUZ9GPbESfubJ3BkKCrpHZ4T+GmldMse5MGG04NNXa0qam87HujoPua&#10;9Z/v1537O+X9d4m7aMM0KjUaxvUcRKAYnuKHe6sVzPJJmpvepCc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ChCwgAAAN0AAAAPAAAAAAAAAAAAAAAAAJgCAABkcnMvZG93&#10;bnJldi54bWxQSwUGAAAAAAQABAD1AAAAhwMAAAAA&#10;" strokeweight="2pt"/>
                <v:shape id="AutoShape 7149" o:spid="_x0000_s1083" type="#_x0000_t32" style="position:absolute;left:70378;top:18418;width:0;height:7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F/8cAAADdAAAADwAAAGRycy9kb3ducmV2LnhtbESPQWvCQBSE74L/YXmF3nSTQsVGVxHb&#10;ggcrxNZDb8/saxLMvg3ZNYn+ercgeBxmvhlmvuxNJVpqXGlZQTyOQBBnVpecK/j5/hxNQTiPrLGy&#10;TAou5GC5GA7mmGjbcUrt3ucilLBLUEHhfZ1I6bKCDLqxrYmD92cbgz7IJpe6wS6Um0q+RNFEGiw5&#10;LBRY07qg7LQ/GwWv5+74O4k5XX19vB/Sa5vtToetUs9P/WoGwlPvH+E7vdGBm8Zv8P8mPA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z8X/xwAAAN0AAAAPAAAAAAAA&#10;AAAAAAAAAKECAABkcnMvZG93bnJldi54bWxQSwUGAAAAAAQABAD5AAAAlQMAAAAA&#10;" strokeweight="1.25pt"/>
                <v:shape id="AutoShape 7148" o:spid="_x0000_s1084" type="#_x0000_t32" style="position:absolute;left:69945;top:18764;width:9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N4Ub4AAADdAAAADwAAAGRycy9kb3ducmV2LnhtbERPTYvCMBC9C/6HMII3TRXXLdUoIghe&#10;q7LnoRnbYjOpTWrjvzcHYY+P973dB9OIF3WutqxgMU9AEBdW11wquF1PsxSE88gaG8uk4E0O9rvx&#10;aIuZtgPn9Lr4UsQQdhkqqLxvMyldUZFBN7ctceTutjPoI+xKqTscYrhp5DJJ1tJgzbGhwpaOFRWP&#10;S28U5Pmz/OtdGA7pPfyubnplkv6s1HQSDhsQnoL/F3/dZ63gJ13G/fFNfAJy9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43hRvgAAAN0AAAAPAAAAAAAAAAAAAAAAAKEC&#10;AABkcnMvZG93bnJldi54bWxQSwUGAAAAAAQABAD5AAAAjAMAAAAA&#10;" strokeweight="1.25pt"/>
                <v:shape id="AutoShape 7141" o:spid="_x0000_s1085" type="#_x0000_t32" style="position:absolute;left:32155;top:1321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JwqcUAAADdAAAADwAAAGRycy9kb3ducmV2LnhtbESP3YrCMBSE7wXfIZwF7zRV/NtqFBFk&#10;lwUVddHbQ3O2LTYnpYm1vv1GELwcZuYbZr5sTCFqqlxuWUG/F4EgTqzOOVXwe9p0pyCcR9ZYWCYF&#10;D3KwXLRbc4y1vfOB6qNPRYCwi1FB5n0ZS+mSjAy6ni2Jg/dnK4M+yCqVusJ7gJtCDqJoLA3mHBYy&#10;LGmdUXI93oyCen/eTTZl/bX36Xl4+Bl+XtBslep8NKsZCE+Nf4df7W+tYDQd9OH5Jjw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JwqcUAAADdAAAADwAAAAAAAAAA&#10;AAAAAAChAgAAZHJzL2Rvd25yZXYueG1sUEsFBgAAAAAEAAQA+QAAAJMDAAAAAA==&#10;" strokeweight="2pt"/>
                <v:rect id="Rechteck 5831" o:spid="_x0000_s1086" style="position:absolute;left:32459;top:13520;width:4572;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1wcYA&#10;AADdAAAADwAAAGRycy9kb3ducmV2LnhtbESPQWvCQBSE74L/YXmFXqRubFEkuooIpaEIYrSeH9ln&#10;Epp9G7PbJP33riB4HGbmG2a57k0lWmpcaVnBZByBIM6sLjlXcDp+vs1BOI+ssbJMCv7JwXo1HCwx&#10;1rbjA7Wpz0WAsItRQeF9HUvpsoIMurGtiYN3sY1BH2STS91gF+Cmku9RNJMGSw4LBda0LSj7Tf+M&#10;gi7bt+fj7kvuR+fE8jW5btOfb6VeX/rNAoSn3j/Dj3aiFUznHx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1wcYAAADdAAAADwAAAAAAAAAAAAAAAACYAgAAZHJz&#10;L2Rvd25yZXYueG1sUEsFBgAAAAAEAAQA9QAAAIsDAAAAAA==&#10;" filled="f" stroked="f">
                  <v:textbox>
                    <w:txbxContent>
                      <w:p w14:paraId="227BCE7F" w14:textId="77777777" w:rsidR="007A3583" w:rsidRPr="00EC5353" w:rsidRDefault="007A3583" w:rsidP="0078730C">
                        <w:pPr>
                          <w:rPr>
                            <w:rFonts w:cs="Arial"/>
                            <w:b/>
                            <w:sz w:val="24"/>
                            <w:szCs w:val="24"/>
                            <w:lang w:val="de-DE"/>
                          </w:rPr>
                        </w:pPr>
                        <w:r w:rsidRPr="00EC5353">
                          <w:rPr>
                            <w:rFonts w:cs="Arial"/>
                            <w:b/>
                            <w:sz w:val="24"/>
                            <w:szCs w:val="24"/>
                            <w:lang w:val="de-DE"/>
                          </w:rPr>
                          <w:t>0..1</w:t>
                        </w:r>
                      </w:p>
                    </w:txbxContent>
                  </v:textbox>
                </v:rect>
                <w10:anchorlock/>
              </v:group>
            </w:pict>
          </mc:Fallback>
        </mc:AlternateContent>
      </w:r>
    </w:p>
    <w:p w14:paraId="227BCAA8" w14:textId="77777777" w:rsidR="002D7F61" w:rsidRPr="002D7F61" w:rsidRDefault="002D7F61" w:rsidP="002D7F61"/>
    <w:p w14:paraId="227BCAA9" w14:textId="77777777" w:rsidR="004E3F8B" w:rsidRDefault="004E3F8B" w:rsidP="00A07FC2"/>
    <w:tbl>
      <w:tblPr>
        <w:tblpPr w:leftFromText="141" w:rightFromText="141" w:vertAnchor="text" w:horzAnchor="margin" w:tblpY="1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B06986" w:rsidRPr="001E1B02" w14:paraId="227BCAAB" w14:textId="77777777" w:rsidTr="000854DA">
        <w:trPr>
          <w:cantSplit/>
          <w:trHeight w:val="329"/>
          <w:tblHeader/>
        </w:trPr>
        <w:tc>
          <w:tcPr>
            <w:tcW w:w="5000" w:type="pct"/>
            <w:shd w:val="clear" w:color="auto" w:fill="FFFFCC"/>
            <w:vAlign w:val="center"/>
          </w:tcPr>
          <w:p w14:paraId="227BCAAA" w14:textId="77777777" w:rsidR="00B06986" w:rsidRPr="000854DA" w:rsidRDefault="00B06986" w:rsidP="000854DA">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B06986" w14:paraId="227BCAAD" w14:textId="77777777" w:rsidTr="000854DA">
        <w:trPr>
          <w:cantSplit/>
        </w:trPr>
        <w:tc>
          <w:tcPr>
            <w:tcW w:w="5000" w:type="pct"/>
            <w:vAlign w:val="center"/>
          </w:tcPr>
          <w:p w14:paraId="227BCAAC" w14:textId="2C6B3616" w:rsidR="00B06986" w:rsidRPr="000854DA" w:rsidRDefault="00B06986" w:rsidP="00C90BA5">
            <w:pPr>
              <w:spacing w:line="240" w:lineRule="auto"/>
            </w:pPr>
            <w:r w:rsidRPr="000854DA">
              <w:rPr>
                <w:b/>
              </w:rPr>
              <w:t>“</w:t>
            </w:r>
            <w:proofErr w:type="spellStart"/>
            <w:proofErr w:type="gramStart"/>
            <w:r w:rsidRPr="000854DA">
              <w:rPr>
                <w:rFonts w:cs="Arial"/>
                <w:b/>
                <w:bCs/>
                <w:szCs w:val="20"/>
              </w:rPr>
              <w:t>as:</w:t>
            </w:r>
            <w:proofErr w:type="gramEnd"/>
            <w:r w:rsidRPr="000854DA">
              <w:rPr>
                <w:rFonts w:cs="Arial"/>
                <w:b/>
                <w:bCs/>
                <w:szCs w:val="20"/>
              </w:rPr>
              <w:t>CIExchangedDocumentContext</w:t>
            </w:r>
            <w:proofErr w:type="spellEnd"/>
            <w:r w:rsidRPr="000854DA">
              <w:rPr>
                <w:rFonts w:cs="Arial"/>
                <w:bCs/>
                <w:szCs w:val="20"/>
              </w:rPr>
              <w:t xml:space="preserve">” contains  specific context data like message-ID or creation timestamp. </w:t>
            </w:r>
            <w:r w:rsidR="00654BC3" w:rsidRPr="000854DA">
              <w:rPr>
                <w:rFonts w:cs="Arial"/>
                <w:bCs/>
                <w:szCs w:val="20"/>
              </w:rPr>
              <w:t xml:space="preserve"> </w:t>
            </w:r>
            <w:r w:rsidR="00654BC3">
              <w:rPr>
                <w:rFonts w:cs="Arial"/>
                <w:bCs/>
                <w:szCs w:val="20"/>
              </w:rPr>
              <w:t>Origin of data is the SupplyOn AirSupply M2M</w:t>
            </w:r>
            <w:r w:rsidR="00654BC3" w:rsidRPr="0065314E">
              <w:rPr>
                <w:rFonts w:cs="Arial"/>
                <w:bCs/>
                <w:szCs w:val="20"/>
              </w:rPr>
              <w:t xml:space="preserve"> </w:t>
            </w:r>
            <w:r w:rsidR="00654BC3">
              <w:rPr>
                <w:rFonts w:cs="Arial"/>
                <w:bCs/>
                <w:szCs w:val="20"/>
              </w:rPr>
              <w:t>infrastructure</w:t>
            </w:r>
            <w:r w:rsidR="00654BC3" w:rsidRPr="0065314E">
              <w:rPr>
                <w:rFonts w:cs="Arial"/>
                <w:bCs/>
                <w:szCs w:val="20"/>
              </w:rPr>
              <w:t>.</w:t>
            </w:r>
          </w:p>
        </w:tc>
      </w:tr>
    </w:tbl>
    <w:p w14:paraId="227BCAAE" w14:textId="77777777" w:rsidR="005C4DB9" w:rsidRPr="00BB5E9C" w:rsidRDefault="005C4DB9" w:rsidP="00236B41">
      <w:pPr>
        <w:rPr>
          <w:sz w:val="30"/>
          <w:szCs w:val="3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7A6D70" w14:paraId="227BCAB6" w14:textId="77777777" w:rsidTr="000854DA">
        <w:trPr>
          <w:cantSplit/>
          <w:trHeight w:val="330"/>
          <w:tblHeader/>
        </w:trPr>
        <w:tc>
          <w:tcPr>
            <w:tcW w:w="1050" w:type="pct"/>
            <w:shd w:val="clear" w:color="auto" w:fill="FFFFCC"/>
            <w:noWrap/>
            <w:vAlign w:val="center"/>
            <w:hideMark/>
          </w:tcPr>
          <w:p w14:paraId="227BCAAF" w14:textId="77777777" w:rsidR="000854DA" w:rsidRPr="000854DA" w:rsidRDefault="000854DA" w:rsidP="00C90BA5">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noWrap/>
            <w:vAlign w:val="center"/>
            <w:hideMark/>
          </w:tcPr>
          <w:p w14:paraId="227BCAB0" w14:textId="77777777" w:rsidR="000854DA" w:rsidRPr="000854DA" w:rsidRDefault="000854DA" w:rsidP="00C90BA5">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noWrap/>
            <w:vAlign w:val="center"/>
            <w:hideMark/>
          </w:tcPr>
          <w:p w14:paraId="227BCAB1" w14:textId="77777777" w:rsidR="000854DA" w:rsidRPr="000854DA" w:rsidRDefault="000854DA" w:rsidP="00C90BA5">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noWrap/>
            <w:vAlign w:val="center"/>
            <w:hideMark/>
          </w:tcPr>
          <w:p w14:paraId="227BCAB2" w14:textId="77777777" w:rsidR="000854DA" w:rsidRPr="000854DA" w:rsidRDefault="000854DA" w:rsidP="00C90BA5">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noWrap/>
            <w:vAlign w:val="center"/>
            <w:hideMark/>
          </w:tcPr>
          <w:p w14:paraId="227BCAB3" w14:textId="77777777" w:rsidR="000854DA" w:rsidRPr="000854DA" w:rsidRDefault="000854DA" w:rsidP="00C90BA5">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noWrap/>
            <w:vAlign w:val="center"/>
            <w:hideMark/>
          </w:tcPr>
          <w:p w14:paraId="227BCAB4" w14:textId="77777777" w:rsidR="000854DA" w:rsidRPr="000854DA" w:rsidRDefault="000854DA" w:rsidP="00C90BA5">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AB5" w14:textId="77777777" w:rsidR="000854DA" w:rsidRPr="000854DA" w:rsidRDefault="000854DA" w:rsidP="00C90BA5">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654BC3" w:rsidRPr="007A6D70" w14:paraId="227BCABE" w14:textId="77777777" w:rsidTr="004734A4">
        <w:trPr>
          <w:cantSplit/>
          <w:trHeight w:val="315"/>
        </w:trPr>
        <w:tc>
          <w:tcPr>
            <w:tcW w:w="1050" w:type="pct"/>
            <w:shd w:val="clear" w:color="auto" w:fill="C00000"/>
            <w:noWrap/>
            <w:vAlign w:val="center"/>
            <w:hideMark/>
          </w:tcPr>
          <w:p w14:paraId="227BCAB7" w14:textId="77777777" w:rsidR="00654BC3" w:rsidRPr="004734A4" w:rsidRDefault="00654BC3" w:rsidP="002D7F61">
            <w:pPr>
              <w:spacing w:line="240" w:lineRule="auto"/>
              <w:rPr>
                <w:rFonts w:eastAsia="Times New Roman" w:cs="Arial"/>
                <w:color w:val="FFFFFF" w:themeColor="background1"/>
                <w:sz w:val="16"/>
                <w:szCs w:val="20"/>
                <w:lang w:val="de-DE" w:eastAsia="de-DE"/>
              </w:rPr>
            </w:pPr>
            <w:proofErr w:type="spellStart"/>
            <w:r w:rsidRPr="004734A4">
              <w:rPr>
                <w:rFonts w:cs="Arial"/>
                <w:bCs/>
                <w:color w:val="FFFFFF" w:themeColor="background1"/>
                <w:sz w:val="16"/>
                <w:szCs w:val="20"/>
              </w:rPr>
              <w:t>asram:SpecifiedTransactionIdentifier</w:t>
            </w:r>
            <w:proofErr w:type="spellEnd"/>
          </w:p>
        </w:tc>
        <w:tc>
          <w:tcPr>
            <w:tcW w:w="450" w:type="pct"/>
            <w:shd w:val="clear" w:color="auto" w:fill="C00000"/>
            <w:vAlign w:val="center"/>
            <w:hideMark/>
          </w:tcPr>
          <w:p w14:paraId="227BCAB8" w14:textId="77777777" w:rsidR="00654BC3" w:rsidRPr="004734A4" w:rsidRDefault="00654BC3" w:rsidP="00C90BA5">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227BCAB9" w14:textId="77777777" w:rsidR="00654BC3" w:rsidRPr="004734A4" w:rsidRDefault="00654BC3" w:rsidP="00C90BA5">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eastAsia="de-DE"/>
              </w:rPr>
              <w:t>70</w:t>
            </w:r>
          </w:p>
        </w:tc>
        <w:tc>
          <w:tcPr>
            <w:tcW w:w="350" w:type="pct"/>
            <w:shd w:val="clear" w:color="auto" w:fill="C00000"/>
            <w:noWrap/>
            <w:vAlign w:val="center"/>
            <w:hideMark/>
          </w:tcPr>
          <w:p w14:paraId="227BCABA" w14:textId="77777777" w:rsidR="00654BC3" w:rsidRPr="004734A4" w:rsidRDefault="00654BC3" w:rsidP="00C90BA5">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val="de-DE" w:eastAsia="de-DE"/>
              </w:rPr>
              <w:t>3</w:t>
            </w:r>
          </w:p>
        </w:tc>
        <w:tc>
          <w:tcPr>
            <w:tcW w:w="950" w:type="pct"/>
            <w:shd w:val="clear" w:color="auto" w:fill="C00000"/>
            <w:noWrap/>
            <w:vAlign w:val="center"/>
            <w:hideMark/>
          </w:tcPr>
          <w:p w14:paraId="227BCABB" w14:textId="207BEF58" w:rsidR="00654BC3" w:rsidRPr="004734A4" w:rsidRDefault="00654BC3" w:rsidP="00C90BA5">
            <w:pPr>
              <w:spacing w:line="240" w:lineRule="auto"/>
              <w:rPr>
                <w:rFonts w:eastAsia="Times New Roman" w:cs="Arial"/>
                <w:color w:val="FFFFFF" w:themeColor="background1"/>
                <w:sz w:val="16"/>
                <w:szCs w:val="20"/>
                <w:lang w:val="de-DE" w:eastAsia="de-DE"/>
              </w:rPr>
            </w:pPr>
            <w:r>
              <w:rPr>
                <w:rFonts w:eastAsia="Times New Roman" w:cs="Arial"/>
                <w:color w:val="FFFFFF" w:themeColor="background1"/>
                <w:sz w:val="16"/>
                <w:szCs w:val="20"/>
                <w:lang w:val="de-DE" w:eastAsia="de-DE"/>
              </w:rPr>
              <w:t>S12345</w:t>
            </w:r>
          </w:p>
        </w:tc>
        <w:tc>
          <w:tcPr>
            <w:tcW w:w="300" w:type="pct"/>
            <w:shd w:val="clear" w:color="auto" w:fill="C00000"/>
            <w:noWrap/>
            <w:vAlign w:val="center"/>
            <w:hideMark/>
          </w:tcPr>
          <w:p w14:paraId="227BCABC" w14:textId="77777777" w:rsidR="00654BC3" w:rsidRPr="004734A4" w:rsidRDefault="00654BC3" w:rsidP="00C90BA5">
            <w:pPr>
              <w:spacing w:line="240" w:lineRule="auto"/>
              <w:rPr>
                <w:rFonts w:eastAsia="Times New Roman"/>
                <w:color w:val="FFFFFF" w:themeColor="background1"/>
                <w:sz w:val="16"/>
                <w:lang w:val="de-DE" w:eastAsia="de-DE"/>
              </w:rPr>
            </w:pPr>
            <w:r w:rsidRPr="004734A4">
              <w:rPr>
                <w:rFonts w:eastAsia="Times New Roman"/>
                <w:color w:val="FFFFFF" w:themeColor="background1"/>
                <w:sz w:val="16"/>
                <w:lang w:eastAsia="de-DE"/>
              </w:rPr>
              <w:t>M</w:t>
            </w:r>
          </w:p>
        </w:tc>
        <w:tc>
          <w:tcPr>
            <w:tcW w:w="1500" w:type="pct"/>
            <w:shd w:val="clear" w:color="auto" w:fill="C00000"/>
            <w:vAlign w:val="center"/>
          </w:tcPr>
          <w:p w14:paraId="227BCABD" w14:textId="7E9FC607" w:rsidR="00654BC3" w:rsidRPr="004734A4" w:rsidRDefault="00654BC3" w:rsidP="002D7F61">
            <w:pPr>
              <w:spacing w:line="240" w:lineRule="auto"/>
              <w:rPr>
                <w:rFonts w:eastAsia="Times New Roman"/>
                <w:color w:val="FFFFFF" w:themeColor="background1"/>
                <w:sz w:val="16"/>
                <w:lang w:eastAsia="de-DE"/>
              </w:rPr>
            </w:pPr>
            <w:proofErr w:type="spellStart"/>
            <w:r w:rsidRPr="004734A4">
              <w:rPr>
                <w:rFonts w:eastAsia="Times New Roman"/>
                <w:color w:val="FFFFFF" w:themeColor="background1"/>
                <w:sz w:val="16"/>
                <w:lang w:eastAsia="de-DE"/>
              </w:rPr>
              <w:t>Int</w:t>
            </w:r>
            <w:r>
              <w:rPr>
                <w:rFonts w:eastAsia="Times New Roman"/>
                <w:color w:val="FFFFFF" w:themeColor="background1"/>
                <w:sz w:val="16"/>
                <w:lang w:eastAsia="de-DE"/>
              </w:rPr>
              <w:t>ernalMessageID</w:t>
            </w:r>
            <w:proofErr w:type="spellEnd"/>
            <w:r>
              <w:rPr>
                <w:rFonts w:eastAsia="Times New Roman"/>
                <w:color w:val="FFFFFF" w:themeColor="background1"/>
                <w:sz w:val="16"/>
                <w:lang w:eastAsia="de-DE"/>
              </w:rPr>
              <w:t>: AirSupply M2M Scheduler</w:t>
            </w:r>
            <w:r w:rsidRPr="004734A4">
              <w:rPr>
                <w:rFonts w:eastAsia="Times New Roman"/>
                <w:color w:val="FFFFFF" w:themeColor="background1"/>
                <w:sz w:val="16"/>
                <w:lang w:eastAsia="de-DE"/>
              </w:rPr>
              <w:t xml:space="preserve"> message ID</w:t>
            </w:r>
          </w:p>
        </w:tc>
      </w:tr>
    </w:tbl>
    <w:p w14:paraId="227BCABF" w14:textId="77777777" w:rsidR="002D7F61" w:rsidRDefault="002D7F61" w:rsidP="00A07FC2"/>
    <w:p w14:paraId="227BCAC0" w14:textId="77777777" w:rsidR="00EC0B5E" w:rsidRDefault="00EC0B5E" w:rsidP="00A07FC2">
      <w:r>
        <w:br w:type="page"/>
      </w:r>
    </w:p>
    <w:p w14:paraId="227BCAC1" w14:textId="77777777" w:rsidR="00A07FC2" w:rsidRPr="006A46A2" w:rsidRDefault="00437191" w:rsidP="00EC0B5E">
      <w:pPr>
        <w:pStyle w:val="berschrift2"/>
        <w:ind w:left="709" w:hanging="709"/>
        <w:rPr>
          <w:sz w:val="22"/>
          <w:szCs w:val="22"/>
        </w:rPr>
      </w:pPr>
      <w:bookmarkStart w:id="27" w:name="_Toc347491218"/>
      <w:proofErr w:type="spellStart"/>
      <w:proofErr w:type="gramStart"/>
      <w:r w:rsidRPr="006A46A2">
        <w:rPr>
          <w:sz w:val="22"/>
          <w:szCs w:val="22"/>
        </w:rPr>
        <w:t>asram:</w:t>
      </w:r>
      <w:proofErr w:type="gramEnd"/>
      <w:r w:rsidRPr="006A46A2">
        <w:rPr>
          <w:sz w:val="22"/>
          <w:szCs w:val="22"/>
        </w:rPr>
        <w:t>ApplicationSpecifiedCIDocumentContextParameter</w:t>
      </w:r>
      <w:bookmarkEnd w:id="27"/>
      <w:proofErr w:type="spellEnd"/>
    </w:p>
    <w:p w14:paraId="227BCAC2" w14:textId="77777777" w:rsidR="002D7F61" w:rsidRPr="002D7F61" w:rsidRDefault="002D7F61" w:rsidP="002D7F61"/>
    <w:p w14:paraId="227BCAC3" w14:textId="77777777" w:rsidR="00EC0B5E" w:rsidRPr="00EC0B5E" w:rsidRDefault="002D7F61" w:rsidP="00EC0B5E">
      <w:r>
        <w:rPr>
          <w:noProof/>
          <w:sz w:val="32"/>
          <w:szCs w:val="32"/>
          <w:lang w:eastAsia="zh-TW"/>
        </w:rPr>
        <mc:AlternateContent>
          <mc:Choice Requires="wpg">
            <w:drawing>
              <wp:inline distT="0" distB="0" distL="0" distR="0" wp14:anchorId="227BCE13" wp14:editId="227BCE14">
                <wp:extent cx="7410686" cy="1385830"/>
                <wp:effectExtent l="0" t="0" r="19050" b="5080"/>
                <wp:docPr id="6117" name="Gruppieren 6117"/>
                <wp:cNvGraphicFramePr/>
                <a:graphic xmlns:a="http://schemas.openxmlformats.org/drawingml/2006/main">
                  <a:graphicData uri="http://schemas.microsoft.com/office/word/2010/wordprocessingGroup">
                    <wpg:wgp>
                      <wpg:cNvGrpSpPr/>
                      <wpg:grpSpPr>
                        <a:xfrm>
                          <a:off x="0" y="0"/>
                          <a:ext cx="7410686" cy="1385830"/>
                          <a:chOff x="0" y="0"/>
                          <a:chExt cx="7410686" cy="1385830"/>
                        </a:xfrm>
                      </wpg:grpSpPr>
                      <wps:wsp>
                        <wps:cNvPr id="6000" name="Rectangle 7151"/>
                        <wps:cNvSpPr>
                          <a:spLocks noChangeArrowheads="1"/>
                        </wps:cNvSpPr>
                        <wps:spPr bwMode="auto">
                          <a:xfrm>
                            <a:off x="4441371" y="213755"/>
                            <a:ext cx="500986" cy="29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0" w14:textId="77777777" w:rsidR="007A3583" w:rsidRPr="002F612C" w:rsidRDefault="007A3583" w:rsidP="002D7F61">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001" name="Rectangle 7152"/>
                        <wps:cNvSpPr>
                          <a:spLocks noChangeArrowheads="1"/>
                        </wps:cNvSpPr>
                        <wps:spPr bwMode="auto">
                          <a:xfrm>
                            <a:off x="249382" y="415636"/>
                            <a:ext cx="3797077" cy="344723"/>
                          </a:xfrm>
                          <a:prstGeom prst="rect">
                            <a:avLst/>
                          </a:prstGeom>
                          <a:solidFill>
                            <a:srgbClr val="8DB3E2"/>
                          </a:solidFill>
                          <a:ln w="25400">
                            <a:solidFill>
                              <a:srgbClr val="000000"/>
                            </a:solidFill>
                            <a:miter lim="800000"/>
                            <a:headEnd/>
                            <a:tailEnd/>
                          </a:ln>
                        </wps:spPr>
                        <wps:txbx>
                          <w:txbxContent>
                            <w:p w14:paraId="227BCE81" w14:textId="77777777" w:rsidR="007A3583" w:rsidRPr="00C532BE" w:rsidRDefault="007A3583" w:rsidP="002D7F61">
                              <w:pPr>
                                <w:spacing w:line="240" w:lineRule="auto"/>
                                <w:rPr>
                                  <w:b/>
                                  <w:szCs w:val="20"/>
                                </w:rPr>
                              </w:pPr>
                              <w:proofErr w:type="spellStart"/>
                              <w:r w:rsidRPr="00437191">
                                <w:rPr>
                                  <w:rFonts w:cs="Arial"/>
                                  <w:b/>
                                  <w:bCs/>
                                  <w:szCs w:val="20"/>
                                  <w:lang w:val="de-DE"/>
                                </w:rPr>
                                <w:t>asram:ApplicationSpecifiedCIDocumentContextParameter</w:t>
                              </w:r>
                              <w:proofErr w:type="spellEnd"/>
                            </w:p>
                          </w:txbxContent>
                        </wps:txbx>
                        <wps:bodyPr rot="0" vert="horz" wrap="square" lIns="91440" tIns="45720" rIns="91440" bIns="45720" anchor="t" anchorCtr="0" upright="1">
                          <a:noAutofit/>
                        </wps:bodyPr>
                      </wps:wsp>
                      <wpg:grpSp>
                        <wpg:cNvPr id="6003" name="Group 7154"/>
                        <wpg:cNvGrpSpPr>
                          <a:grpSpLocks/>
                        </wpg:cNvGrpSpPr>
                        <wpg:grpSpPr bwMode="auto">
                          <a:xfrm>
                            <a:off x="7220197" y="973776"/>
                            <a:ext cx="190489" cy="166330"/>
                            <a:chOff x="6283" y="5431"/>
                            <a:chExt cx="300" cy="262"/>
                          </a:xfrm>
                        </wpg:grpSpPr>
                        <wps:wsp>
                          <wps:cNvPr id="6004" name="Rectangle 71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05" name="AutoShape 71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06" name="AutoShape 71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07" name="AutoShape 7158"/>
                        <wps:cNvCnPr>
                          <a:cxnSpLocks noChangeShapeType="1"/>
                        </wps:cNvCnPr>
                        <wps:spPr bwMode="auto">
                          <a:xfrm>
                            <a:off x="4441371" y="166254"/>
                            <a:ext cx="39621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8" name="Rectangle 7159"/>
                        <wps:cNvSpPr>
                          <a:spLocks noChangeArrowheads="1"/>
                        </wps:cNvSpPr>
                        <wps:spPr bwMode="auto">
                          <a:xfrm>
                            <a:off x="4049486" y="522514"/>
                            <a:ext cx="190489" cy="16633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09" name="Rectangle 7160"/>
                        <wps:cNvSpPr>
                          <a:spLocks noChangeArrowheads="1"/>
                        </wps:cNvSpPr>
                        <wps:spPr bwMode="auto">
                          <a:xfrm>
                            <a:off x="4833257" y="866898"/>
                            <a:ext cx="2390635" cy="34472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82" w14:textId="77777777" w:rsidR="007A3583" w:rsidRPr="00C273EE" w:rsidRDefault="007A3583" w:rsidP="002D7F61">
                              <w:pPr>
                                <w:spacing w:line="240" w:lineRule="auto"/>
                              </w:pPr>
                              <w:proofErr w:type="spellStart"/>
                              <w:r w:rsidRPr="00911371">
                                <w:rPr>
                                  <w:rFonts w:cs="Arial"/>
                                  <w:bCs/>
                                  <w:szCs w:val="20"/>
                                  <w:lang w:val="de-DE"/>
                                </w:rPr>
                                <w:t>asram:SpecifiedCIDocumentVersion</w:t>
                              </w:r>
                              <w:proofErr w:type="spellEnd"/>
                            </w:p>
                          </w:txbxContent>
                        </wps:txbx>
                        <wps:bodyPr rot="0" vert="horz" wrap="square" lIns="91440" tIns="45720" rIns="91440" bIns="45720" anchor="t" anchorCtr="0" upright="1">
                          <a:noAutofit/>
                        </wps:bodyPr>
                      </wps:wsp>
                      <wps:wsp>
                        <wps:cNvPr id="6010" name="AutoShape 7161"/>
                        <wps:cNvCnPr>
                          <a:cxnSpLocks noChangeShapeType="1"/>
                        </wps:cNvCnPr>
                        <wps:spPr bwMode="auto">
                          <a:xfrm>
                            <a:off x="4251366" y="605641"/>
                            <a:ext cx="20001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1" name="AutoShape 7162"/>
                        <wps:cNvCnPr>
                          <a:cxnSpLocks noChangeShapeType="1"/>
                        </wps:cNvCnPr>
                        <wps:spPr bwMode="auto">
                          <a:xfrm>
                            <a:off x="4049486" y="605641"/>
                            <a:ext cx="21588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2" name="Rectangle 7163"/>
                        <wps:cNvSpPr>
                          <a:spLocks noChangeArrowheads="1"/>
                        </wps:cNvSpPr>
                        <wps:spPr bwMode="auto">
                          <a:xfrm>
                            <a:off x="4833257" y="0"/>
                            <a:ext cx="1361360" cy="34472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83" w14:textId="77777777" w:rsidR="007A3583" w:rsidRPr="001720AA" w:rsidRDefault="007A3583" w:rsidP="002D7F61">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wps:txbx>
                        <wps:bodyPr rot="0" vert="horz" wrap="square" lIns="91440" tIns="45720" rIns="91440" bIns="45720" anchor="t" anchorCtr="0" upright="1">
                          <a:noAutofit/>
                        </wps:bodyPr>
                      </wps:wsp>
                      <wps:wsp>
                        <wps:cNvPr id="6013" name="AutoShape 7164"/>
                        <wps:cNvCnPr>
                          <a:cxnSpLocks noChangeShapeType="1"/>
                        </wps:cNvCnPr>
                        <wps:spPr bwMode="auto">
                          <a:xfrm>
                            <a:off x="4441371" y="166254"/>
                            <a:ext cx="6350" cy="88624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4" name="AutoShape 7165"/>
                        <wps:cNvCnPr>
                          <a:cxnSpLocks noChangeShapeType="1"/>
                        </wps:cNvCnPr>
                        <wps:spPr bwMode="auto">
                          <a:xfrm>
                            <a:off x="4441371" y="1045028"/>
                            <a:ext cx="39621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7" name="Rechteck 6077"/>
                        <wps:cNvSpPr>
                          <a:spLocks noChangeArrowheads="1"/>
                        </wps:cNvSpPr>
                        <wps:spPr bwMode="auto">
                          <a:xfrm>
                            <a:off x="4607626" y="1092530"/>
                            <a:ext cx="226682" cy="2933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4" w14:textId="77777777" w:rsidR="007A3583" w:rsidRPr="00EC0B5E" w:rsidRDefault="007A3583" w:rsidP="002D7F61">
                              <w:pPr>
                                <w:rPr>
                                  <w:rFonts w:cs="Arial"/>
                                  <w:b/>
                                  <w:color w:val="C00000"/>
                                  <w:sz w:val="24"/>
                                  <w:szCs w:val="24"/>
                                  <w:lang w:val="de-DE"/>
                                </w:rPr>
                              </w:pPr>
                              <w:r w:rsidRPr="00EC0B5E">
                                <w:rPr>
                                  <w:rFonts w:cs="Arial"/>
                                  <w:b/>
                                  <w:color w:val="C00000"/>
                                  <w:sz w:val="24"/>
                                  <w:szCs w:val="24"/>
                                  <w:lang w:val="de-DE"/>
                                </w:rPr>
                                <w:t>1</w:t>
                              </w:r>
                            </w:p>
                          </w:txbxContent>
                        </wps:txbx>
                        <wps:bodyPr rot="0" vert="horz" wrap="square" lIns="91440" tIns="45720" rIns="91440" bIns="45720" anchor="t" anchorCtr="0" upright="1">
                          <a:noAutofit/>
                        </wps:bodyPr>
                      </wps:wsp>
                      <wps:wsp>
                        <wps:cNvPr id="6116" name="Rechteck 6116"/>
                        <wps:cNvSpPr>
                          <a:spLocks noChangeArrowheads="1"/>
                        </wps:cNvSpPr>
                        <wps:spPr bwMode="auto">
                          <a:xfrm>
                            <a:off x="0" y="439387"/>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5" w14:textId="77777777" w:rsidR="007A3583" w:rsidRDefault="007A3583" w:rsidP="002D7F6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7" o:spid="_x0000_s1087" style="width:583.5pt;height:109.1pt;mso-position-horizontal-relative:char;mso-position-vertical-relative:line" coordsize="74106,1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">
                <v:rect id="Rectangle 7151" o:spid="_x0000_s1088" style="position:absolute;left:44413;top:213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G0MIA&#10;AADdAAAADwAAAGRycy9kb3ducmV2LnhtbERPz2vCMBS+D/wfwhN2m4nOFa2mZQjCQHeYDrw+mmdb&#10;bF66Jrbdf28Ogx0/vt/bfLSN6KnztWMN85kCQVw4U3Op4fu8f1mB8AHZYOOYNPyShzybPG0xNW7g&#10;L+pPoRQxhH2KGqoQ2lRKX1Rk0c9cSxy5q+sshgi7UpoOhxhuG7lQKpEWa44NFba0q6i4ne5WAyZL&#10;8/N5fT2eD/cE1+Wo9m8XpfXzdHzfgAg0hn/xn/vDaEiUivvjm/gEZP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wbQwgAAAN0AAAAPAAAAAAAAAAAAAAAAAJgCAABkcnMvZG93&#10;bnJldi54bWxQSwUGAAAAAAQABAD1AAAAhwMAAAAA&#10;" stroked="f">
                  <v:textbox>
                    <w:txbxContent>
                      <w:p w14:paraId="227BCE80" w14:textId="77777777" w:rsidR="007A3583" w:rsidRPr="002F612C" w:rsidRDefault="007A3583" w:rsidP="002D7F61">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152" o:spid="_x0000_s1089" style="position:absolute;left:2493;top:4156;width:3797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f78UA&#10;AADdAAAADwAAAGRycy9kb3ducmV2LnhtbESPQWvCQBSE7wX/w/KE3ppdPYQ2uooogvQg1BZ6fWaf&#10;2WD2bchuTPTXdwuFHoeZ+YZZrkfXiBt1ofasYZYpEMSlNzVXGr4+9y+vIEJENth4Jg13CrBeTZ6W&#10;WBg/8AfdTrESCcKhQA02xraQMpSWHIbMt8TJu/jOYUyyq6TpcEhw18i5Url0WHNasNjS1lJ5PfVO&#10;w67/tvuHt+H9SPXDnNFv3+YHrZ+n42YBItIY/8N/7YPRkCs1g9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oF/vxQAAAN0AAAAPAAAAAAAAAAAAAAAAAJgCAABkcnMv&#10;ZG93bnJldi54bWxQSwUGAAAAAAQABAD1AAAAigMAAAAA&#10;" fillcolor="#8db3e2" strokeweight="2pt">
                  <v:textbox>
                    <w:txbxContent>
                      <w:p w14:paraId="227BCE81" w14:textId="77777777" w:rsidR="007A3583" w:rsidRPr="00C532BE" w:rsidRDefault="007A3583" w:rsidP="002D7F61">
                        <w:pPr>
                          <w:spacing w:line="240" w:lineRule="auto"/>
                          <w:rPr>
                            <w:b/>
                            <w:szCs w:val="20"/>
                          </w:rPr>
                        </w:pPr>
                        <w:proofErr w:type="spellStart"/>
                        <w:r w:rsidRPr="00437191">
                          <w:rPr>
                            <w:rFonts w:cs="Arial"/>
                            <w:b/>
                            <w:bCs/>
                            <w:szCs w:val="20"/>
                            <w:lang w:val="de-DE"/>
                          </w:rPr>
                          <w:t>asram:ApplicationSpecifiedCIDocumentContextParameter</w:t>
                        </w:r>
                        <w:proofErr w:type="spellEnd"/>
                      </w:p>
                    </w:txbxContent>
                  </v:textbox>
                </v:rect>
                <v:group id="Group 7154" o:spid="_x0000_s1090" style="position:absolute;left:72201;top:973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f2j8YAAADdAAAADwAAAGRycy9kb3ducmV2LnhtbESPQWvCQBSE74X+h+UV&#10;equ7URRJ3YiILT1IoVGQ3h7ZZxKSfRuy2yT++65Q6HGYmW+YzXayrRio97VjDclMgSAunKm51HA+&#10;vb2sQfiAbLB1TBpu5GGbPT5sMDVu5C8a8lCKCGGfooYqhC6V0hcVWfQz1xFH7+p6iyHKvpSmxzHC&#10;bSvnSq2kxZrjQoUd7SsqmvzHangfcdwtksNwbK772/dp+Xk5JqT189O0ewURaAr/4b/2h9GwUmoB&#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R/aPxgAAAN0A&#10;AAAPAAAAAAAAAAAAAAAAAKoCAABkcnMvZG93bnJldi54bWxQSwUGAAAAAAQABAD6AAAAnQMAAAAA&#10;">
                  <v:rect id="Rectangle 7155" o:spid="_x0000_s109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MUA&#10;AADdAAAADwAAAGRycy9kb3ducmV2LnhtbESPQWsCMRSE74L/ITyhN02UVmVrFCmUFqSgtr0/Nq+7&#10;Szcv2ySraX99Iwgeh5n5hlltkm3FiXxoHGuYThQI4tKZhisNH+/P4yWIEJENto5Jwy8F2KyHgxUW&#10;xp35QKdjrESGcChQQx1jV0gZyposhonriLP35bzFmKWvpPF4znDbyplSc2mx4bxQY0dPNZXfx95q&#10;6N4e+pfFz87/fS77fYm75OIsaX03SttHEJFSvIWv7VejYa7UPVze5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4JC4xQAAAN0AAAAPAAAAAAAAAAAAAAAAAJgCAABkcnMv&#10;ZG93bnJldi54bWxQSwUGAAAAAAQABAD1AAAAigMAAAAA&#10;" strokeweight="2pt"/>
                  <v:shape id="AutoShape 7156" o:spid="_x0000_s109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Wji8IAAADdAAAADwAAAGRycy9kb3ducmV2LnhtbESPT4vCMBTE7wt+h/CEva2J4j+qUUQQ&#10;vNYVz4/m2Rabl9qkNvvtNwvCHoeZ+Q2z3UfbiBd1vnasYTpRIIgLZ2ouNVy/T19rED4gG2wck4Yf&#10;8rDfjT62mBk3cE6vSyhFgrDPUEMVQptJ6YuKLPqJa4mTd3edxZBkV0rT4ZDgtpEzpZbSYs1pocKW&#10;jhUVj0tvNeT5s7z1Pg6H9T2u5lczt6o/a/05jocNiEAx/Iff7bPRsFRqAX9v0hO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Wji8IAAADdAAAADwAAAAAAAAAAAAAA&#10;AAChAgAAZHJzL2Rvd25yZXYueG1sUEsFBgAAAAAEAAQA+QAAAJADAAAAAA==&#10;" strokeweight="1.25pt"/>
                  <v:shape id="AutoShape 7157" o:spid="_x0000_s109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3jcsYAAADdAAAADwAAAGRycy9kb3ducmV2LnhtbESPQWvCQBSE74X+h+UVvNWNgqGkriK2&#10;ggcrROvB2zP7TILZtyG7Jqm/3hUKHoeZ+YaZzntTiZYaV1pWMBpGIIgzq0vOFfzuV+8fIJxH1lhZ&#10;JgV/5GA+e32ZYqJtxym1O5+LAGGXoILC+zqR0mUFGXRDWxMH72wbgz7IJpe6wS7ATSXHURRLgyWH&#10;hQJrWhaUXXZXo2By7U7HeMTp4uf765De2mx7OWyUGrz1i08Qnnr/DP+311pBHIjweBOe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943LGAAAA3QAAAA8AAAAAAAAA&#10;AAAAAAAAoQIAAGRycy9kb3ducmV2LnhtbFBLBQYAAAAABAAEAPkAAACUAwAAAAA=&#10;" strokeweight="1.25pt"/>
                </v:group>
                <v:shape id="AutoShape 7158" o:spid="_x0000_s1094" type="#_x0000_t32" style="position:absolute;left:44413;top:166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Y1BMUAAADdAAAADwAAAGRycy9kb3ducmV2LnhtbESP3WoCMRSE7wXfIRzBO00U0boaRQSx&#10;FFrxB709bI67i5uTZRPX7ds3hUIvh5n5hlmuW1uKhmpfONYwGioQxKkzBWcaLufd4A2ED8gGS8ek&#10;4Zs8rFfdzhIT4158pOYUMhEh7BPUkIdQJVL6NCeLfugq4ujdXW0xRFln0tT4inBbyrFSU2mx4LiQ&#10;Y0XbnNLH6Wk1NIfr12xXNftDyK6T48dkfkP7qXW/124WIAK14T/81343GqZKzeD3TXw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Y1BMUAAADdAAAADwAAAAAAAAAA&#10;AAAAAAChAgAAZHJzL2Rvd25yZXYueG1sUEsFBgAAAAAEAAQA+QAAAJMDAAAAAA==&#10;" strokeweight="2pt"/>
                <v:rect id="Rectangle 7159" o:spid="_x0000_s1095" style="position:absolute;left:40494;top:522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2avcEA&#10;AADdAAAADwAAAGRycy9kb3ducmV2LnhtbERPTWsCMRC9F/wPYYTeaqKgldUoIpQKUmhtvQ+bcXdx&#10;M1mTrKb99c1B8Ph438t1sq24kg+NYw3jkQJBXDrTcKXh5/vtZQ4iRGSDrWPS8EsB1qvB0xIL4278&#10;RddDrEQO4VCghjrGrpAylDVZDCPXEWfu5LzFmKGvpPF4y+G2lROlZtJiw7mhxo62NZXnQ281dB/T&#10;/v31svd/x3n/WeI+uThJWj8P02YBIlKKD/HdvTMaZkrluflNfg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tmr3BAAAA3QAAAA8AAAAAAAAAAAAAAAAAmAIAAGRycy9kb3du&#10;cmV2LnhtbFBLBQYAAAAABAAEAPUAAACGAwAAAAA=&#10;" strokeweight="2pt"/>
                <v:rect id="Rectangle 7160" o:spid="_x0000_s1096" style="position:absolute;left:48332;top:8668;width:239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eXs8UA&#10;AADdAAAADwAAAGRycy9kb3ducmV2LnhtbESPQUsDMRCF74L/IYzQi7TJFql227SIpSie3LX0PGym&#10;u4ubyZLENv33RhA8Pt68781bb5MdxJl86B1rKGYKBHHjTM+thsPnfvoEIkRkg4Nj0nClANvN7c0a&#10;S+MuXNG5jq3IEA4lauhiHEspQ9ORxTBzI3H2Ts5bjFn6VhqPlwy3g5wrtZAWe84NHY700lHzVX/b&#10;/EaRqmP9en91725X9YXxDx/pUevJXXpegYiU4v/xX/rNaFgotYTfNR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5ezxQAAAN0AAAAPAAAAAAAAAAAAAAAAAJgCAABkcnMv&#10;ZG93bnJldi54bWxQSwUGAAAAAAQABAD1AAAAigMAAAAA&#10;" filled="f" fillcolor="#8db3e2" strokeweight="2pt">
                  <v:textbox>
                    <w:txbxContent>
                      <w:p w14:paraId="227BCE82" w14:textId="77777777" w:rsidR="007A3583" w:rsidRPr="00C273EE" w:rsidRDefault="007A3583" w:rsidP="002D7F61">
                        <w:pPr>
                          <w:spacing w:line="240" w:lineRule="auto"/>
                        </w:pPr>
                        <w:proofErr w:type="spellStart"/>
                        <w:r w:rsidRPr="00911371">
                          <w:rPr>
                            <w:rFonts w:cs="Arial"/>
                            <w:bCs/>
                            <w:szCs w:val="20"/>
                            <w:lang w:val="de-DE"/>
                          </w:rPr>
                          <w:t>asram:SpecifiedCIDocumentVersion</w:t>
                        </w:r>
                        <w:proofErr w:type="spellEnd"/>
                      </w:p>
                    </w:txbxContent>
                  </v:textbox>
                </v:rect>
                <v:shape id="AutoShape 7161" o:spid="_x0000_s1097" type="#_x0000_t32" style="position:absolute;left:42513;top:6056;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Y7rcQAAADdAAAADwAAAGRycy9kb3ducmV2LnhtbERPy2qDQBTdF/oPwy1014wpYhPjGEpB&#10;WgppyINke3FuVOLcEWeq9u87i0CWh/PO1pNpxUC9aywrmM8iEMSl1Q1XCo6H4mUBwnlkja1lUvBH&#10;Dtb540OGqbYj72jY+0qEEHYpKqi971IpXVmTQTezHXHgLrY36APsK6l7HEO4aeVrFCXSYMOhocaO&#10;Pmoqr/tfo2DYnn7eim743PrqFO++4+UZzUap56fpfQXC0+Tv4pv7SytIonnYH96EJ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jutxAAAAN0AAAAPAAAAAAAAAAAA&#10;AAAAAKECAABkcnMvZG93bnJldi54bWxQSwUGAAAAAAQABAD5AAAAkgMAAAAA&#10;" strokeweight="2pt"/>
                <v:shape id="AutoShape 7162" o:spid="_x0000_s1098" type="#_x0000_t32" style="position:absolute;left:40494;top:6056;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qeNsUAAADdAAAADwAAAGRycy9kb3ducmV2LnhtbESPQYvCMBSE7wv+h/AEb2taEV27RhFB&#10;FEFFXdzro3nbFpuX0sRa/70RhD0OM/MNM523phQN1a6wrCDuRyCIU6sLzhT8nFefXyCcR9ZYWiYF&#10;D3Iwn3U+pphoe+cjNSefiQBhl6CC3PsqkdKlORl0fVsRB+/P1gZ9kHUmdY33ADelHETRSBosOCzk&#10;WNEyp/R6uhkFzeGyH6+qZn3w2WV43A4nv2h2SvW67eIbhKfW/4ff7Y1WMIriGF5vwhOQs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qeNsUAAADdAAAADwAAAAAAAAAA&#10;AAAAAAChAgAAZHJzL2Rvd25yZXYueG1sUEsFBgAAAAAEAAQA+QAAAJMDAAAAAA==&#10;" strokeweight="2pt"/>
                <v:rect id="Rectangle 7163" o:spid="_x0000_s1099" style="position:absolute;left:48332;width:1361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qTH8UA&#10;AADdAAAADwAAAGRycy9kb3ducmV2LnhtbESPQWsCMRCF7wX/Q5hCL0WzK2JlaxRRSsVTdyueh810&#10;d+lmsiSpxn9vBKHHx5v3vXnLdTS9OJPznWUF+SQDQVxb3XGj4Pj9MV6A8AFZY2+ZFFzJw3o1elpi&#10;oe2FSzpXoREJwr5ABW0IQyGlr1sy6Cd2IE7ej3UGQ5KukdrhJcFNL6dZNpcGO04NLQ60ban+rf5M&#10;eiOP5an6fL3ag92VXa7d7Cu+KfXyHDfvIALF8H/8SO+1gnmWT+G+JiF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pMfxQAAAN0AAAAPAAAAAAAAAAAAAAAAAJgCAABkcnMv&#10;ZG93bnJldi54bWxQSwUGAAAAAAQABAD1AAAAigMAAAAA&#10;" filled="f" fillcolor="#8db3e2" strokeweight="2pt">
                  <v:textbox>
                    <w:txbxContent>
                      <w:p w14:paraId="227BCE83" w14:textId="77777777" w:rsidR="007A3583" w:rsidRPr="001720AA" w:rsidRDefault="007A3583" w:rsidP="002D7F61">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7164" o:spid="_x0000_s1100" type="#_x0000_t32" style="position:absolute;left:44413;top:1662;width:64;height:88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Sl2sUAAADdAAAADwAAAGRycy9kb3ducmV2LnhtbESP3YrCMBSE7wXfIZwF7zT1B93tGkUE&#10;UQQV3cW9PTRn22JzUppY69sbQfBymJlvmOm8MYWoqXK5ZQX9XgSCOLE651TB78+q+wnCeWSNhWVS&#10;cCcH81m7NcVY2xsfqT75VAQIuxgVZN6XsZQuycig69mSOHj/tjLog6xSqSu8Bbgp5CCKxtJgzmEh&#10;w5KWGSWX09UoqA/n/WRV1uuDT8+j43b09Ydmp1Tno1l8g/DU+Hf41d5oBeOoP4Tnm/AE5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Sl2sUAAADdAAAADwAAAAAAAAAA&#10;AAAAAAChAgAAZHJzL2Rvd25yZXYueG1sUEsFBgAAAAAEAAQA+QAAAJMDAAAAAA==&#10;" strokeweight="2pt"/>
                <v:shape id="AutoShape 7165" o:spid="_x0000_s1101" type="#_x0000_t32" style="position:absolute;left:44413;top:1045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09rsUAAADdAAAADwAAAGRycy9kb3ducmV2LnhtbESP3YrCMBSE7xd8h3AE79ZUKbpWo4gg&#10;yoIr/qC3h+bYFpuT0sTafXuzIOzlMDPfMLNFa0rRUO0KywoG/QgEcWp1wZmC82n9+QXCeWSNpWVS&#10;8EsOFvPOxwwTbZ98oOboMxEg7BJUkHtfJVK6NCeDrm8r4uDdbG3QB1lnUtf4DHBTymEUjaTBgsNC&#10;jhWtckrvx4dR0OwvP+N11Wz2PrvEh+94ckWzU6rXbZdTEJ5a/x9+t7dawSgaxPD3JjwBOX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09rsUAAADdAAAADwAAAAAAAAAA&#10;AAAAAAChAgAAZHJzL2Rvd25yZXYueG1sUEsFBgAAAAAEAAQA+QAAAJMDAAAAAA==&#10;" strokeweight="2pt"/>
                <v:rect id="Rechteck 6077" o:spid="_x0000_s1102" style="position:absolute;left:46076;top:10925;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VzMYA&#10;AADdAAAADwAAAGRycy9kb3ducmV2LnhtbESPQWvCQBSE70L/w/IKXkQ39qAlZiNFKAYRpLH1/Mg+&#10;k2D2bcxuk/jvu4VCj8PMfMMk29E0oqfO1ZYVLBcRCOLC6ppLBZ/n9/krCOeRNTaWScGDHGzTp0mC&#10;sbYDf1Cf+1IECLsYFVTet7GUrqjIoFvYljh4V9sZ9EF2pdQdDgFuGvkSRStpsOawUGFLu4qKW/5t&#10;FAzFqb+cj3t5ml0yy/fsvsu/DkpNn8e3DQhPo/8P/7UzrWAVrdf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VzMYAAADdAAAADwAAAAAAAAAAAAAAAACYAgAAZHJz&#10;L2Rvd25yZXYueG1sUEsFBgAAAAAEAAQA9QAAAIsDAAAAAA==&#10;" filled="f" stroked="f">
                  <v:textbox>
                    <w:txbxContent>
                      <w:p w14:paraId="227BCE84" w14:textId="77777777" w:rsidR="007A3583" w:rsidRPr="00EC0B5E" w:rsidRDefault="007A3583" w:rsidP="002D7F61">
                        <w:pPr>
                          <w:rPr>
                            <w:rFonts w:cs="Arial"/>
                            <w:b/>
                            <w:color w:val="C00000"/>
                            <w:sz w:val="24"/>
                            <w:szCs w:val="24"/>
                            <w:lang w:val="de-DE"/>
                          </w:rPr>
                        </w:pPr>
                        <w:r w:rsidRPr="00EC0B5E">
                          <w:rPr>
                            <w:rFonts w:cs="Arial"/>
                            <w:b/>
                            <w:color w:val="C00000"/>
                            <w:sz w:val="24"/>
                            <w:szCs w:val="24"/>
                            <w:lang w:val="de-DE"/>
                          </w:rPr>
                          <w:t>1</w:t>
                        </w:r>
                      </w:p>
                    </w:txbxContent>
                  </v:textbox>
                </v:rect>
                <v:rect id="Rechteck 6116" o:spid="_x0000_s1103" style="position:absolute;top:4393;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xaasYA&#10;AADdAAAADwAAAGRycy9kb3ducmV2LnhtbESPT2vCQBTE7wW/w/IEL6Vu4iGU6CpFEEMpiPHP+ZF9&#10;TUKzb2N2m6Tf3hWEHoeZ+Q2z2oymET11rrasIJ5HIIgLq2suFZxPu7d3EM4ja2wsk4I/crBZT15W&#10;mGo78JH63JciQNilqKDyvk2ldEVFBt3ctsTB+7adQR9kV0rd4RDgppGLKEqkwZrDQoUtbSsqfvJf&#10;o2AoDv319LWXh9drZvmW3bb55VOp2XT8WILwNPr/8LOdaQVJHCfweB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xaasYAAADdAAAADwAAAAAAAAAAAAAAAACYAgAAZHJz&#10;L2Rvd25yZXYueG1sUEsFBgAAAAAEAAQA9QAAAIsDAAAAAA==&#10;" filled="f" stroked="f">
                  <v:textbox>
                    <w:txbxContent>
                      <w:p w14:paraId="227BCE85" w14:textId="77777777" w:rsidR="007A3583" w:rsidRDefault="007A3583" w:rsidP="002D7F6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AC4" w14:textId="77777777" w:rsidR="00EC0B5E" w:rsidRPr="00EC0B5E" w:rsidRDefault="00EC0B5E" w:rsidP="00EC0B5E"/>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7A6D70" w14:paraId="227BCACC" w14:textId="77777777" w:rsidTr="000854DA">
        <w:trPr>
          <w:cantSplit/>
          <w:trHeight w:val="330"/>
          <w:tblHeader/>
        </w:trPr>
        <w:tc>
          <w:tcPr>
            <w:tcW w:w="1050" w:type="pct"/>
            <w:shd w:val="clear" w:color="auto" w:fill="FFFFCC"/>
            <w:noWrap/>
            <w:vAlign w:val="center"/>
            <w:hideMark/>
          </w:tcPr>
          <w:p w14:paraId="227BCAC5" w14:textId="77777777" w:rsidR="000854DA" w:rsidRPr="000854DA" w:rsidRDefault="000854DA" w:rsidP="00EC0B5E">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noWrap/>
            <w:vAlign w:val="center"/>
            <w:hideMark/>
          </w:tcPr>
          <w:p w14:paraId="227BCAC6" w14:textId="77777777" w:rsidR="000854DA" w:rsidRPr="000854DA" w:rsidRDefault="000854DA" w:rsidP="00EC0B5E">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noWrap/>
            <w:vAlign w:val="center"/>
            <w:hideMark/>
          </w:tcPr>
          <w:p w14:paraId="227BCAC7" w14:textId="77777777" w:rsidR="000854DA" w:rsidRPr="000854DA" w:rsidRDefault="000854DA" w:rsidP="00EC0B5E">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noWrap/>
            <w:vAlign w:val="center"/>
            <w:hideMark/>
          </w:tcPr>
          <w:p w14:paraId="227BCAC8" w14:textId="77777777" w:rsidR="000854DA" w:rsidRPr="000854DA" w:rsidRDefault="000854DA" w:rsidP="00EC0B5E">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noWrap/>
            <w:vAlign w:val="center"/>
            <w:hideMark/>
          </w:tcPr>
          <w:p w14:paraId="227BCAC9" w14:textId="77777777" w:rsidR="000854DA" w:rsidRPr="000854DA" w:rsidRDefault="000854DA" w:rsidP="00EC0B5E">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noWrap/>
            <w:vAlign w:val="center"/>
            <w:hideMark/>
          </w:tcPr>
          <w:p w14:paraId="227BCACA" w14:textId="77777777" w:rsidR="000854DA" w:rsidRPr="000854DA" w:rsidRDefault="000854DA" w:rsidP="00EC0B5E">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ACB" w14:textId="77777777" w:rsidR="000854DA" w:rsidRPr="000854DA" w:rsidRDefault="000854DA" w:rsidP="00EC0B5E">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AD8" w14:textId="77777777" w:rsidTr="004734A4">
        <w:trPr>
          <w:cantSplit/>
          <w:trHeight w:val="315"/>
        </w:trPr>
        <w:tc>
          <w:tcPr>
            <w:tcW w:w="1050" w:type="pct"/>
            <w:shd w:val="clear" w:color="auto" w:fill="92D050"/>
            <w:noWrap/>
            <w:vAlign w:val="center"/>
            <w:hideMark/>
          </w:tcPr>
          <w:p w14:paraId="227BCACD" w14:textId="77777777" w:rsidR="000854DA" w:rsidRPr="00EC0B5E" w:rsidRDefault="00EC0B5E" w:rsidP="00EC0B5E">
            <w:pPr>
              <w:spacing w:line="240" w:lineRule="auto"/>
              <w:rPr>
                <w:rFonts w:cs="Arial"/>
                <w:bCs/>
                <w:sz w:val="16"/>
                <w:szCs w:val="20"/>
              </w:rPr>
            </w:pPr>
            <w:proofErr w:type="spellStart"/>
            <w:r>
              <w:rPr>
                <w:rFonts w:cs="Arial"/>
                <w:bCs/>
                <w:sz w:val="16"/>
                <w:szCs w:val="20"/>
              </w:rPr>
              <w:t>asram:TestIndicator</w:t>
            </w:r>
            <w:proofErr w:type="spellEnd"/>
          </w:p>
        </w:tc>
        <w:tc>
          <w:tcPr>
            <w:tcW w:w="450" w:type="pct"/>
            <w:shd w:val="clear" w:color="auto" w:fill="92D050"/>
            <w:vAlign w:val="center"/>
            <w:hideMark/>
          </w:tcPr>
          <w:p w14:paraId="227BCACE" w14:textId="77777777" w:rsidR="000854DA" w:rsidRPr="000854DA" w:rsidRDefault="000854DA" w:rsidP="00EC0B5E">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eastAsia="de-DE"/>
              </w:rPr>
              <w:t>BOOLEAN</w:t>
            </w:r>
          </w:p>
        </w:tc>
        <w:tc>
          <w:tcPr>
            <w:tcW w:w="400" w:type="pct"/>
            <w:shd w:val="clear" w:color="auto" w:fill="92D050"/>
            <w:noWrap/>
            <w:vAlign w:val="center"/>
            <w:hideMark/>
          </w:tcPr>
          <w:p w14:paraId="227BCACF" w14:textId="77777777" w:rsidR="000854DA" w:rsidRPr="000854DA" w:rsidRDefault="000854DA" w:rsidP="00EC0B5E">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w:t>
            </w:r>
          </w:p>
        </w:tc>
        <w:tc>
          <w:tcPr>
            <w:tcW w:w="350" w:type="pct"/>
            <w:shd w:val="clear" w:color="auto" w:fill="92D050"/>
            <w:noWrap/>
            <w:vAlign w:val="center"/>
            <w:hideMark/>
          </w:tcPr>
          <w:p w14:paraId="227BCAD0" w14:textId="77777777" w:rsidR="000854DA" w:rsidRPr="000854DA" w:rsidRDefault="000854DA" w:rsidP="00EC0B5E">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4</w:t>
            </w:r>
          </w:p>
        </w:tc>
        <w:tc>
          <w:tcPr>
            <w:tcW w:w="950" w:type="pct"/>
            <w:shd w:val="clear" w:color="auto" w:fill="92D050"/>
            <w:noWrap/>
            <w:vAlign w:val="center"/>
            <w:hideMark/>
          </w:tcPr>
          <w:p w14:paraId="227BCAD1" w14:textId="77777777" w:rsidR="000854DA" w:rsidRPr="000854DA" w:rsidRDefault="000854DA" w:rsidP="00EC0B5E">
            <w:pPr>
              <w:spacing w:line="240" w:lineRule="auto"/>
              <w:rPr>
                <w:rFonts w:eastAsia="Times New Roman" w:cs="Arial"/>
                <w:color w:val="000000"/>
                <w:sz w:val="16"/>
                <w:szCs w:val="20"/>
                <w:lang w:val="de-DE" w:eastAsia="de-DE"/>
              </w:rPr>
            </w:pPr>
            <w:proofErr w:type="spellStart"/>
            <w:r w:rsidRPr="000854DA">
              <w:rPr>
                <w:rFonts w:eastAsia="Times New Roman" w:cs="Arial"/>
                <w:color w:val="000000"/>
                <w:sz w:val="16"/>
                <w:szCs w:val="20"/>
                <w:lang w:val="de-DE" w:eastAsia="de-DE"/>
              </w:rPr>
              <w:t>true</w:t>
            </w:r>
            <w:proofErr w:type="spellEnd"/>
          </w:p>
        </w:tc>
        <w:tc>
          <w:tcPr>
            <w:tcW w:w="300" w:type="pct"/>
            <w:shd w:val="clear" w:color="auto" w:fill="92D050"/>
            <w:noWrap/>
            <w:vAlign w:val="center"/>
            <w:hideMark/>
          </w:tcPr>
          <w:p w14:paraId="227BCAD2" w14:textId="77777777" w:rsidR="000854DA" w:rsidRPr="000854DA" w:rsidRDefault="000854DA" w:rsidP="00EC0B5E">
            <w:pPr>
              <w:spacing w:line="240" w:lineRule="auto"/>
              <w:rPr>
                <w:rFonts w:eastAsia="Times New Roman"/>
                <w:color w:val="000000"/>
                <w:sz w:val="16"/>
                <w:lang w:val="de-DE" w:eastAsia="de-DE"/>
              </w:rPr>
            </w:pPr>
            <w:r w:rsidRPr="000854DA">
              <w:rPr>
                <w:rFonts w:eastAsia="Times New Roman"/>
                <w:color w:val="000000"/>
                <w:sz w:val="16"/>
                <w:lang w:eastAsia="de-DE"/>
              </w:rPr>
              <w:t>C</w:t>
            </w:r>
          </w:p>
        </w:tc>
        <w:tc>
          <w:tcPr>
            <w:tcW w:w="1500" w:type="pct"/>
            <w:shd w:val="clear" w:color="auto" w:fill="92D050"/>
            <w:vAlign w:val="center"/>
          </w:tcPr>
          <w:p w14:paraId="227BCAD3" w14:textId="77777777" w:rsidR="000854DA" w:rsidRPr="000854DA" w:rsidRDefault="000854DA" w:rsidP="00EC0B5E">
            <w:pPr>
              <w:spacing w:line="240" w:lineRule="auto"/>
              <w:rPr>
                <w:rFonts w:eastAsia="Times New Roman"/>
                <w:color w:val="000000"/>
                <w:sz w:val="16"/>
                <w:lang w:eastAsia="de-DE"/>
              </w:rPr>
            </w:pPr>
            <w:proofErr w:type="spellStart"/>
            <w:r w:rsidRPr="000854DA">
              <w:rPr>
                <w:rFonts w:eastAsia="Times New Roman"/>
                <w:color w:val="000000"/>
                <w:sz w:val="16"/>
                <w:lang w:eastAsia="de-DE"/>
              </w:rPr>
              <w:t>TestFlag</w:t>
            </w:r>
            <w:proofErr w:type="spellEnd"/>
            <w:r w:rsidRPr="000854DA">
              <w:rPr>
                <w:rFonts w:eastAsia="Times New Roman"/>
                <w:color w:val="000000"/>
                <w:sz w:val="16"/>
                <w:lang w:eastAsia="de-DE"/>
              </w:rPr>
              <w:t>: Test flag shows whether message is a test-message</w:t>
            </w:r>
          </w:p>
          <w:p w14:paraId="227BCAD4" w14:textId="77777777" w:rsidR="000854DA" w:rsidRPr="000854DA" w:rsidRDefault="000854DA" w:rsidP="00EC0B5E">
            <w:pPr>
              <w:spacing w:line="240" w:lineRule="auto"/>
              <w:rPr>
                <w:rFonts w:eastAsia="Times New Roman"/>
                <w:color w:val="000000"/>
                <w:sz w:val="16"/>
                <w:lang w:eastAsia="de-DE"/>
              </w:rPr>
            </w:pPr>
          </w:p>
          <w:p w14:paraId="227BCAD5" w14:textId="77777777" w:rsidR="000854DA" w:rsidRPr="000854DA" w:rsidRDefault="000854DA" w:rsidP="00EC0B5E">
            <w:pPr>
              <w:spacing w:line="240" w:lineRule="auto"/>
              <w:rPr>
                <w:rFonts w:eastAsia="Times New Roman"/>
                <w:color w:val="000000"/>
                <w:sz w:val="16"/>
                <w:lang w:eastAsia="de-DE"/>
              </w:rPr>
            </w:pPr>
            <w:r w:rsidRPr="000854DA">
              <w:rPr>
                <w:rFonts w:eastAsia="Times New Roman"/>
                <w:color w:val="000000"/>
                <w:sz w:val="16"/>
                <w:lang w:eastAsia="de-DE"/>
              </w:rPr>
              <w:t>possible values: true or false</w:t>
            </w:r>
          </w:p>
          <w:p w14:paraId="227BCAD6" w14:textId="77777777" w:rsidR="000854DA" w:rsidRPr="000854DA" w:rsidRDefault="000854DA" w:rsidP="00EC0B5E">
            <w:pPr>
              <w:spacing w:line="240" w:lineRule="auto"/>
              <w:rPr>
                <w:rFonts w:eastAsia="Times New Roman"/>
                <w:color w:val="000000"/>
                <w:sz w:val="16"/>
                <w:lang w:eastAsia="de-DE"/>
              </w:rPr>
            </w:pPr>
          </w:p>
          <w:p w14:paraId="227BCAD7" w14:textId="77777777" w:rsidR="000854DA" w:rsidRPr="000854DA" w:rsidRDefault="000854DA" w:rsidP="00EC0B5E">
            <w:pPr>
              <w:spacing w:line="240" w:lineRule="auto"/>
              <w:rPr>
                <w:rFonts w:eastAsia="Times New Roman"/>
                <w:color w:val="000000"/>
                <w:sz w:val="16"/>
                <w:lang w:eastAsia="de-DE"/>
              </w:rPr>
            </w:pPr>
            <w:r w:rsidRPr="000854DA">
              <w:rPr>
                <w:rFonts w:eastAsia="Times New Roman"/>
                <w:color w:val="000000"/>
                <w:sz w:val="16"/>
                <w:lang w:eastAsia="de-DE"/>
              </w:rPr>
              <w:t>Not supported in Release 1. SupplyOn uses for test data a test system with different http partners for test and production.</w:t>
            </w:r>
          </w:p>
        </w:tc>
      </w:tr>
    </w:tbl>
    <w:p w14:paraId="227BCAD9" w14:textId="77777777" w:rsidR="00EC0B5E" w:rsidRPr="006A46A2" w:rsidRDefault="00B57601" w:rsidP="00A07FC2">
      <w:pPr>
        <w:pStyle w:val="berschrift3"/>
      </w:pPr>
      <w:bookmarkStart w:id="28" w:name="_Toc347491219"/>
      <w:proofErr w:type="spellStart"/>
      <w:proofErr w:type="gramStart"/>
      <w:r w:rsidRPr="006A46A2">
        <w:t>asram:</w:t>
      </w:r>
      <w:proofErr w:type="gramEnd"/>
      <w:r w:rsidRPr="006A46A2">
        <w:t>SpecifiedCIDocumentVersion</w:t>
      </w:r>
      <w:bookmarkEnd w:id="28"/>
      <w:proofErr w:type="spellEnd"/>
    </w:p>
    <w:p w14:paraId="227BCADA" w14:textId="77777777" w:rsidR="00EC0B5E" w:rsidRPr="00EC0B5E" w:rsidRDefault="00EC0B5E" w:rsidP="00EC0B5E"/>
    <w:p w14:paraId="227BCADB" w14:textId="77777777" w:rsidR="00A07FC2" w:rsidRDefault="00EC0B5E" w:rsidP="00A07FC2">
      <w:r>
        <w:rPr>
          <w:noProof/>
          <w:sz w:val="24"/>
          <w:szCs w:val="24"/>
          <w:lang w:eastAsia="zh-TW"/>
        </w:rPr>
        <mc:AlternateContent>
          <mc:Choice Requires="wpg">
            <w:drawing>
              <wp:inline distT="0" distB="0" distL="0" distR="0" wp14:anchorId="227BCE15" wp14:editId="227BCE16">
                <wp:extent cx="5024755" cy="471170"/>
                <wp:effectExtent l="0" t="0" r="23495" b="5080"/>
                <wp:docPr id="6113" name="Gruppieren 6113"/>
                <wp:cNvGraphicFramePr/>
                <a:graphic xmlns:a="http://schemas.openxmlformats.org/drawingml/2006/main">
                  <a:graphicData uri="http://schemas.microsoft.com/office/word/2010/wordprocessingGroup">
                    <wpg:wgp>
                      <wpg:cNvGrpSpPr/>
                      <wpg:grpSpPr>
                        <a:xfrm>
                          <a:off x="0" y="0"/>
                          <a:ext cx="5024755" cy="471170"/>
                          <a:chOff x="0" y="0"/>
                          <a:chExt cx="5025060" cy="471500"/>
                        </a:xfrm>
                      </wpg:grpSpPr>
                      <wps:wsp>
                        <wps:cNvPr id="5994" name="Rectangle 7168"/>
                        <wps:cNvSpPr>
                          <a:spLocks noChangeArrowheads="1"/>
                        </wps:cNvSpPr>
                        <wps:spPr bwMode="auto">
                          <a:xfrm>
                            <a:off x="249381" y="0"/>
                            <a:ext cx="2461260" cy="344805"/>
                          </a:xfrm>
                          <a:prstGeom prst="rect">
                            <a:avLst/>
                          </a:prstGeom>
                          <a:solidFill>
                            <a:srgbClr val="8DB3E2"/>
                          </a:solidFill>
                          <a:ln w="25400">
                            <a:solidFill>
                              <a:srgbClr val="000000"/>
                            </a:solidFill>
                            <a:miter lim="800000"/>
                            <a:headEnd/>
                            <a:tailEnd/>
                          </a:ln>
                        </wps:spPr>
                        <wps:txbx>
                          <w:txbxContent>
                            <w:p w14:paraId="227BCE86" w14:textId="77777777" w:rsidR="007A3583" w:rsidRPr="00D22AB7" w:rsidRDefault="007A3583" w:rsidP="00EC0B5E">
                              <w:pPr>
                                <w:spacing w:line="240" w:lineRule="auto"/>
                                <w:rPr>
                                  <w:rFonts w:cs="Arial"/>
                                  <w:b/>
                                  <w:bCs/>
                                  <w:szCs w:val="20"/>
                                  <w:lang w:val="de-DE"/>
                                </w:rPr>
                              </w:pPr>
                              <w:proofErr w:type="spellStart"/>
                              <w:r w:rsidRPr="00D22AB7">
                                <w:rPr>
                                  <w:rFonts w:cs="Arial"/>
                                  <w:b/>
                                  <w:bCs/>
                                  <w:szCs w:val="20"/>
                                  <w:lang w:val="de-DE"/>
                                </w:rPr>
                                <w:t>asram:SpecifiedCIDocumentVersion</w:t>
                              </w:r>
                              <w:proofErr w:type="spellEnd"/>
                            </w:p>
                            <w:p w14:paraId="227BCE87" w14:textId="77777777" w:rsidR="007A3583" w:rsidRPr="00D22AB7" w:rsidRDefault="007A3583" w:rsidP="00EC0B5E">
                              <w:pPr>
                                <w:spacing w:line="240" w:lineRule="auto"/>
                                <w:rPr>
                                  <w:b/>
                                  <w:szCs w:val="24"/>
                                </w:rPr>
                              </w:pPr>
                            </w:p>
                          </w:txbxContent>
                        </wps:txbx>
                        <wps:bodyPr rot="0" vert="horz" wrap="square" lIns="91440" tIns="45720" rIns="91440" bIns="45720" anchor="t" anchorCtr="0" upright="1">
                          <a:noAutofit/>
                        </wps:bodyPr>
                      </wps:wsp>
                      <wps:wsp>
                        <wps:cNvPr id="5995" name="Rectangle 7169"/>
                        <wps:cNvSpPr>
                          <a:spLocks noChangeArrowheads="1"/>
                        </wps:cNvSpPr>
                        <wps:spPr bwMode="auto">
                          <a:xfrm>
                            <a:off x="2707574" y="106878"/>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6" name="Rectangle 7170"/>
                        <wps:cNvSpPr>
                          <a:spLocks noChangeArrowheads="1"/>
                        </wps:cNvSpPr>
                        <wps:spPr bwMode="auto">
                          <a:xfrm>
                            <a:off x="3479470" y="0"/>
                            <a:ext cx="1545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88" w14:textId="77777777" w:rsidR="007A3583" w:rsidRPr="00D22AB7" w:rsidRDefault="007A3583" w:rsidP="00EC0B5E">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wps:txbx>
                        <wps:bodyPr rot="0" vert="horz" wrap="square" lIns="91440" tIns="45720" rIns="91440" bIns="45720" anchor="t" anchorCtr="0" upright="1">
                          <a:noAutofit/>
                        </wps:bodyPr>
                      </wps:wsp>
                      <wps:wsp>
                        <wps:cNvPr id="5997" name="AutoShape 7171"/>
                        <wps:cNvCnPr>
                          <a:cxnSpLocks noChangeShapeType="1"/>
                        </wps:cNvCnPr>
                        <wps:spPr bwMode="auto">
                          <a:xfrm>
                            <a:off x="2909454" y="19000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8" name="AutoShape 7172"/>
                        <wps:cNvCnPr>
                          <a:cxnSpLocks noChangeShapeType="1"/>
                        </wps:cNvCnPr>
                        <wps:spPr bwMode="auto">
                          <a:xfrm>
                            <a:off x="2707574" y="19000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9" name="Rechteck 6079"/>
                        <wps:cNvSpPr>
                          <a:spLocks noChangeArrowheads="1"/>
                        </wps:cNvSpPr>
                        <wps:spPr bwMode="auto">
                          <a:xfrm>
                            <a:off x="3206337" y="178130"/>
                            <a:ext cx="274302"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9" w14:textId="77777777" w:rsidR="007A3583" w:rsidRDefault="007A3583" w:rsidP="00EC0B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12" name="Rechteck 6112"/>
                        <wps:cNvSpPr>
                          <a:spLocks noChangeArrowheads="1"/>
                        </wps:cNvSpPr>
                        <wps:spPr bwMode="auto">
                          <a:xfrm>
                            <a:off x="0" y="47501"/>
                            <a:ext cx="249381"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A" w14:textId="77777777" w:rsidR="007A3583" w:rsidRDefault="007A3583" w:rsidP="00EC0B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3" o:spid="_x0000_s1104" style="width:395.65pt;height:37.1pt;mso-position-horizontal-relative:char;mso-position-vertical-relative:line" coordsize="50250,4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">
                <v:rect id="Rectangle 7168" o:spid="_x0000_s1105" style="position:absolute;left:2493;width:246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hCT8QA&#10;AADdAAAADwAAAGRycy9kb3ducmV2LnhtbESPQYvCMBSE78L+h/AWvGm6soqtRllcBPEgqAt7fTbP&#10;pti8lCZq9dcbQfA4zMw3zHTe2kpcqPGlYwVf/QQEce50yYWCv/2yNwbhA7LGyjEpuJGH+eyjM8VM&#10;uytv6bILhYgQ9hkqMCHUmZQ+N2TR911NHL2jayyGKJtC6gavEW4rOUiSkbRYclwwWNPCUH7ana2C&#10;3/O/Wd6d8esNlXd9QLdIByulup/tzwREoDa8w6/2SisYpuk3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IQk/EAAAA3QAAAA8AAAAAAAAAAAAAAAAAmAIAAGRycy9k&#10;b3ducmV2LnhtbFBLBQYAAAAABAAEAPUAAACJAwAAAAA=&#10;" fillcolor="#8db3e2" strokeweight="2pt">
                  <v:textbox>
                    <w:txbxContent>
                      <w:p w14:paraId="227BCE86" w14:textId="77777777" w:rsidR="007A3583" w:rsidRPr="00D22AB7" w:rsidRDefault="007A3583" w:rsidP="00EC0B5E">
                        <w:pPr>
                          <w:spacing w:line="240" w:lineRule="auto"/>
                          <w:rPr>
                            <w:rFonts w:cs="Arial"/>
                            <w:b/>
                            <w:bCs/>
                            <w:szCs w:val="20"/>
                            <w:lang w:val="de-DE"/>
                          </w:rPr>
                        </w:pPr>
                        <w:proofErr w:type="spellStart"/>
                        <w:r w:rsidRPr="00D22AB7">
                          <w:rPr>
                            <w:rFonts w:cs="Arial"/>
                            <w:b/>
                            <w:bCs/>
                            <w:szCs w:val="20"/>
                            <w:lang w:val="de-DE"/>
                          </w:rPr>
                          <w:t>asram:SpecifiedCIDocumentVersion</w:t>
                        </w:r>
                        <w:proofErr w:type="spellEnd"/>
                      </w:p>
                      <w:p w14:paraId="227BCE87" w14:textId="77777777" w:rsidR="007A3583" w:rsidRPr="00D22AB7" w:rsidRDefault="007A3583" w:rsidP="00EC0B5E">
                        <w:pPr>
                          <w:spacing w:line="240" w:lineRule="auto"/>
                          <w:rPr>
                            <w:b/>
                            <w:szCs w:val="24"/>
                          </w:rPr>
                        </w:pPr>
                      </w:p>
                    </w:txbxContent>
                  </v:textbox>
                </v:rect>
                <v:rect id="Rectangle 7169" o:spid="_x0000_s1106" style="position:absolute;left:27075;top:106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OLG8UA&#10;AADdAAAADwAAAGRycy9kb3ducmV2LnhtbESPQWsCMRSE70L/Q3iF3jRbYatujSKCVBChte39sXnd&#10;Xbp5WZOsxv56UxA8DjPzDTNfRtOKEznfWFbwPMpAEJdWN1wp+PrcDKcgfEDW2FomBRfysFw8DOZY&#10;aHvmDzodQiUShH2BCuoQukJKX9Zk0I9sR5y8H+sMhiRdJbXDc4KbVo6z7EUabDgt1NjRuqby99Ab&#10;Bd0+798mx537+5727yXuog3jqNTTY1y9gggUwz18a2+1gnw2y+H/TX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4sbxQAAAN0AAAAPAAAAAAAAAAAAAAAAAJgCAABkcnMv&#10;ZG93bnJldi54bWxQSwUGAAAAAAQABAD1AAAAigMAAAAA&#10;" strokeweight="2pt"/>
                <v:rect id="Rectangle 7170" o:spid="_x0000_s1107" style="position:absolute;left:34794;width:154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9+cYA&#10;AADdAAAADwAAAGRycy9kb3ducmV2LnhtbESPQWsCMRCF7wX/QxihF6nZLa3VrVGkpVh66q7iedhM&#10;dxc3kyVJNf77RhB6fLx535u3XEfTixM531lWkE8zEMS11R03Cva7j4c5CB+QNfaWScGFPKxXo7sl&#10;FtqeuaRTFRqRIOwLVNCGMBRS+rolg35qB+Lk/VhnMCTpGqkdnhPc9PIxy2bSYMepocWB3lqqj9Wv&#10;SW/ksTxU28nFftn3ssu1e/qOL0rdj+PmFUSgGP6Pb+lPreB5sZj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e9+cYAAADdAAAADwAAAAAAAAAAAAAAAACYAgAAZHJz&#10;L2Rvd25yZXYueG1sUEsFBgAAAAAEAAQA9QAAAIsDAAAAAA==&#10;" filled="f" fillcolor="#8db3e2" strokeweight="2pt">
                  <v:textbox>
                    <w:txbxContent>
                      <w:p w14:paraId="227BCE88" w14:textId="77777777" w:rsidR="007A3583" w:rsidRPr="00D22AB7" w:rsidRDefault="007A3583" w:rsidP="00EC0B5E">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7171" o:spid="_x0000_s1108" type="#_x0000_t32" style="position:absolute;left:29094;top:1900;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mLPMYAAADdAAAADwAAAGRycy9kb3ducmV2LnhtbESPQWvCQBSE70L/w/IK3nRT0aaJriKC&#10;KEIVbdHrI/uaBLNvQ3aN8d+7hUKPw8x8w8wWnalES40rLSt4G0YgiDOrS84VfH+tBx8gnEfWWFkm&#10;BQ9ysJi/9GaYanvnI7Unn4sAYZeigsL7OpXSZQUZdENbEwfvxzYGfZBNLnWD9wA3lRxF0bs0WHJY&#10;KLCmVUHZ9XQzCtrDeR+v63Zz8Pl5fNyNkwuaT6X6r91yCsJT5//Df+2tVjBJkhh+34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5izzGAAAA3QAAAA8AAAAAAAAA&#10;AAAAAAAAoQIAAGRycy9kb3ducmV2LnhtbFBLBQYAAAAABAAEAPkAAACUAwAAAAA=&#10;" strokeweight="2pt"/>
                <v:shape id="AutoShape 7172" o:spid="_x0000_s1109" type="#_x0000_t32" style="position:absolute;left:27075;top:19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YfTsIAAADdAAAADwAAAGRycy9kb3ducmV2LnhtbERPTYvCMBC9L/gfwgjeNFV0tV2jiCCK&#10;sIru4l6HZmyLzaQ0sdZ/bw7CHh/ve75sTSkaql1hWcFwEIEgTq0uOFPw+7Ppz0A4j6yxtEwKnuRg&#10;ueh8zDHR9sEnas4+EyGEXYIKcu+rREqX5mTQDWxFHLirrQ36AOtM6hofIdyUchRFn9JgwaEhx4rW&#10;OaW3890oaI6Xw3RTNdujzy7j034c/6H5VqrXbVdfIDy1/l/8du+0gkkch7nhTXgC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YfTsIAAADdAAAADwAAAAAAAAAAAAAA&#10;AAChAgAAZHJzL2Rvd25yZXYueG1sUEsFBgAAAAAEAAQA+QAAAJADAAAAAA==&#10;" strokeweight="2pt"/>
                <v:rect id="Rechteck 6079" o:spid="_x0000_s1110" style="position:absolute;left:32063;top:1781;width:274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0kJccA&#10;AADdAAAADwAAAGRycy9kb3ducmV2LnhtbESPzWrDMBCE74W+g9hALyWW20PaOFZCCZSaEAh1fs6L&#10;tbFNrJVjqbbz9lGh0OMwM98w6Wo0jeipc7VlBS9RDIK4sLrmUsFh/zl9B+E8ssbGMim4kYPV8vEh&#10;xUTbgb+pz30pAoRdggoq79tESldUZNBFtiUO3tl2Bn2QXSl1h0OAm0a+xvFMGqw5LFTY0rqi4pL/&#10;GAVDsetP++2X3D2fMsvX7LrOjxulnibjxwKEp9H/h//amVYwi9/m8PsmPA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9JCXHAAAA3QAAAA8AAAAAAAAAAAAAAAAAmAIAAGRy&#10;cy9kb3ducmV2LnhtbFBLBQYAAAAABAAEAPUAAACMAwAAAAA=&#10;" filled="f" stroked="f">
                  <v:textbox>
                    <w:txbxContent>
                      <w:p w14:paraId="227BCE89" w14:textId="77777777" w:rsidR="007A3583" w:rsidRDefault="007A3583" w:rsidP="00EC0B5E">
                        <w:pPr>
                          <w:rPr>
                            <w:rFonts w:cs="Arial"/>
                            <w:b/>
                            <w:color w:val="C00000"/>
                            <w:sz w:val="24"/>
                            <w:szCs w:val="24"/>
                            <w:lang w:val="de-DE"/>
                          </w:rPr>
                        </w:pPr>
                        <w:r>
                          <w:rPr>
                            <w:rFonts w:cs="Arial"/>
                            <w:b/>
                            <w:color w:val="C00000"/>
                            <w:sz w:val="24"/>
                            <w:szCs w:val="24"/>
                            <w:lang w:val="de-DE"/>
                          </w:rPr>
                          <w:t>1</w:t>
                        </w:r>
                      </w:p>
                    </w:txbxContent>
                  </v:textbox>
                </v:rect>
                <v:rect id="Rechteck 6112" o:spid="_x0000_s1111" style="position:absolute;top:475;width:249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cacUA&#10;AADdAAAADwAAAGRycy9kb3ducmV2LnhtbESPQWvCQBSE7wX/w/IEL0U38SAluooIYpCCNLaeH9ln&#10;Esy+jdk1Sf+9KxR6HGbmG2a1GUwtOmpdZVlBPItAEOdWV1wo+D7vpx8gnEfWWFsmBb/kYLMeva0w&#10;0bbnL+oyX4gAYZeggtL7JpHS5SUZdDPbEAfvaluDPsi2kLrFPsBNLedRtJAGKw4LJTa0Kym/ZQ+j&#10;oM9P3eX8eZCn90tq+Z7ed9nPUanJeNguQXga/H/4r51qBYs4ns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1xpxQAAAN0AAAAPAAAAAAAAAAAAAAAAAJgCAABkcnMv&#10;ZG93bnJldi54bWxQSwUGAAAAAAQABAD1AAAAigMAAAAA&#10;" filled="f" stroked="f">
                  <v:textbox>
                    <w:txbxContent>
                      <w:p w14:paraId="227BCE8A" w14:textId="77777777" w:rsidR="007A3583" w:rsidRDefault="007A3583" w:rsidP="00EC0B5E">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ADC" w14:textId="77777777" w:rsidR="00EC0B5E" w:rsidRDefault="00EC0B5E" w:rsidP="00A07FC2"/>
    <w:tbl>
      <w:tblPr>
        <w:tblpPr w:leftFromText="180" w:rightFromText="180" w:vertAnchor="text" w:horzAnchor="margin" w:tblpY="6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EC0B5E" w:rsidRPr="007A6D70" w14:paraId="227BCAE4" w14:textId="77777777" w:rsidTr="00EC0B5E">
        <w:trPr>
          <w:cantSplit/>
          <w:trHeight w:val="330"/>
          <w:tblHeader/>
        </w:trPr>
        <w:tc>
          <w:tcPr>
            <w:tcW w:w="1050" w:type="pct"/>
            <w:shd w:val="clear" w:color="auto" w:fill="FFFFCC"/>
            <w:noWrap/>
            <w:vAlign w:val="center"/>
            <w:hideMark/>
          </w:tcPr>
          <w:p w14:paraId="227BCADD" w14:textId="77777777" w:rsidR="00EC0B5E" w:rsidRPr="000854DA" w:rsidRDefault="00EC0B5E" w:rsidP="0001210B">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noWrap/>
            <w:vAlign w:val="center"/>
            <w:hideMark/>
          </w:tcPr>
          <w:p w14:paraId="227BCADE" w14:textId="77777777" w:rsidR="00EC0B5E" w:rsidRPr="000854DA" w:rsidRDefault="00EC0B5E" w:rsidP="0001210B">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noWrap/>
            <w:vAlign w:val="center"/>
            <w:hideMark/>
          </w:tcPr>
          <w:p w14:paraId="227BCADF" w14:textId="77777777" w:rsidR="00EC0B5E" w:rsidRPr="000854DA" w:rsidRDefault="00EC0B5E" w:rsidP="0001210B">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noWrap/>
            <w:vAlign w:val="center"/>
            <w:hideMark/>
          </w:tcPr>
          <w:p w14:paraId="227BCAE0" w14:textId="77777777" w:rsidR="00EC0B5E" w:rsidRPr="000854DA" w:rsidRDefault="00EC0B5E" w:rsidP="0001210B">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noWrap/>
            <w:vAlign w:val="center"/>
            <w:hideMark/>
          </w:tcPr>
          <w:p w14:paraId="227BCAE1" w14:textId="77777777" w:rsidR="00EC0B5E" w:rsidRPr="000854DA" w:rsidRDefault="00EC0B5E" w:rsidP="0001210B">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noWrap/>
            <w:vAlign w:val="center"/>
            <w:hideMark/>
          </w:tcPr>
          <w:p w14:paraId="227BCAE2" w14:textId="77777777" w:rsidR="00EC0B5E" w:rsidRPr="000854DA" w:rsidRDefault="00EC0B5E" w:rsidP="0001210B">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AE3" w14:textId="77777777" w:rsidR="00EC0B5E" w:rsidRPr="000854DA" w:rsidRDefault="00EC0B5E" w:rsidP="0001210B">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EC0B5E" w:rsidRPr="007A6D70" w14:paraId="227BCAEC" w14:textId="77777777" w:rsidTr="004734A4">
        <w:trPr>
          <w:cantSplit/>
          <w:trHeight w:val="315"/>
        </w:trPr>
        <w:tc>
          <w:tcPr>
            <w:tcW w:w="1050" w:type="pct"/>
            <w:shd w:val="clear" w:color="auto" w:fill="C00000"/>
            <w:noWrap/>
            <w:vAlign w:val="center"/>
            <w:hideMark/>
          </w:tcPr>
          <w:p w14:paraId="227BCAE5" w14:textId="77777777" w:rsidR="00EC0B5E" w:rsidRPr="004734A4" w:rsidRDefault="00EC0B5E" w:rsidP="0001210B">
            <w:pPr>
              <w:spacing w:line="240" w:lineRule="auto"/>
              <w:rPr>
                <w:rFonts w:eastAsia="Times New Roman" w:cs="Arial"/>
                <w:color w:val="FFFFFF" w:themeColor="background1"/>
                <w:sz w:val="16"/>
                <w:szCs w:val="20"/>
                <w:lang w:val="de-DE" w:eastAsia="de-DE"/>
              </w:rPr>
            </w:pPr>
            <w:proofErr w:type="spellStart"/>
            <w:r w:rsidRPr="004734A4">
              <w:rPr>
                <w:rFonts w:cs="Arial"/>
                <w:bCs/>
                <w:color w:val="FFFFFF" w:themeColor="background1"/>
                <w:sz w:val="16"/>
                <w:szCs w:val="20"/>
              </w:rPr>
              <w:t>asram:IssueDateTime</w:t>
            </w:r>
            <w:proofErr w:type="spellEnd"/>
          </w:p>
        </w:tc>
        <w:tc>
          <w:tcPr>
            <w:tcW w:w="450" w:type="pct"/>
            <w:shd w:val="clear" w:color="auto" w:fill="C00000"/>
            <w:vAlign w:val="center"/>
            <w:hideMark/>
          </w:tcPr>
          <w:p w14:paraId="227BCAE6" w14:textId="77777777" w:rsidR="00EC0B5E" w:rsidRPr="004734A4" w:rsidRDefault="00EC0B5E" w:rsidP="0001210B">
            <w:pPr>
              <w:spacing w:line="240" w:lineRule="auto"/>
              <w:rPr>
                <w:rFonts w:eastAsia="Times New Roman" w:cs="Arial"/>
                <w:color w:val="FFFFFF" w:themeColor="background1"/>
                <w:sz w:val="16"/>
                <w:szCs w:val="20"/>
                <w:highlight w:val="yellow"/>
                <w:lang w:val="de-DE" w:eastAsia="de-DE"/>
              </w:rPr>
            </w:pPr>
            <w:r w:rsidRPr="004734A4">
              <w:rPr>
                <w:rFonts w:eastAsia="Times New Roman" w:cs="Arial"/>
                <w:color w:val="FFFFFF" w:themeColor="background1"/>
                <w:sz w:val="16"/>
                <w:szCs w:val="20"/>
                <w:lang w:eastAsia="de-DE"/>
              </w:rPr>
              <w:t>DATETIME</w:t>
            </w:r>
          </w:p>
        </w:tc>
        <w:tc>
          <w:tcPr>
            <w:tcW w:w="400" w:type="pct"/>
            <w:shd w:val="clear" w:color="auto" w:fill="C00000"/>
            <w:noWrap/>
            <w:vAlign w:val="center"/>
            <w:hideMark/>
          </w:tcPr>
          <w:p w14:paraId="227BCAE7" w14:textId="77777777" w:rsidR="00EC0B5E" w:rsidRPr="004734A4" w:rsidRDefault="00EC0B5E" w:rsidP="0001210B">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eastAsia="de-DE"/>
              </w:rPr>
              <w:t>-</w:t>
            </w:r>
          </w:p>
        </w:tc>
        <w:tc>
          <w:tcPr>
            <w:tcW w:w="350" w:type="pct"/>
            <w:shd w:val="clear" w:color="auto" w:fill="C00000"/>
            <w:noWrap/>
            <w:vAlign w:val="center"/>
            <w:hideMark/>
          </w:tcPr>
          <w:p w14:paraId="227BCAE8" w14:textId="77777777" w:rsidR="00EC0B5E" w:rsidRPr="004734A4" w:rsidRDefault="00EC0B5E" w:rsidP="0001210B">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227BCAE9" w14:textId="77777777" w:rsidR="00EC0B5E" w:rsidRPr="004734A4" w:rsidRDefault="00EC0B5E" w:rsidP="0001210B">
            <w:pPr>
              <w:spacing w:line="240" w:lineRule="auto"/>
              <w:rPr>
                <w:rFonts w:eastAsia="Times New Roman" w:cs="Arial"/>
                <w:color w:val="FFFFFF" w:themeColor="background1"/>
                <w:sz w:val="16"/>
                <w:szCs w:val="20"/>
                <w:lang w:val="de-DE" w:eastAsia="de-DE"/>
              </w:rPr>
            </w:pPr>
            <w:r w:rsidRPr="004734A4">
              <w:rPr>
                <w:rFonts w:eastAsia="Times New Roman" w:cs="Arial"/>
                <w:color w:val="FFFFFF" w:themeColor="background1"/>
                <w:sz w:val="16"/>
                <w:szCs w:val="20"/>
                <w:lang w:val="de-DE" w:eastAsia="de-DE"/>
              </w:rPr>
              <w:t>2011-05-31T13:20:05</w:t>
            </w:r>
          </w:p>
        </w:tc>
        <w:tc>
          <w:tcPr>
            <w:tcW w:w="300" w:type="pct"/>
            <w:shd w:val="clear" w:color="auto" w:fill="C00000"/>
            <w:noWrap/>
            <w:vAlign w:val="center"/>
            <w:hideMark/>
          </w:tcPr>
          <w:p w14:paraId="227BCAEA" w14:textId="77777777" w:rsidR="00EC0B5E" w:rsidRPr="004734A4" w:rsidRDefault="00EC0B5E" w:rsidP="0001210B">
            <w:pPr>
              <w:spacing w:line="240" w:lineRule="auto"/>
              <w:rPr>
                <w:rFonts w:eastAsia="Times New Roman"/>
                <w:color w:val="FFFFFF" w:themeColor="background1"/>
                <w:sz w:val="16"/>
                <w:lang w:val="de-DE" w:eastAsia="de-DE"/>
              </w:rPr>
            </w:pPr>
            <w:r w:rsidRPr="004734A4">
              <w:rPr>
                <w:rFonts w:eastAsia="Times New Roman"/>
                <w:color w:val="FFFFFF" w:themeColor="background1"/>
                <w:sz w:val="16"/>
                <w:lang w:eastAsia="de-DE"/>
              </w:rPr>
              <w:t>M</w:t>
            </w:r>
          </w:p>
        </w:tc>
        <w:tc>
          <w:tcPr>
            <w:tcW w:w="1500" w:type="pct"/>
            <w:shd w:val="clear" w:color="auto" w:fill="C00000"/>
            <w:vAlign w:val="center"/>
          </w:tcPr>
          <w:p w14:paraId="227BCAEB" w14:textId="48166E27" w:rsidR="00EC0B5E" w:rsidRPr="004734A4" w:rsidRDefault="00654BC3" w:rsidP="0001210B">
            <w:pPr>
              <w:spacing w:line="240" w:lineRule="auto"/>
              <w:rPr>
                <w:rFonts w:eastAsia="Times New Roman"/>
                <w:color w:val="FFFFFF" w:themeColor="background1"/>
                <w:sz w:val="16"/>
                <w:lang w:eastAsia="de-DE"/>
              </w:rPr>
            </w:pPr>
            <w:r>
              <w:rPr>
                <w:rFonts w:eastAsia="Times New Roman"/>
                <w:color w:val="FFFFFF" w:themeColor="background1"/>
                <w:sz w:val="16"/>
                <w:lang w:eastAsia="de-DE"/>
              </w:rPr>
              <w:t>The point in time when this message was created on the AirSupply M2M System.</w:t>
            </w:r>
          </w:p>
        </w:tc>
      </w:tr>
    </w:tbl>
    <w:p w14:paraId="227BCAED" w14:textId="77777777" w:rsidR="00A07FC2" w:rsidRDefault="00A07FC2" w:rsidP="00A07FC2"/>
    <w:p w14:paraId="227BCAEE" w14:textId="77777777" w:rsidR="005C4DB9" w:rsidRDefault="005C4DB9" w:rsidP="00A07FC2"/>
    <w:p w14:paraId="227BCAEF" w14:textId="77777777" w:rsidR="005C4DB9" w:rsidRPr="00995184" w:rsidRDefault="005C4DB9" w:rsidP="005C4DB9"/>
    <w:p w14:paraId="227BCAF0" w14:textId="77777777" w:rsidR="0078730C" w:rsidRPr="0078730C" w:rsidRDefault="0078730C" w:rsidP="0078730C">
      <w:pPr>
        <w:pStyle w:val="berschrift2"/>
        <w:ind w:left="709" w:hanging="709"/>
        <w:rPr>
          <w:sz w:val="22"/>
          <w:szCs w:val="22"/>
        </w:rPr>
      </w:pPr>
      <w:bookmarkStart w:id="29" w:name="_Toc347491220"/>
      <w:proofErr w:type="spellStart"/>
      <w:proofErr w:type="gramStart"/>
      <w:r w:rsidRPr="0078730C">
        <w:rPr>
          <w:sz w:val="22"/>
          <w:szCs w:val="22"/>
        </w:rPr>
        <w:t>asram:</w:t>
      </w:r>
      <w:proofErr w:type="gramEnd"/>
      <w:r w:rsidRPr="0078730C">
        <w:rPr>
          <w:sz w:val="22"/>
          <w:szCs w:val="22"/>
        </w:rPr>
        <w:t>ScenarioSpecifiedCIDocumentContextParameter</w:t>
      </w:r>
      <w:bookmarkEnd w:id="29"/>
      <w:proofErr w:type="spellEnd"/>
    </w:p>
    <w:p w14:paraId="227BCAF1" w14:textId="77777777" w:rsidR="006F5720" w:rsidRDefault="006F5720" w:rsidP="006F5720"/>
    <w:p w14:paraId="227BCAF2" w14:textId="77777777" w:rsidR="006F5720" w:rsidRDefault="006F5720" w:rsidP="006F5720">
      <w:r>
        <w:rPr>
          <w:noProof/>
          <w:lang w:eastAsia="zh-TW"/>
        </w:rPr>
        <mc:AlternateContent>
          <mc:Choice Requires="wpg">
            <w:drawing>
              <wp:inline distT="0" distB="0" distL="0" distR="0" wp14:anchorId="227BCE17" wp14:editId="227BCE18">
                <wp:extent cx="6684007" cy="554990"/>
                <wp:effectExtent l="0" t="0" r="22225" b="0"/>
                <wp:docPr id="6272" name="Gruppieren 6272"/>
                <wp:cNvGraphicFramePr/>
                <a:graphic xmlns:a="http://schemas.openxmlformats.org/drawingml/2006/main">
                  <a:graphicData uri="http://schemas.microsoft.com/office/word/2010/wordprocessingGroup">
                    <wpg:wgp>
                      <wpg:cNvGrpSpPr/>
                      <wpg:grpSpPr>
                        <a:xfrm>
                          <a:off x="0" y="0"/>
                          <a:ext cx="6684007" cy="554990"/>
                          <a:chOff x="-161467" y="414020"/>
                          <a:chExt cx="6684007" cy="554990"/>
                        </a:xfrm>
                      </wpg:grpSpPr>
                      <wpg:grpSp>
                        <wpg:cNvPr id="6273" name="Group 6032"/>
                        <wpg:cNvGrpSpPr>
                          <a:grpSpLocks/>
                        </wpg:cNvGrpSpPr>
                        <wpg:grpSpPr bwMode="auto">
                          <a:xfrm>
                            <a:off x="276045" y="414020"/>
                            <a:ext cx="6246495" cy="554990"/>
                            <a:chOff x="491" y="3242"/>
                            <a:chExt cx="9837" cy="874"/>
                          </a:xfrm>
                        </wpg:grpSpPr>
                        <wps:wsp>
                          <wps:cNvPr id="6274" name="Rectangle 6033"/>
                          <wps:cNvSpPr>
                            <a:spLocks noChangeArrowheads="1"/>
                          </wps:cNvSpPr>
                          <wps:spPr bwMode="auto">
                            <a:xfrm>
                              <a:off x="6781" y="3654"/>
                              <a:ext cx="731" cy="46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B" w14:textId="77777777" w:rsidR="007A3583" w:rsidRPr="002F612C" w:rsidRDefault="007A3583" w:rsidP="006F572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75" name="Rectangle 6034"/>
                          <wps:cNvSpPr>
                            <a:spLocks noChangeArrowheads="1"/>
                          </wps:cNvSpPr>
                          <wps:spPr bwMode="auto">
                            <a:xfrm>
                              <a:off x="491" y="3242"/>
                              <a:ext cx="5980" cy="543"/>
                            </a:xfrm>
                            <a:prstGeom prst="rect">
                              <a:avLst/>
                            </a:prstGeom>
                            <a:solidFill>
                              <a:srgbClr val="8DB3E2"/>
                            </a:solidFill>
                            <a:ln w="25400">
                              <a:solidFill>
                                <a:srgbClr val="000000"/>
                              </a:solidFill>
                              <a:miter lim="800000"/>
                              <a:headEnd/>
                              <a:tailEnd/>
                            </a:ln>
                          </wps:spPr>
                          <wps:txbx>
                            <w:txbxContent>
                              <w:p w14:paraId="227BCE8C" w14:textId="77777777" w:rsidR="007A3583" w:rsidRPr="00033D3A" w:rsidRDefault="007A3583" w:rsidP="006F5720">
                                <w:pPr>
                                  <w:spacing w:line="240" w:lineRule="auto"/>
                                  <w:rPr>
                                    <w:szCs w:val="24"/>
                                  </w:rPr>
                                </w:pPr>
                                <w:proofErr w:type="spellStart"/>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roofErr w:type="spellEnd"/>
                              </w:p>
                            </w:txbxContent>
                          </wps:txbx>
                          <wps:bodyPr rot="0" vert="horz" wrap="square" lIns="91440" tIns="45720" rIns="91440" bIns="45720" anchor="t" anchorCtr="0" upright="1">
                            <a:noAutofit/>
                          </wps:bodyPr>
                        </wps:wsp>
                        <wps:wsp>
                          <wps:cNvPr id="6282" name="Rectangle 6041"/>
                          <wps:cNvSpPr>
                            <a:spLocks noChangeArrowheads="1"/>
                          </wps:cNvSpPr>
                          <wps:spPr bwMode="auto">
                            <a:xfrm>
                              <a:off x="6482" y="341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84" name="AutoShape 6043"/>
                          <wps:cNvCnPr>
                            <a:cxnSpLocks noChangeShapeType="1"/>
                            <a:stCxn id="6282" idx="1"/>
                          </wps:cNvCnPr>
                          <wps:spPr bwMode="auto">
                            <a:xfrm>
                              <a:off x="6482" y="3542"/>
                              <a:ext cx="8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86" name="Rectangle 6045"/>
                          <wps:cNvSpPr>
                            <a:spLocks noChangeArrowheads="1"/>
                          </wps:cNvSpPr>
                          <wps:spPr bwMode="auto">
                            <a:xfrm>
                              <a:off x="7336" y="3242"/>
                              <a:ext cx="299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8D" w14:textId="77777777" w:rsidR="007A3583" w:rsidRPr="001720AA" w:rsidRDefault="007A3583" w:rsidP="006F5720">
                                <w:pPr>
                                  <w:spacing w:line="240" w:lineRule="auto"/>
                                  <w:rPr>
                                    <w:szCs w:val="20"/>
                                  </w:rPr>
                                </w:pPr>
                                <w:proofErr w:type="spellStart"/>
                                <w:proofErr w:type="gramStart"/>
                                <w:r w:rsidRPr="00C273EE">
                                  <w:rPr>
                                    <w:rFonts w:cs="Arial"/>
                                    <w:bCs/>
                                    <w:szCs w:val="20"/>
                                  </w:rPr>
                                  <w:t>asram:</w:t>
                                </w:r>
                                <w:proofErr w:type="gramEnd"/>
                                <w:r>
                                  <w:rPr>
                                    <w:rFonts w:cs="Arial"/>
                                    <w:bCs/>
                                    <w:szCs w:val="20"/>
                                  </w:rPr>
                                  <w:t>IdentificationIdentifier</w:t>
                                </w:r>
                                <w:proofErr w:type="spellEnd"/>
                              </w:p>
                            </w:txbxContent>
                          </wps:txbx>
                          <wps:bodyPr rot="0" vert="horz" wrap="square" lIns="91440" tIns="45720" rIns="91440" bIns="45720" anchor="t" anchorCtr="0" upright="1">
                            <a:noAutofit/>
                          </wps:bodyPr>
                        </wps:wsp>
                      </wpg:grpSp>
                      <wps:wsp>
                        <wps:cNvPr id="6289" name="Rectangle 6371"/>
                        <wps:cNvSpPr>
                          <a:spLocks noChangeArrowheads="1"/>
                        </wps:cNvSpPr>
                        <wps:spPr bwMode="auto">
                          <a:xfrm>
                            <a:off x="-161467" y="466090"/>
                            <a:ext cx="4375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8E" w14:textId="77777777" w:rsidR="007A3583" w:rsidRPr="002C1945" w:rsidRDefault="007A3583" w:rsidP="006F5720">
                              <w:pPr>
                                <w:rPr>
                                  <w:rFonts w:cs="Arial"/>
                                  <w:b/>
                                  <w:sz w:val="24"/>
                                  <w:szCs w:val="24"/>
                                  <w:lang w:val="de-DE"/>
                                </w:rPr>
                              </w:pPr>
                              <w:r>
                                <w:rPr>
                                  <w:rFonts w:cs="Arial"/>
                                  <w:b/>
                                  <w:sz w:val="24"/>
                                  <w:szCs w:val="24"/>
                                  <w:lang w:val="de-DE"/>
                                </w:rPr>
                                <w:t>0..</w:t>
                              </w:r>
                              <w:r w:rsidRPr="002C1945">
                                <w:rPr>
                                  <w:rFonts w:cs="Arial"/>
                                  <w:b/>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6272" o:spid="_x0000_s1112" style="width:526.3pt;height:43.7pt;mso-position-horizontal-relative:char;mso-position-vertical-relative:line" coordorigin="-1614,4140" coordsize="66840,5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">
                <v:group id="Group 6032" o:spid="_x0000_s1113" style="position:absolute;left:2760;top:4140;width:62465;height:5550" coordorigin="491,3242" coordsize="9837,8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XrE8YAAADdAAAADwAAAGRycy9kb3ducmV2LnhtbESPT4vCMBTE7wv7HcJb&#10;8KZpFXWpRhHRZQ8i+AcWb4/m2Rabl9LEtn57Iwh7HGbmN8x82ZlSNFS7wrKCeBCBIE6tLjhTcD5t&#10;+98gnEfWWFomBQ9ysFx8fswx0bblAzVHn4kAYZeggtz7KpHSpTkZdANbEQfvamuDPsg6k7rGNsBN&#10;KYdRNJEGCw4LOVa0zim9He9GwU+L7WoUb5rd7bp+XE7j/d8uJqV6X91qBsJT5//D7/avVjAZT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hesTxgAAAN0A&#10;AAAPAAAAAAAAAAAAAAAAAKoCAABkcnMvZG93bnJldi54bWxQSwUGAAAAAAQABAD6AAAAnQMAAAAA&#10;">
                  <v:rect id="Rectangle 6033" o:spid="_x0000_s1114" style="position:absolute;left:6781;top:3654;width:731;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jlWsYA&#10;AADdAAAADwAAAGRycy9kb3ducmV2LnhtbESPQWvCQBSE74L/YXlCL6VulGJLdBURxFAEMVbPj+xr&#10;Epp9G7PbJP57Vyh4HGbmG2ax6k0lWmpcaVnBZByBIM6sLjlX8H3avn2CcB5ZY2WZFNzIwWo5HCww&#10;1rbjI7Wpz0WAsItRQeF9HUvpsoIMurGtiYP3YxuDPsgml7rBLsBNJadRNJMGSw4LBda0KSj7Tf+M&#10;gi47tJfTficPr5fE8jW5btLzl1Ivo349B+Gp98/wfzvRCmbTj3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jlWsYAAADdAAAADwAAAAAAAAAAAAAAAACYAgAAZHJz&#10;L2Rvd25yZXYueG1sUEsFBgAAAAAEAAQA9QAAAIsDAAAAAA==&#10;" filled="f" stroked="f">
                    <v:textbox>
                      <w:txbxContent>
                        <w:p w14:paraId="227BCE8B" w14:textId="77777777" w:rsidR="007A3583" w:rsidRPr="002F612C" w:rsidRDefault="007A3583" w:rsidP="006F5720">
                          <w:pPr>
                            <w:rPr>
                              <w:rFonts w:cs="Arial"/>
                              <w:b/>
                              <w:sz w:val="24"/>
                              <w:szCs w:val="24"/>
                              <w:lang w:val="de-DE"/>
                            </w:rPr>
                          </w:pPr>
                          <w:r>
                            <w:rPr>
                              <w:rFonts w:cs="Arial"/>
                              <w:b/>
                              <w:sz w:val="24"/>
                              <w:szCs w:val="24"/>
                              <w:lang w:val="de-DE"/>
                            </w:rPr>
                            <w:t>0..*</w:t>
                          </w:r>
                        </w:p>
                      </w:txbxContent>
                    </v:textbox>
                  </v:rect>
                  <v:rect id="Rectangle 6034" o:spid="_x0000_s1115" style="position:absolute;left:491;top:3242;width:598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lEcMQA&#10;AADdAAAADwAAAGRycy9kb3ducmV2LnhtbESPQYvCMBSE78L+h/AWvGm6BXWtRllcBPEg6Apen82z&#10;Kdu8lCZq9dcbQfA4zMw3zHTe2kpcqPGlYwVf/QQEce50yYWC/d+y9w3CB2SNlWNScCMP89lHZ4qZ&#10;dlfe0mUXChEh7DNUYEKoMyl9bsii77uaOHon11gMUTaF1A1eI9xWMk2SobRYclwwWNPCUP6/O1sF&#10;v+eDWd6d8esNlXd9RLcYpyulup/tzwREoDa8w6/2SisYpqMB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RHDEAAAA3QAAAA8AAAAAAAAAAAAAAAAAmAIAAGRycy9k&#10;b3ducmV2LnhtbFBLBQYAAAAABAAEAPUAAACJAwAAAAA=&#10;" fillcolor="#8db3e2" strokeweight="2pt">
                    <v:textbox>
                      <w:txbxContent>
                        <w:p w14:paraId="227BCE8C" w14:textId="77777777" w:rsidR="007A3583" w:rsidRPr="00033D3A" w:rsidRDefault="007A3583" w:rsidP="006F5720">
                          <w:pPr>
                            <w:spacing w:line="240" w:lineRule="auto"/>
                            <w:rPr>
                              <w:szCs w:val="24"/>
                            </w:rPr>
                          </w:pPr>
                          <w:proofErr w:type="spellStart"/>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roofErr w:type="spellEnd"/>
                        </w:p>
                      </w:txbxContent>
                    </v:textbox>
                  </v:rect>
                  <v:rect id="Rectangle 6041" o:spid="_x0000_s1116" style="position:absolute;left:6482;top:341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A7MUA&#10;AADdAAAADwAAAGRycy9kb3ducmV2LnhtbESPUWvCMBSF3wf+h3CFvc3Ugq50RhFhTBBhU/d+ae7a&#10;suamJqlm/vplMPDxcM75DmexiqYTF3K+taxgOslAEFdWt1wrOB1fnwoQPiBr7CyTgh/ysFqOHhZY&#10;anvlD7ocQi0ShH2JCpoQ+lJKXzVk0E9sT5y8L+sMhiRdLbXDa4KbTuZZNpcGW04LDfa0aaj6PgxG&#10;Qb+fDW/P5527fRbDe4W7aEMelXocx/ULiEAx3MP/7a1WMM+L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sDsxQAAAN0AAAAPAAAAAAAAAAAAAAAAAJgCAABkcnMv&#10;ZG93bnJldi54bWxQSwUGAAAAAAQABAD1AAAAigMAAAAA&#10;" strokeweight="2pt"/>
                  <v:shape id="AutoShape 6043" o:spid="_x0000_s1117" type="#_x0000_t32" style="position:absolute;left:6482;top:3542;width:8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GyMYAAADdAAAADwAAAGRycy9kb3ducmV2LnhtbESPQWvCQBSE74X+h+UJvTUbJaQxukop&#10;SEuhFa3E6yP7TILZtyG7jfHfuwWhx2FmvmGW69G0YqDeNZYVTKMYBHFpdcOVgsPP5jkD4TyyxtYy&#10;KbiSg/Xq8WGJubYX3tGw95UIEHY5Kqi973IpXVmTQRfZjjh4J9sb9EH2ldQ9XgLctHIWx6k02HBY&#10;qLGjt5rK8/7XKBi2xffLphvet74qkt1nMj+i+VLqaTK+LkB4Gv1/+N7+0ArSWZbA35vw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jxsjGAAAA3QAAAA8AAAAAAAAA&#10;AAAAAAAAoQIAAGRycy9kb3ducmV2LnhtbFBLBQYAAAAABAAEAPkAAACUAwAAAAA=&#10;" strokeweight="2pt"/>
                  <v:rect id="Rectangle 6045" o:spid="_x0000_s1118" style="position:absolute;left:7336;top:3242;width:299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9uesUA&#10;AADdAAAADwAAAGRycy9kb3ducmV2LnhtbESPQWvCQBCF74X+h2WEXopuIhIlukpRSktPTVo8D9kx&#10;CWZnw+5W13/fFQo9Pt68783b7KIZxIWc7y0ryGcZCOLG6p5bBd9fr9MVCB+QNQ6WScGNPOy2jw8b&#10;LLW9ckWXOrQiQdiXqKALYSyl9E1HBv3MjsTJO1lnMCTpWqkdXhPcDHKeZYU02HNq6HCkfUfNuf4x&#10;6Y08Vsf67flmP+yh6nPtFp9xqdTTJL6sQQSK4f/4L/2uFRTzVQH3NQkB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256xQAAAN0AAAAPAAAAAAAAAAAAAAAAAJgCAABkcnMv&#10;ZG93bnJldi54bWxQSwUGAAAAAAQABAD1AAAAigMAAAAA&#10;" filled="f" fillcolor="#8db3e2" strokeweight="2pt">
                    <v:textbox>
                      <w:txbxContent>
                        <w:p w14:paraId="227BCE8D" w14:textId="77777777" w:rsidR="007A3583" w:rsidRPr="001720AA" w:rsidRDefault="007A3583" w:rsidP="006F5720">
                          <w:pPr>
                            <w:spacing w:line="240" w:lineRule="auto"/>
                            <w:rPr>
                              <w:szCs w:val="20"/>
                            </w:rPr>
                          </w:pPr>
                          <w:proofErr w:type="spellStart"/>
                          <w:proofErr w:type="gramStart"/>
                          <w:r w:rsidRPr="00C273EE">
                            <w:rPr>
                              <w:rFonts w:cs="Arial"/>
                              <w:bCs/>
                              <w:szCs w:val="20"/>
                            </w:rPr>
                            <w:t>asram:</w:t>
                          </w:r>
                          <w:proofErr w:type="gramEnd"/>
                          <w:r>
                            <w:rPr>
                              <w:rFonts w:cs="Arial"/>
                              <w:bCs/>
                              <w:szCs w:val="20"/>
                            </w:rPr>
                            <w:t>IdentificationIdentifier</w:t>
                          </w:r>
                          <w:proofErr w:type="spellEnd"/>
                        </w:p>
                      </w:txbxContent>
                    </v:textbox>
                  </v:rect>
                </v:group>
                <v:rect id="Rectangle 6371" o:spid="_x0000_s1119" style="position:absolute;left:-1614;top:4660;width:4374;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TXcQA&#10;AADdAAAADwAAAGRycy9kb3ducmV2LnhtbESP0WoCMRRE3wv9h3ALfSk1cRGxq1GKtFX0qdYPuGyu&#10;u6GbmyWJ6/bvG0HwcZiZM8xiNbhW9BSi9axhPFIgiCtvLNcajj+frzMQMSEbbD2Thj+KsFo+Piyw&#10;NP7C39QfUi0yhGOJGpqUulLKWDXkMI58R5y9kw8OU5ahlibgJcNdKwulptKh5bzQYEfrhqrfw9lp&#10;mHwVuw/7ovbW9Wc87mRQG95r/fw0vM9BJBrSPXxrb42GaTF7g+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k13EAAAA3QAAAA8AAAAAAAAAAAAAAAAAmAIAAGRycy9k&#10;b3ducmV2LnhtbFBLBQYAAAAABAAEAPUAAACJAwAAAAA=&#10;" filled="f" stroked="f">
                  <v:textbox style="mso-fit-shape-to-text:t">
                    <w:txbxContent>
                      <w:p w14:paraId="227BCE8E" w14:textId="77777777" w:rsidR="007A3583" w:rsidRPr="002C1945" w:rsidRDefault="007A3583" w:rsidP="006F5720">
                        <w:pPr>
                          <w:rPr>
                            <w:rFonts w:cs="Arial"/>
                            <w:b/>
                            <w:sz w:val="24"/>
                            <w:szCs w:val="24"/>
                            <w:lang w:val="de-DE"/>
                          </w:rPr>
                        </w:pPr>
                        <w:r>
                          <w:rPr>
                            <w:rFonts w:cs="Arial"/>
                            <w:b/>
                            <w:sz w:val="24"/>
                            <w:szCs w:val="24"/>
                            <w:lang w:val="de-DE"/>
                          </w:rPr>
                          <w:t>0..</w:t>
                        </w:r>
                        <w:r w:rsidRPr="002C1945">
                          <w:rPr>
                            <w:rFonts w:cs="Arial"/>
                            <w:b/>
                            <w:sz w:val="24"/>
                            <w:szCs w:val="24"/>
                            <w:lang w:val="de-DE"/>
                          </w:rPr>
                          <w:t>1</w:t>
                        </w:r>
                      </w:p>
                    </w:txbxContent>
                  </v:textbox>
                </v:rect>
                <w10:anchorlock/>
              </v:group>
            </w:pict>
          </mc:Fallback>
        </mc:AlternateContent>
      </w:r>
    </w:p>
    <w:p w14:paraId="227BCAF3" w14:textId="77777777" w:rsidR="006F5720" w:rsidRDefault="006F5720" w:rsidP="006F5720"/>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F5720" w:rsidRPr="007A6D70" w14:paraId="227BCAFB" w14:textId="77777777" w:rsidTr="00F01CFA">
        <w:trPr>
          <w:cantSplit/>
          <w:trHeight w:val="330"/>
        </w:trPr>
        <w:tc>
          <w:tcPr>
            <w:tcW w:w="1050" w:type="pct"/>
            <w:shd w:val="clear" w:color="auto" w:fill="FFFFCC"/>
            <w:noWrap/>
            <w:vAlign w:val="center"/>
            <w:hideMark/>
          </w:tcPr>
          <w:p w14:paraId="227BCAF4" w14:textId="77777777" w:rsidR="006F5720" w:rsidRPr="006309FD" w:rsidRDefault="006F5720" w:rsidP="00F01CFA">
            <w:pPr>
              <w:rPr>
                <w:b/>
                <w:lang w:val="de-DE" w:eastAsia="de-DE"/>
              </w:rPr>
            </w:pPr>
            <w:r w:rsidRPr="006309FD">
              <w:rPr>
                <w:b/>
                <w:lang w:eastAsia="de-DE"/>
              </w:rPr>
              <w:t>Name</w:t>
            </w:r>
          </w:p>
        </w:tc>
        <w:tc>
          <w:tcPr>
            <w:tcW w:w="450" w:type="pct"/>
            <w:shd w:val="clear" w:color="auto" w:fill="FFFFCC"/>
            <w:noWrap/>
            <w:vAlign w:val="center"/>
            <w:hideMark/>
          </w:tcPr>
          <w:p w14:paraId="227BCAF5" w14:textId="77777777" w:rsidR="006F5720" w:rsidRPr="006309FD" w:rsidRDefault="006F5720" w:rsidP="00F01CFA">
            <w:pPr>
              <w:rPr>
                <w:b/>
                <w:lang w:val="de-DE" w:eastAsia="de-DE"/>
              </w:rPr>
            </w:pPr>
            <w:r w:rsidRPr="006309FD">
              <w:rPr>
                <w:b/>
                <w:lang w:eastAsia="de-DE"/>
              </w:rPr>
              <w:t>Type</w:t>
            </w:r>
          </w:p>
        </w:tc>
        <w:tc>
          <w:tcPr>
            <w:tcW w:w="400" w:type="pct"/>
            <w:shd w:val="clear" w:color="auto" w:fill="FFFFCC"/>
            <w:noWrap/>
            <w:vAlign w:val="center"/>
            <w:hideMark/>
          </w:tcPr>
          <w:p w14:paraId="227BCAF6" w14:textId="77777777" w:rsidR="006F5720" w:rsidRPr="006309FD" w:rsidRDefault="006F5720" w:rsidP="00F01CFA">
            <w:pPr>
              <w:rPr>
                <w:b/>
                <w:lang w:val="de-DE" w:eastAsia="de-DE"/>
              </w:rPr>
            </w:pPr>
            <w:r w:rsidRPr="006309FD">
              <w:rPr>
                <w:b/>
                <w:lang w:eastAsia="de-DE"/>
              </w:rPr>
              <w:t>Length</w:t>
            </w:r>
          </w:p>
        </w:tc>
        <w:tc>
          <w:tcPr>
            <w:tcW w:w="350" w:type="pct"/>
            <w:shd w:val="clear" w:color="auto" w:fill="FFFFCC"/>
            <w:noWrap/>
            <w:vAlign w:val="center"/>
            <w:hideMark/>
          </w:tcPr>
          <w:p w14:paraId="227BCAF7" w14:textId="77777777" w:rsidR="006F5720" w:rsidRPr="006309FD" w:rsidRDefault="006F5720" w:rsidP="00F01CFA">
            <w:pPr>
              <w:rPr>
                <w:b/>
                <w:lang w:val="de-DE" w:eastAsia="de-DE"/>
              </w:rPr>
            </w:pPr>
            <w:r w:rsidRPr="006309FD">
              <w:rPr>
                <w:b/>
                <w:lang w:val="de-DE" w:eastAsia="de-DE"/>
              </w:rPr>
              <w:t>Level</w:t>
            </w:r>
          </w:p>
        </w:tc>
        <w:tc>
          <w:tcPr>
            <w:tcW w:w="950" w:type="pct"/>
            <w:shd w:val="clear" w:color="auto" w:fill="FFFFCC"/>
            <w:noWrap/>
            <w:vAlign w:val="center"/>
            <w:hideMark/>
          </w:tcPr>
          <w:p w14:paraId="227BCAF8" w14:textId="77777777" w:rsidR="006F5720" w:rsidRPr="006309FD" w:rsidRDefault="006F5720" w:rsidP="00F01CFA">
            <w:pPr>
              <w:rPr>
                <w:b/>
                <w:lang w:val="de-DE" w:eastAsia="de-DE"/>
              </w:rPr>
            </w:pPr>
            <w:proofErr w:type="spellStart"/>
            <w:r w:rsidRPr="006309FD">
              <w:rPr>
                <w:b/>
                <w:lang w:val="de-DE" w:eastAsia="de-DE"/>
              </w:rPr>
              <w:t>Example</w:t>
            </w:r>
            <w:proofErr w:type="spellEnd"/>
          </w:p>
        </w:tc>
        <w:tc>
          <w:tcPr>
            <w:tcW w:w="300" w:type="pct"/>
            <w:shd w:val="clear" w:color="auto" w:fill="FFFFCC"/>
            <w:noWrap/>
            <w:vAlign w:val="center"/>
            <w:hideMark/>
          </w:tcPr>
          <w:p w14:paraId="227BCAF9" w14:textId="77777777" w:rsidR="006F5720" w:rsidRPr="006309FD" w:rsidRDefault="006F5720" w:rsidP="00F01CFA">
            <w:pPr>
              <w:rPr>
                <w:b/>
                <w:lang w:val="de-DE" w:eastAsia="de-DE"/>
              </w:rPr>
            </w:pPr>
            <w:r w:rsidRPr="006309FD">
              <w:rPr>
                <w:b/>
                <w:lang w:eastAsia="de-DE"/>
              </w:rPr>
              <w:t>M/C</w:t>
            </w:r>
          </w:p>
        </w:tc>
        <w:tc>
          <w:tcPr>
            <w:tcW w:w="1500" w:type="pct"/>
            <w:shd w:val="clear" w:color="auto" w:fill="FFFFCC"/>
            <w:vAlign w:val="center"/>
          </w:tcPr>
          <w:p w14:paraId="227BCAFA" w14:textId="77777777" w:rsidR="006F5720" w:rsidRPr="006309FD" w:rsidRDefault="006F5720" w:rsidP="00F01CFA">
            <w:pPr>
              <w:rPr>
                <w:b/>
                <w:lang w:eastAsia="de-DE"/>
              </w:rPr>
            </w:pPr>
            <w:r w:rsidRPr="006309FD">
              <w:rPr>
                <w:b/>
                <w:lang w:eastAsia="de-DE"/>
              </w:rPr>
              <w:t>Description</w:t>
            </w:r>
          </w:p>
        </w:tc>
      </w:tr>
      <w:tr w:rsidR="006F5720" w:rsidRPr="007A6D70" w14:paraId="227BCB03" w14:textId="77777777" w:rsidTr="00F01CFA">
        <w:trPr>
          <w:cantSplit/>
          <w:trHeight w:val="315"/>
        </w:trPr>
        <w:tc>
          <w:tcPr>
            <w:tcW w:w="1050" w:type="pct"/>
            <w:shd w:val="clear" w:color="auto" w:fill="92D050"/>
            <w:noWrap/>
            <w:vAlign w:val="center"/>
            <w:hideMark/>
          </w:tcPr>
          <w:p w14:paraId="227BCAFC" w14:textId="77777777" w:rsidR="006F5720" w:rsidRPr="006309FD" w:rsidRDefault="006F5720" w:rsidP="00F01CFA">
            <w:pPr>
              <w:rPr>
                <w:rFonts w:eastAsia="Times New Roman" w:cs="Arial"/>
                <w:color w:val="000000"/>
                <w:sz w:val="16"/>
                <w:szCs w:val="20"/>
                <w:lang w:val="de-DE" w:eastAsia="de-DE"/>
              </w:rPr>
            </w:pPr>
            <w:proofErr w:type="spellStart"/>
            <w:r w:rsidRPr="006309FD">
              <w:rPr>
                <w:sz w:val="16"/>
              </w:rPr>
              <w:t>asram:</w:t>
            </w:r>
            <w:r>
              <w:rPr>
                <w:sz w:val="16"/>
              </w:rPr>
              <w:t>IdentificationIdentifier</w:t>
            </w:r>
            <w:proofErr w:type="spellEnd"/>
          </w:p>
        </w:tc>
        <w:tc>
          <w:tcPr>
            <w:tcW w:w="450" w:type="pct"/>
            <w:shd w:val="clear" w:color="auto" w:fill="92D050"/>
            <w:vAlign w:val="center"/>
            <w:hideMark/>
          </w:tcPr>
          <w:p w14:paraId="227BCAFD" w14:textId="77777777" w:rsidR="006F5720" w:rsidRPr="006309FD" w:rsidRDefault="006F5720" w:rsidP="00F01CFA">
            <w:pPr>
              <w:rPr>
                <w:sz w:val="16"/>
                <w:lang w:val="de-DE" w:eastAsia="de-DE"/>
              </w:rPr>
            </w:pPr>
            <w:r>
              <w:rPr>
                <w:sz w:val="16"/>
                <w:lang w:eastAsia="de-DE"/>
              </w:rPr>
              <w:t>String</w:t>
            </w:r>
          </w:p>
        </w:tc>
        <w:tc>
          <w:tcPr>
            <w:tcW w:w="400" w:type="pct"/>
            <w:shd w:val="clear" w:color="auto" w:fill="92D050"/>
            <w:noWrap/>
            <w:vAlign w:val="center"/>
            <w:hideMark/>
          </w:tcPr>
          <w:p w14:paraId="227BCAFE" w14:textId="77777777" w:rsidR="006F5720" w:rsidRPr="006309FD" w:rsidRDefault="006F5720" w:rsidP="00F01CFA">
            <w:pPr>
              <w:rPr>
                <w:sz w:val="16"/>
                <w:lang w:val="de-DE" w:eastAsia="de-DE"/>
              </w:rPr>
            </w:pPr>
            <w:r>
              <w:rPr>
                <w:sz w:val="16"/>
                <w:lang w:val="de-DE" w:eastAsia="de-DE"/>
              </w:rPr>
              <w:t>5</w:t>
            </w:r>
          </w:p>
        </w:tc>
        <w:tc>
          <w:tcPr>
            <w:tcW w:w="350" w:type="pct"/>
            <w:shd w:val="clear" w:color="auto" w:fill="92D050"/>
            <w:noWrap/>
            <w:vAlign w:val="center"/>
            <w:hideMark/>
          </w:tcPr>
          <w:p w14:paraId="227BCAFF" w14:textId="77777777" w:rsidR="006F5720" w:rsidRPr="006309FD" w:rsidRDefault="006F5720" w:rsidP="00F01CFA">
            <w:pPr>
              <w:rPr>
                <w:sz w:val="16"/>
                <w:lang w:val="de-DE" w:eastAsia="de-DE"/>
              </w:rPr>
            </w:pPr>
            <w:r w:rsidRPr="006309FD">
              <w:rPr>
                <w:sz w:val="16"/>
                <w:lang w:val="de-DE" w:eastAsia="de-DE"/>
              </w:rPr>
              <w:t>4</w:t>
            </w:r>
          </w:p>
        </w:tc>
        <w:tc>
          <w:tcPr>
            <w:tcW w:w="950" w:type="pct"/>
            <w:shd w:val="clear" w:color="auto" w:fill="92D050"/>
            <w:noWrap/>
            <w:vAlign w:val="center"/>
            <w:hideMark/>
          </w:tcPr>
          <w:p w14:paraId="227BCB00" w14:textId="77777777" w:rsidR="006F5720" w:rsidRPr="006309FD" w:rsidRDefault="006F5720" w:rsidP="00F01CFA">
            <w:pPr>
              <w:rPr>
                <w:sz w:val="16"/>
                <w:lang w:val="de-DE" w:eastAsia="de-DE"/>
              </w:rPr>
            </w:pPr>
            <w:r>
              <w:rPr>
                <w:sz w:val="16"/>
                <w:lang w:val="de-DE" w:eastAsia="de-DE"/>
              </w:rPr>
              <w:t>VMI</w:t>
            </w:r>
          </w:p>
        </w:tc>
        <w:tc>
          <w:tcPr>
            <w:tcW w:w="300" w:type="pct"/>
            <w:shd w:val="clear" w:color="auto" w:fill="92D050"/>
            <w:noWrap/>
            <w:vAlign w:val="center"/>
            <w:hideMark/>
          </w:tcPr>
          <w:p w14:paraId="227BCB01" w14:textId="77777777" w:rsidR="006F5720" w:rsidRPr="006309FD" w:rsidRDefault="006F5720" w:rsidP="00F01CFA">
            <w:pPr>
              <w:rPr>
                <w:sz w:val="16"/>
                <w:lang w:val="de-DE" w:eastAsia="de-DE"/>
              </w:rPr>
            </w:pPr>
            <w:r>
              <w:rPr>
                <w:sz w:val="16"/>
                <w:lang w:eastAsia="de-DE"/>
              </w:rPr>
              <w:t>C</w:t>
            </w:r>
          </w:p>
        </w:tc>
        <w:tc>
          <w:tcPr>
            <w:tcW w:w="1500" w:type="pct"/>
            <w:shd w:val="clear" w:color="auto" w:fill="92D050"/>
            <w:vAlign w:val="center"/>
          </w:tcPr>
          <w:p w14:paraId="227BCB02" w14:textId="77777777" w:rsidR="006F5720" w:rsidRPr="006309FD" w:rsidRDefault="006F5720" w:rsidP="00F01CFA">
            <w:pPr>
              <w:rPr>
                <w:rFonts w:eastAsia="Times New Roman"/>
                <w:color w:val="000000"/>
                <w:sz w:val="16"/>
                <w:lang w:eastAsia="de-DE"/>
              </w:rPr>
            </w:pPr>
            <w:r w:rsidRPr="00271C1A">
              <w:rPr>
                <w:sz w:val="16"/>
                <w:lang w:eastAsia="de-DE"/>
              </w:rPr>
              <w:t>Business Scenar</w:t>
            </w:r>
            <w:r>
              <w:rPr>
                <w:sz w:val="16"/>
                <w:lang w:eastAsia="de-DE"/>
              </w:rPr>
              <w:t>io</w:t>
            </w:r>
          </w:p>
        </w:tc>
      </w:tr>
    </w:tbl>
    <w:p w14:paraId="227BCB04" w14:textId="77777777" w:rsidR="0078730C" w:rsidRPr="0078730C" w:rsidRDefault="0078730C" w:rsidP="0078730C">
      <w:pPr>
        <w:rPr>
          <w:lang w:val="de-DE"/>
        </w:rPr>
      </w:pPr>
    </w:p>
    <w:p w14:paraId="227BCB05" w14:textId="77777777" w:rsidR="002041BF" w:rsidRPr="006A46A2" w:rsidRDefault="002041BF" w:rsidP="00ED0E85">
      <w:pPr>
        <w:pStyle w:val="berschrift2"/>
        <w:ind w:left="709" w:hanging="709"/>
        <w:rPr>
          <w:sz w:val="22"/>
          <w:szCs w:val="22"/>
          <w:lang w:val="de-DE"/>
        </w:rPr>
      </w:pPr>
      <w:bookmarkStart w:id="30" w:name="_Toc347491221"/>
      <w:proofErr w:type="spellStart"/>
      <w:proofErr w:type="gramStart"/>
      <w:r w:rsidRPr="006A46A2">
        <w:rPr>
          <w:sz w:val="22"/>
          <w:szCs w:val="22"/>
        </w:rPr>
        <w:t>asram:</w:t>
      </w:r>
      <w:proofErr w:type="gramEnd"/>
      <w:r w:rsidRPr="006A46A2">
        <w:rPr>
          <w:sz w:val="22"/>
          <w:szCs w:val="22"/>
        </w:rPr>
        <w:t>SubsetSpecifiedCIDocumentContextParameter</w:t>
      </w:r>
      <w:bookmarkEnd w:id="30"/>
      <w:proofErr w:type="spellEnd"/>
    </w:p>
    <w:p w14:paraId="227BCB06" w14:textId="77777777" w:rsidR="002041BF" w:rsidRPr="002041BF" w:rsidRDefault="002041BF" w:rsidP="002041BF"/>
    <w:p w14:paraId="227BCB07" w14:textId="77777777" w:rsidR="00E757C5" w:rsidRDefault="0001210B" w:rsidP="00A07FC2">
      <w:r>
        <w:rPr>
          <w:noProof/>
          <w:lang w:eastAsia="zh-TW"/>
        </w:rPr>
        <mc:AlternateContent>
          <mc:Choice Requires="wpg">
            <w:drawing>
              <wp:inline distT="0" distB="0" distL="0" distR="0" wp14:anchorId="227BCE19" wp14:editId="227BCE1A">
                <wp:extent cx="6508561" cy="1350274"/>
                <wp:effectExtent l="0" t="0" r="26035" b="2540"/>
                <wp:docPr id="6126" name="Gruppieren 6126"/>
                <wp:cNvGraphicFramePr/>
                <a:graphic xmlns:a="http://schemas.openxmlformats.org/drawingml/2006/main">
                  <a:graphicData uri="http://schemas.microsoft.com/office/word/2010/wordprocessingGroup">
                    <wpg:wgp>
                      <wpg:cNvGrpSpPr/>
                      <wpg:grpSpPr>
                        <a:xfrm>
                          <a:off x="0" y="0"/>
                          <a:ext cx="6508561" cy="1350274"/>
                          <a:chOff x="0" y="0"/>
                          <a:chExt cx="6508561" cy="1350274"/>
                        </a:xfrm>
                      </wpg:grpSpPr>
                      <wps:wsp>
                        <wps:cNvPr id="5982" name="Rectangle 7175"/>
                        <wps:cNvSpPr>
                          <a:spLocks noChangeArrowheads="1"/>
                        </wps:cNvSpPr>
                        <wps:spPr bwMode="auto">
                          <a:xfrm>
                            <a:off x="225632" y="415636"/>
                            <a:ext cx="3573780" cy="344805"/>
                          </a:xfrm>
                          <a:prstGeom prst="rect">
                            <a:avLst/>
                          </a:prstGeom>
                          <a:solidFill>
                            <a:srgbClr val="8DB3E2"/>
                          </a:solidFill>
                          <a:ln w="25400">
                            <a:solidFill>
                              <a:srgbClr val="000000"/>
                            </a:solidFill>
                            <a:miter lim="800000"/>
                            <a:headEnd/>
                            <a:tailEnd/>
                          </a:ln>
                        </wps:spPr>
                        <wps:txbx>
                          <w:txbxContent>
                            <w:p w14:paraId="227BCE8F" w14:textId="77777777" w:rsidR="007A3583" w:rsidRPr="00C532BE" w:rsidRDefault="007A3583" w:rsidP="00FB29E2">
                              <w:pPr>
                                <w:spacing w:line="240" w:lineRule="auto"/>
                                <w:rPr>
                                  <w:b/>
                                  <w:szCs w:val="20"/>
                                </w:rPr>
                              </w:pPr>
                              <w:proofErr w:type="spellStart"/>
                              <w:r w:rsidRPr="00EA298B">
                                <w:rPr>
                                  <w:rFonts w:cs="Arial"/>
                                  <w:b/>
                                  <w:bCs/>
                                  <w:szCs w:val="20"/>
                                  <w:lang w:val="de-DE"/>
                                </w:rPr>
                                <w:t>asram:SubsetSpecifiedCIDocumentContextParameter</w:t>
                              </w:r>
                              <w:proofErr w:type="spellEnd"/>
                            </w:p>
                          </w:txbxContent>
                        </wps:txbx>
                        <wps:bodyPr rot="0" vert="horz" wrap="square" lIns="91440" tIns="45720" rIns="91440" bIns="45720" anchor="t" anchorCtr="0" upright="1">
                          <a:noAutofit/>
                        </wps:bodyPr>
                      </wps:wsp>
                      <wps:wsp>
                        <wps:cNvPr id="5984" name="AutoShape 7177"/>
                        <wps:cNvCnPr>
                          <a:cxnSpLocks noChangeShapeType="1"/>
                        </wps:cNvCnPr>
                        <wps:spPr bwMode="auto">
                          <a:xfrm>
                            <a:off x="4191990" y="16625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5" name="Rectangle 7178"/>
                        <wps:cNvSpPr>
                          <a:spLocks noChangeArrowheads="1"/>
                        </wps:cNvSpPr>
                        <wps:spPr bwMode="auto">
                          <a:xfrm>
                            <a:off x="3800104" y="522514"/>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86" name="Rectangle 7179"/>
                        <wps:cNvSpPr>
                          <a:spLocks noChangeArrowheads="1"/>
                        </wps:cNvSpPr>
                        <wps:spPr bwMode="auto">
                          <a:xfrm>
                            <a:off x="4583876" y="866899"/>
                            <a:ext cx="12693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0" w14:textId="77777777" w:rsidR="007A3583" w:rsidRPr="00C273EE" w:rsidRDefault="007A3583" w:rsidP="00FB29E2">
                              <w:pPr>
                                <w:spacing w:line="240" w:lineRule="auto"/>
                              </w:pPr>
                              <w:proofErr w:type="spellStart"/>
                              <w:r w:rsidRPr="00FA1DA3">
                                <w:rPr>
                                  <w:rFonts w:cs="Arial"/>
                                  <w:bCs/>
                                  <w:szCs w:val="20"/>
                                  <w:lang w:val="de-DE"/>
                                </w:rPr>
                                <w:t>asram:</w:t>
                              </w:r>
                              <w:r>
                                <w:rPr>
                                  <w:rFonts w:cs="Arial"/>
                                  <w:bCs/>
                                  <w:szCs w:val="20"/>
                                  <w:lang w:val="de-DE"/>
                                </w:rPr>
                                <w:t>Value</w:t>
                              </w:r>
                              <w:r w:rsidRPr="00E757C5">
                                <w:rPr>
                                  <w:rFonts w:cs="Arial"/>
                                  <w:bCs/>
                                  <w:szCs w:val="20"/>
                                  <w:lang w:val="de-DE"/>
                                </w:rPr>
                                <w:t>Text</w:t>
                              </w:r>
                              <w:proofErr w:type="spellEnd"/>
                            </w:p>
                          </w:txbxContent>
                        </wps:txbx>
                        <wps:bodyPr rot="0" vert="horz" wrap="square" lIns="91440" tIns="45720" rIns="91440" bIns="45720" anchor="t" anchorCtr="0" upright="1">
                          <a:noAutofit/>
                        </wps:bodyPr>
                      </wps:wsp>
                      <wps:wsp>
                        <wps:cNvPr id="5987" name="AutoShape 7180"/>
                        <wps:cNvCnPr>
                          <a:cxnSpLocks noChangeShapeType="1"/>
                        </wps:cNvCnPr>
                        <wps:spPr bwMode="auto">
                          <a:xfrm>
                            <a:off x="3990109" y="605641"/>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8" name="AutoShape 7181"/>
                        <wps:cNvCnPr>
                          <a:cxnSpLocks noChangeShapeType="1"/>
                        </wps:cNvCnPr>
                        <wps:spPr bwMode="auto">
                          <a:xfrm>
                            <a:off x="3800104" y="60564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9" name="Rectangle 7182"/>
                        <wps:cNvSpPr>
                          <a:spLocks noChangeArrowheads="1"/>
                        </wps:cNvSpPr>
                        <wps:spPr bwMode="auto">
                          <a:xfrm>
                            <a:off x="4583876" y="0"/>
                            <a:ext cx="19246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1" w14:textId="77777777" w:rsidR="007A3583" w:rsidRPr="00914B46" w:rsidRDefault="007A3583" w:rsidP="00155148">
                              <w:pPr>
                                <w:spacing w:line="240" w:lineRule="auto"/>
                                <w:rPr>
                                  <w:szCs w:val="20"/>
                                </w:rPr>
                              </w:pPr>
                              <w:proofErr w:type="spellStart"/>
                              <w:r w:rsidRPr="00CD0FCF">
                                <w:rPr>
                                  <w:rFonts w:cs="Arial"/>
                                  <w:bCs/>
                                  <w:szCs w:val="20"/>
                                  <w:lang w:val="de-DE"/>
                                </w:rPr>
                                <w:t>asram:</w:t>
                              </w:r>
                              <w:r>
                                <w:rPr>
                                  <w:rFonts w:cs="Arial"/>
                                  <w:bCs/>
                                  <w:szCs w:val="20"/>
                                  <w:lang w:val="de-DE"/>
                                </w:rPr>
                                <w:t>Identification</w:t>
                              </w:r>
                              <w:r w:rsidRPr="00E757C5">
                                <w:rPr>
                                  <w:rFonts w:cs="Arial"/>
                                  <w:bCs/>
                                  <w:szCs w:val="20"/>
                                  <w:lang w:val="de-DE"/>
                                </w:rPr>
                                <w:t>Identifier</w:t>
                              </w:r>
                              <w:proofErr w:type="spellEnd"/>
                            </w:p>
                          </w:txbxContent>
                        </wps:txbx>
                        <wps:bodyPr rot="0" vert="horz" wrap="square" lIns="91440" tIns="45720" rIns="91440" bIns="45720" anchor="t" anchorCtr="0" upright="1">
                          <a:noAutofit/>
                        </wps:bodyPr>
                      </wps:wsp>
                      <wps:wsp>
                        <wps:cNvPr id="5990" name="AutoShape 7183"/>
                        <wps:cNvCnPr>
                          <a:cxnSpLocks noChangeShapeType="1"/>
                        </wps:cNvCnPr>
                        <wps:spPr bwMode="auto">
                          <a:xfrm>
                            <a:off x="4191990" y="166254"/>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1" name="AutoShape 7184"/>
                        <wps:cNvCnPr>
                          <a:cxnSpLocks noChangeShapeType="1"/>
                        </wps:cNvCnPr>
                        <wps:spPr bwMode="auto">
                          <a:xfrm>
                            <a:off x="4191990" y="104502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3" name="Rechteck 6123"/>
                        <wps:cNvSpPr>
                          <a:spLocks noChangeArrowheads="1"/>
                        </wps:cNvSpPr>
                        <wps:spPr bwMode="auto">
                          <a:xfrm>
                            <a:off x="0" y="439387"/>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2" w14:textId="77777777" w:rsidR="007A3583" w:rsidRDefault="007A3583" w:rsidP="002D7F6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24" name="Rechteck 6124"/>
                        <wps:cNvSpPr>
                          <a:spLocks noChangeArrowheads="1"/>
                        </wps:cNvSpPr>
                        <wps:spPr bwMode="auto">
                          <a:xfrm>
                            <a:off x="4346369" y="17813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3" w14:textId="77777777" w:rsidR="007A3583" w:rsidRDefault="007A3583" w:rsidP="0001210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25" name="Rechteck 6125"/>
                        <wps:cNvSpPr>
                          <a:spLocks noChangeArrowheads="1"/>
                        </wps:cNvSpPr>
                        <wps:spPr bwMode="auto">
                          <a:xfrm>
                            <a:off x="4334494" y="1056904"/>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4" w14:textId="77777777" w:rsidR="007A3583" w:rsidRDefault="007A3583" w:rsidP="0001210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26" o:spid="_x0000_s1120" style="width:512.5pt;height:106.3pt;mso-position-horizontal-relative:char;mso-position-vertical-relative:line" coordsize="65085,13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">
                <v:rect id="Rectangle 7175" o:spid="_x0000_s1121" style="position:absolute;left:2256;top:4156;width:3573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TpfcQA&#10;AADdAAAADwAAAGRycy9kb3ducmV2LnhtbESPQYvCMBSE74L/ITxhb5paUGzXKKIIsgdBXdjr2+bZ&#10;FJuX0kTt+us3guBxmJlvmPmys7W4UesrxwrGowQEceF0xaWC79N2OAPhA7LG2jEp+CMPy0W/N8dc&#10;uzsf6HYMpYgQ9jkqMCE0uZS+MGTRj1xDHL2zay2GKNtS6hbvEW5rmSbJVFqsOC4YbGhtqLgcr1bB&#10;5vpjtg9n/Neeqof+RbfO0p1SH4Nu9QkiUBfe4Vd7pxVMslkK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06X3EAAAA3QAAAA8AAAAAAAAAAAAAAAAAmAIAAGRycy9k&#10;b3ducmV2LnhtbFBLBQYAAAAABAAEAPUAAACJAwAAAAA=&#10;" fillcolor="#8db3e2" strokeweight="2pt">
                  <v:textbox>
                    <w:txbxContent>
                      <w:p w14:paraId="227BCE8F" w14:textId="77777777" w:rsidR="007A3583" w:rsidRPr="00C532BE" w:rsidRDefault="007A3583" w:rsidP="00FB29E2">
                        <w:pPr>
                          <w:spacing w:line="240" w:lineRule="auto"/>
                          <w:rPr>
                            <w:b/>
                            <w:szCs w:val="20"/>
                          </w:rPr>
                        </w:pPr>
                        <w:proofErr w:type="spellStart"/>
                        <w:r w:rsidRPr="00EA298B">
                          <w:rPr>
                            <w:rFonts w:cs="Arial"/>
                            <w:b/>
                            <w:bCs/>
                            <w:szCs w:val="20"/>
                            <w:lang w:val="de-DE"/>
                          </w:rPr>
                          <w:t>asram:SubsetSpecifiedCIDocumentContextParameter</w:t>
                        </w:r>
                        <w:proofErr w:type="spellEnd"/>
                      </w:p>
                    </w:txbxContent>
                  </v:textbox>
                </v:rect>
                <v:shape id="AutoShape 7177" o:spid="_x0000_s1122" type="#_x0000_t32" style="position:absolute;left:41919;top:1662;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KDlscAAADdAAAADwAAAGRycy9kb3ducmV2LnhtbESP3WrCQBSE7wXfYTlC78ymJfUnZpVS&#10;kJaCirbE20P2NAnNng3ZbUzfvisIXg4z8w2TbQbTiJ46V1tW8BjFIIgLq2suFXx9bqcLEM4ja2ws&#10;k4I/crBZj0cZptpe+Ej9yZciQNilqKDyvk2ldEVFBl1kW+LgfdvOoA+yK6Xu8BLgppFPcTyTBmsO&#10;CxW29FpR8XP6NQr6Q76fb9v+7eDLPDl+JMszmp1SD5PhZQXC0+Dv4Vv7XSt4Xi4SuL4JT0C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8oOWxwAAAN0AAAAPAAAAAAAA&#10;AAAAAAAAAKECAABkcnMvZG93bnJldi54bWxQSwUGAAAAAAQABAD5AAAAlQMAAAAA&#10;" strokeweight="2pt"/>
                <v:rect id="Rectangle 7178" o:spid="_x0000_s1123" style="position:absolute;left:38001;top:522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odxsYA&#10;AADdAAAADwAAAGRycy9kb3ducmV2LnhtbESPzWrDMBCE74W8g9hAb43cgFvHjRJCoTQQAm1+7ou1&#10;tU2tlSPJidKnjwqFHoeZ+YaZL6PpxJmcby0reJxkIIgrq1uuFRz2bw8FCB+QNXaWScGVPCwXo7s5&#10;ltpe+JPOu1CLBGFfooImhL6U0lcNGfQT2xMn78s6gyFJV0vt8JLgppPTLHuSBltOCw329NpQ9b0b&#10;jIJ+mw/vz6eN+zkWw0eFm2jDNCp1P46rFxCBYvgP/7XXWkE+K3L4fZ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odxsYAAADdAAAADwAAAAAAAAAAAAAAAACYAgAAZHJz&#10;L2Rvd25yZXYueG1sUEsFBgAAAAAEAAQA9QAAAIsDAAAAAA==&#10;" strokeweight="2pt"/>
                <v:rect id="Rectangle 7179" o:spid="_x0000_s1124" style="position:absolute;left:45838;top:8668;width:12694;height:3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4rJMYA&#10;AADdAAAADwAAAGRycy9kb3ducmV2LnhtbESPQWsCMRCF7wX/QxihF6nZLa3VrVGkpVh66q7iedhM&#10;dxc3kyVJNf77RhB6fLx535u3XEfTixM531lWkE8zEMS11R03Cva7j4c5CB+QNfaWScGFPKxXo7sl&#10;FtqeuaRTFRqRIOwLVNCGMBRS+rolg35qB+Lk/VhnMCTpGqkdnhPc9PIxy2bSYMepocWB3lqqj9Wv&#10;SW/ksTxU28nFftn3ssu1e/qOL0rdj+PmFUSgGP6Pb+lPreB5MZ/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4rJMYAAADdAAAADwAAAAAAAAAAAAAAAACYAgAAZHJz&#10;L2Rvd25yZXYueG1sUEsFBgAAAAAEAAQA9QAAAIsDAAAAAA==&#10;" filled="f" fillcolor="#8db3e2" strokeweight="2pt">
                  <v:textbox>
                    <w:txbxContent>
                      <w:p w14:paraId="227BCE90" w14:textId="77777777" w:rsidR="007A3583" w:rsidRPr="00C273EE" w:rsidRDefault="007A3583" w:rsidP="00FB29E2">
                        <w:pPr>
                          <w:spacing w:line="240" w:lineRule="auto"/>
                        </w:pPr>
                        <w:proofErr w:type="spellStart"/>
                        <w:r w:rsidRPr="00FA1DA3">
                          <w:rPr>
                            <w:rFonts w:cs="Arial"/>
                            <w:bCs/>
                            <w:szCs w:val="20"/>
                            <w:lang w:val="de-DE"/>
                          </w:rPr>
                          <w:t>asram:</w:t>
                        </w:r>
                        <w:r>
                          <w:rPr>
                            <w:rFonts w:cs="Arial"/>
                            <w:bCs/>
                            <w:szCs w:val="20"/>
                            <w:lang w:val="de-DE"/>
                          </w:rPr>
                          <w:t>Value</w:t>
                        </w:r>
                        <w:r w:rsidRPr="00E757C5">
                          <w:rPr>
                            <w:rFonts w:cs="Arial"/>
                            <w:bCs/>
                            <w:szCs w:val="20"/>
                            <w:lang w:val="de-DE"/>
                          </w:rPr>
                          <w:t>Text</w:t>
                        </w:r>
                        <w:proofErr w:type="spellEnd"/>
                      </w:p>
                    </w:txbxContent>
                  </v:textbox>
                </v:rect>
                <v:shape id="AutoShape 7180" o:spid="_x0000_s1125" type="#_x0000_t32" style="position:absolute;left:39901;top:6056;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Ad4ccAAADdAAAADwAAAGRycy9kb3ducmV2LnhtbESPQWvCQBSE74L/YXmF3symRatGVymF&#10;oBRq0BZ7fWSfSTD7NmTXJP333YLQ4zAz3zDr7WBq0VHrKssKnqIYBHFudcWFgq/PdLIA4Tyyxtoy&#10;KfghB9vNeLTGRNuej9SdfCEChF2CCkrvm0RKl5dk0EW2IQ7exbYGfZBtIXWLfYCbWj7H8Ys0WHFY&#10;KLGht5Ly6+lmFHTZ+TBPm26X+eI8Pb5Pl99oPpR6fBheVyA8Df4/fG/vtYLZcjGH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IB3hxwAAAN0AAAAPAAAAAAAA&#10;AAAAAAAAAKECAABkcnMvZG93bnJldi54bWxQSwUGAAAAAAQABAD5AAAAlQMAAAAA&#10;" strokeweight="2pt"/>
                <v:shape id="AutoShape 7181" o:spid="_x0000_s1126" type="#_x0000_t32" style="position:absolute;left:38001;top:6056;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Jk8QAAADdAAAADwAAAGRycy9kb3ducmV2LnhtbERPyWrDMBC9F/IPYgK91XKKszlRQimY&#10;hkIbspBcB2tim1gjY6m2+/fVIdDj4+3r7WBq0VHrKssKJlEMgji3uuJCwfmUvSxAOI+ssbZMCn7J&#10;wXYzelpjqm3PB+qOvhAhhF2KCkrvm1RKl5dk0EW2IQ7czbYGfYBtIXWLfQg3tXyN45k0WHFoKLGh&#10;95Ly+/HHKOj2l+951nQfe19cksNnsryi+VLqeTy8rUB4Gvy/+OHeaQXT5SLMDW/CE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4mTxAAAAN0AAAAPAAAAAAAAAAAA&#10;AAAAAKECAABkcnMvZG93bnJldi54bWxQSwUGAAAAAAQABAD5AAAAkgMAAAAA&#10;" strokeweight="2pt"/>
                <v:rect id="Rectangle 7182" o:spid="_x0000_s1127" style="position:absolute;left:45838;width:192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G/VsYA&#10;AADdAAAADwAAAGRycy9kb3ducmV2LnhtbESPT2sCMRDF7wW/QxihF9Hslv7RrVGkpVh66q7iedhM&#10;dxc3kyVJNX77RhB6fLx5vzdvuY6mFydyvrOsIJ9lIIhrqztuFOx3H9M5CB+QNfaWScGFPKxXo7sl&#10;FtqeuaRTFRqRIOwLVNCGMBRS+rolg35mB+Lk/VhnMCTpGqkdnhPc9PIhy56lwY5TQ4sDvbVUH6tf&#10;k97IY3motpOL/bLvZZdr9/gdX5S6H8fNK4hAMfwf39KfWsHTYr6A65qEAL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G/VsYAAADdAAAADwAAAAAAAAAAAAAAAACYAgAAZHJz&#10;L2Rvd25yZXYueG1sUEsFBgAAAAAEAAQA9QAAAIsDAAAAAA==&#10;" filled="f" fillcolor="#8db3e2" strokeweight="2pt">
                  <v:textbox>
                    <w:txbxContent>
                      <w:p w14:paraId="227BCE91" w14:textId="77777777" w:rsidR="007A3583" w:rsidRPr="00914B46" w:rsidRDefault="007A3583" w:rsidP="00155148">
                        <w:pPr>
                          <w:spacing w:line="240" w:lineRule="auto"/>
                          <w:rPr>
                            <w:szCs w:val="20"/>
                          </w:rPr>
                        </w:pPr>
                        <w:proofErr w:type="spellStart"/>
                        <w:r w:rsidRPr="00CD0FCF">
                          <w:rPr>
                            <w:rFonts w:cs="Arial"/>
                            <w:bCs/>
                            <w:szCs w:val="20"/>
                            <w:lang w:val="de-DE"/>
                          </w:rPr>
                          <w:t>asram:</w:t>
                        </w:r>
                        <w:r>
                          <w:rPr>
                            <w:rFonts w:cs="Arial"/>
                            <w:bCs/>
                            <w:szCs w:val="20"/>
                            <w:lang w:val="de-DE"/>
                          </w:rPr>
                          <w:t>Identification</w:t>
                        </w:r>
                        <w:r w:rsidRPr="00E757C5">
                          <w:rPr>
                            <w:rFonts w:cs="Arial"/>
                            <w:bCs/>
                            <w:szCs w:val="20"/>
                            <w:lang w:val="de-DE"/>
                          </w:rPr>
                          <w:t>Identifier</w:t>
                        </w:r>
                        <w:proofErr w:type="spellEnd"/>
                      </w:p>
                    </w:txbxContent>
                  </v:textbox>
                </v:rect>
                <v:shape id="AutoShape 7183" o:spid="_x0000_s1128" type="#_x0000_t32" style="position:absolute;left:41919;top:1662;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ATSMIAAADdAAAADwAAAGRycy9kb3ducmV2LnhtbERPTYvCMBC9L/gfwgjeNFV0tV2jiCCK&#10;sIru4l6HZmyLzaQ0sdZ/bw7CHh/ve75sTSkaql1hWcFwEIEgTq0uOFPw+7Ppz0A4j6yxtEwKnuRg&#10;ueh8zDHR9sEnas4+EyGEXYIKcu+rREqX5mTQDWxFHLirrQ36AOtM6hofIdyUchRFn9JgwaEhx4rW&#10;OaW3890oaI6Xw3RTNdujzy7j034c/6H5VqrXbVdfIDy1/l/8du+0gkkch/3hTXgC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hATSMIAAADdAAAADwAAAAAAAAAAAAAA&#10;AAChAgAAZHJzL2Rvd25yZXYueG1sUEsFBgAAAAAEAAQA+QAAAJADAAAAAA==&#10;" strokeweight="2pt"/>
                <v:shape id="AutoShape 7184" o:spid="_x0000_s1129" type="#_x0000_t32" style="position:absolute;left:41919;top:1045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y208cAAADdAAAADwAAAGRycy9kb3ducmV2LnhtbESP3WrCQBSE7wu+w3KE3tWNJbUmugYp&#10;SEtBxR/09pA9JsHs2ZDdxvTtu4LQy2FmvmHmWW9q0VHrKssKxqMIBHFudcWFguNh9TIF4Tyyxtoy&#10;KfglB9li8DTHVNsb76jb+0IECLsUFZTeN6mULi/JoBvZhjh4F9sa9EG2hdQt3gLc1PI1iibSYMVh&#10;ocSGPkrKr/sfo6Dbnjbvq6b73PriFO++4+SMZq3U87BfzkB46v1/+NH+0grekmQM9zfh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XLbTxwAAAN0AAAAPAAAAAAAA&#10;AAAAAAAAAKECAABkcnMvZG93bnJldi54bWxQSwUGAAAAAAQABAD5AAAAlQMAAAAA&#10;" strokeweight="2pt"/>
                <v:rect id="Rechteck 6123" o:spid="_x0000_s1130" style="position:absolute;top:4393;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czT8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Z/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czT8YAAADdAAAADwAAAAAAAAAAAAAAAACYAgAAZHJz&#10;L2Rvd25yZXYueG1sUEsFBgAAAAAEAAQA9QAAAIsDAAAAAA==&#10;" filled="f" stroked="f">
                  <v:textbox>
                    <w:txbxContent>
                      <w:p w14:paraId="227BCE92" w14:textId="77777777" w:rsidR="007A3583" w:rsidRDefault="007A3583" w:rsidP="002D7F61">
                        <w:pPr>
                          <w:rPr>
                            <w:rFonts w:cs="Arial"/>
                            <w:b/>
                            <w:color w:val="C00000"/>
                            <w:sz w:val="24"/>
                            <w:szCs w:val="24"/>
                            <w:lang w:val="de-DE"/>
                          </w:rPr>
                        </w:pPr>
                        <w:r>
                          <w:rPr>
                            <w:rFonts w:cs="Arial"/>
                            <w:b/>
                            <w:color w:val="C00000"/>
                            <w:sz w:val="24"/>
                            <w:szCs w:val="24"/>
                            <w:lang w:val="de-DE"/>
                          </w:rPr>
                          <w:t>1</w:t>
                        </w:r>
                      </w:p>
                    </w:txbxContent>
                  </v:textbox>
                </v:rect>
                <v:rect id="Rechteck 6124" o:spid="_x0000_s1131" style="position:absolute;left:43463;top:1781;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6rO8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Z/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6rO8YAAADdAAAADwAAAAAAAAAAAAAAAACYAgAAZHJz&#10;L2Rvd25yZXYueG1sUEsFBgAAAAAEAAQA9QAAAIsDAAAAAA==&#10;" filled="f" stroked="f">
                  <v:textbox>
                    <w:txbxContent>
                      <w:p w14:paraId="227BCE93" w14:textId="77777777" w:rsidR="007A3583" w:rsidRDefault="007A3583" w:rsidP="0001210B">
                        <w:pPr>
                          <w:rPr>
                            <w:rFonts w:cs="Arial"/>
                            <w:b/>
                            <w:color w:val="C00000"/>
                            <w:sz w:val="24"/>
                            <w:szCs w:val="24"/>
                            <w:lang w:val="de-DE"/>
                          </w:rPr>
                        </w:pPr>
                        <w:r>
                          <w:rPr>
                            <w:rFonts w:cs="Arial"/>
                            <w:b/>
                            <w:color w:val="C00000"/>
                            <w:sz w:val="24"/>
                            <w:szCs w:val="24"/>
                            <w:lang w:val="de-DE"/>
                          </w:rPr>
                          <w:t>1</w:t>
                        </w:r>
                      </w:p>
                    </w:txbxContent>
                  </v:textbox>
                </v:rect>
                <v:rect id="Rechteck 6125" o:spid="_x0000_s1132" style="position:absolute;left:43344;top:10569;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OoMYA&#10;AADdAAAADwAAAGRycy9kb3ducmV2LnhtbESP3WrCQBSE7wXfYTlCb0Q3ChWJriKCGEpBGn+uD9lj&#10;Esyejdltkr59t1DwcpiZb5j1tjeVaKlxpWUFs2kEgjizuuRcweV8mCxBOI+ssbJMCn7IwXYzHKwx&#10;1rbjL2pTn4sAYRejgsL7OpbSZQUZdFNbEwfvbhuDPsgml7rBLsBNJedRtJAGSw4LBda0Lyh7pN9G&#10;QZed2tv58yhP41ti+Zk89+n1Q6m3Ub9bgfDU+1f4v51oBYvZ/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IOoMYAAADdAAAADwAAAAAAAAAAAAAAAACYAgAAZHJz&#10;L2Rvd25yZXYueG1sUEsFBgAAAAAEAAQA9QAAAIsDAAAAAA==&#10;" filled="f" stroked="f">
                  <v:textbox>
                    <w:txbxContent>
                      <w:p w14:paraId="227BCE94" w14:textId="77777777" w:rsidR="007A3583" w:rsidRDefault="007A3583" w:rsidP="0001210B">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B08" w14:textId="77777777" w:rsidR="00E757C5" w:rsidRPr="00495B86" w:rsidRDefault="00E757C5" w:rsidP="00A07FC2"/>
    <w:p w14:paraId="227BCB09" w14:textId="77777777" w:rsidR="00FB29E2" w:rsidRPr="00FB29E2" w:rsidRDefault="00FB29E2" w:rsidP="00FB29E2">
      <w:bookmarkStart w:id="31" w:name="_as:CIOExchangedDocument"/>
      <w:bookmarkEnd w:id="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7A6D70" w14:paraId="227BCB11" w14:textId="77777777" w:rsidTr="000854DA">
        <w:trPr>
          <w:cantSplit/>
          <w:trHeight w:val="330"/>
          <w:tblHeader/>
        </w:trPr>
        <w:tc>
          <w:tcPr>
            <w:tcW w:w="1050" w:type="pct"/>
            <w:shd w:val="clear" w:color="auto" w:fill="FFFFCC"/>
            <w:noWrap/>
            <w:vAlign w:val="center"/>
            <w:hideMark/>
          </w:tcPr>
          <w:p w14:paraId="227BCB0A" w14:textId="77777777" w:rsidR="000854DA" w:rsidRPr="000854DA" w:rsidRDefault="000854DA" w:rsidP="0001210B">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noWrap/>
            <w:vAlign w:val="center"/>
            <w:hideMark/>
          </w:tcPr>
          <w:p w14:paraId="227BCB0B" w14:textId="77777777" w:rsidR="000854DA" w:rsidRPr="000854DA" w:rsidRDefault="000854DA" w:rsidP="0001210B">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noWrap/>
            <w:vAlign w:val="center"/>
            <w:hideMark/>
          </w:tcPr>
          <w:p w14:paraId="227BCB0C" w14:textId="77777777" w:rsidR="000854DA" w:rsidRPr="000854DA" w:rsidRDefault="000854DA" w:rsidP="0001210B">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noWrap/>
            <w:vAlign w:val="center"/>
            <w:hideMark/>
          </w:tcPr>
          <w:p w14:paraId="227BCB0D" w14:textId="77777777" w:rsidR="000854DA" w:rsidRPr="000854DA" w:rsidRDefault="000854DA" w:rsidP="0001210B">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noWrap/>
            <w:vAlign w:val="center"/>
            <w:hideMark/>
          </w:tcPr>
          <w:p w14:paraId="227BCB0E" w14:textId="77777777" w:rsidR="000854DA" w:rsidRPr="000854DA" w:rsidRDefault="000854DA" w:rsidP="0001210B">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noWrap/>
            <w:vAlign w:val="center"/>
            <w:hideMark/>
          </w:tcPr>
          <w:p w14:paraId="227BCB0F" w14:textId="77777777" w:rsidR="000854DA" w:rsidRPr="000854DA" w:rsidRDefault="000854DA" w:rsidP="0001210B">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B10" w14:textId="77777777" w:rsidR="000854DA" w:rsidRPr="000854DA" w:rsidRDefault="000854DA" w:rsidP="0001210B">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B19" w14:textId="77777777" w:rsidTr="00F01CFA">
        <w:trPr>
          <w:cantSplit/>
          <w:trHeight w:val="315"/>
        </w:trPr>
        <w:tc>
          <w:tcPr>
            <w:tcW w:w="1050" w:type="pct"/>
            <w:shd w:val="clear" w:color="auto" w:fill="92D050"/>
            <w:noWrap/>
            <w:vAlign w:val="center"/>
            <w:hideMark/>
          </w:tcPr>
          <w:p w14:paraId="227BCB12" w14:textId="77777777" w:rsidR="000854DA" w:rsidRPr="00F01CFA" w:rsidRDefault="000854DA" w:rsidP="00F01CFA">
            <w:pPr>
              <w:rPr>
                <w:sz w:val="16"/>
              </w:rPr>
            </w:pPr>
            <w:proofErr w:type="spellStart"/>
            <w:r w:rsidRPr="00F01CFA">
              <w:rPr>
                <w:sz w:val="16"/>
              </w:rPr>
              <w:t>asram:IdentificationIdentifier</w:t>
            </w:r>
            <w:proofErr w:type="spellEnd"/>
          </w:p>
        </w:tc>
        <w:tc>
          <w:tcPr>
            <w:tcW w:w="450" w:type="pct"/>
            <w:shd w:val="clear" w:color="auto" w:fill="92D050"/>
            <w:vAlign w:val="center"/>
            <w:hideMark/>
          </w:tcPr>
          <w:p w14:paraId="227BCB13" w14:textId="77777777" w:rsidR="000854DA" w:rsidRPr="00F01CFA" w:rsidRDefault="000854DA" w:rsidP="00F01CFA">
            <w:pPr>
              <w:rPr>
                <w:sz w:val="16"/>
              </w:rPr>
            </w:pPr>
            <w:r w:rsidRPr="00F01CFA">
              <w:rPr>
                <w:sz w:val="16"/>
              </w:rPr>
              <w:t>String</w:t>
            </w:r>
          </w:p>
        </w:tc>
        <w:tc>
          <w:tcPr>
            <w:tcW w:w="400" w:type="pct"/>
            <w:shd w:val="clear" w:color="auto" w:fill="92D050"/>
            <w:noWrap/>
            <w:vAlign w:val="center"/>
            <w:hideMark/>
          </w:tcPr>
          <w:p w14:paraId="227BCB14" w14:textId="77777777" w:rsidR="000854DA" w:rsidRPr="00F01CFA" w:rsidRDefault="000854DA" w:rsidP="00F01CFA">
            <w:pPr>
              <w:rPr>
                <w:sz w:val="16"/>
              </w:rPr>
            </w:pPr>
            <w:r w:rsidRPr="00F01CFA">
              <w:rPr>
                <w:sz w:val="16"/>
              </w:rPr>
              <w:t>1</w:t>
            </w:r>
          </w:p>
        </w:tc>
        <w:tc>
          <w:tcPr>
            <w:tcW w:w="350" w:type="pct"/>
            <w:shd w:val="clear" w:color="auto" w:fill="92D050"/>
            <w:noWrap/>
            <w:vAlign w:val="center"/>
            <w:hideMark/>
          </w:tcPr>
          <w:p w14:paraId="227BCB15" w14:textId="77777777" w:rsidR="000854DA" w:rsidRPr="00F01CFA" w:rsidRDefault="000854DA" w:rsidP="00F01CFA">
            <w:pPr>
              <w:rPr>
                <w:sz w:val="16"/>
              </w:rPr>
            </w:pPr>
            <w:r w:rsidRPr="00F01CFA">
              <w:rPr>
                <w:sz w:val="16"/>
              </w:rPr>
              <w:t>4</w:t>
            </w:r>
          </w:p>
        </w:tc>
        <w:tc>
          <w:tcPr>
            <w:tcW w:w="950" w:type="pct"/>
            <w:shd w:val="clear" w:color="auto" w:fill="92D050"/>
            <w:noWrap/>
            <w:vAlign w:val="center"/>
            <w:hideMark/>
          </w:tcPr>
          <w:p w14:paraId="227BCB16" w14:textId="02ED52D1" w:rsidR="000854DA" w:rsidRPr="00F01CFA" w:rsidRDefault="00F01CFA" w:rsidP="00F01CFA">
            <w:pPr>
              <w:rPr>
                <w:sz w:val="16"/>
              </w:rPr>
            </w:pPr>
            <w:r>
              <w:rPr>
                <w:sz w:val="16"/>
              </w:rPr>
              <w:t>-</w:t>
            </w:r>
          </w:p>
        </w:tc>
        <w:tc>
          <w:tcPr>
            <w:tcW w:w="300" w:type="pct"/>
            <w:shd w:val="clear" w:color="auto" w:fill="92D050"/>
            <w:noWrap/>
            <w:vAlign w:val="center"/>
            <w:hideMark/>
          </w:tcPr>
          <w:p w14:paraId="227BCB17" w14:textId="4819FEAC" w:rsidR="000854DA" w:rsidRPr="00F01CFA" w:rsidRDefault="00F01CFA" w:rsidP="00F01CFA">
            <w:pPr>
              <w:rPr>
                <w:sz w:val="16"/>
              </w:rPr>
            </w:pPr>
            <w:r w:rsidRPr="00F01CFA">
              <w:rPr>
                <w:sz w:val="16"/>
              </w:rPr>
              <w:t>C</w:t>
            </w:r>
          </w:p>
        </w:tc>
        <w:tc>
          <w:tcPr>
            <w:tcW w:w="1500" w:type="pct"/>
            <w:shd w:val="clear" w:color="auto" w:fill="92D050"/>
            <w:vAlign w:val="center"/>
          </w:tcPr>
          <w:p w14:paraId="227BCB18" w14:textId="08957D4F" w:rsidR="000854DA" w:rsidRPr="00F01CFA" w:rsidRDefault="00F01CFA" w:rsidP="00F01CFA">
            <w:pPr>
              <w:rPr>
                <w:sz w:val="16"/>
              </w:rPr>
            </w:pPr>
            <w:r>
              <w:rPr>
                <w:sz w:val="16"/>
              </w:rPr>
              <w:t>Movement t</w:t>
            </w:r>
            <w:r w:rsidR="000854DA" w:rsidRPr="00F01CFA">
              <w:rPr>
                <w:sz w:val="16"/>
              </w:rPr>
              <w:t>ype: Indicates an incr</w:t>
            </w:r>
            <w:r w:rsidR="0001210B" w:rsidRPr="00F01CFA">
              <w:rPr>
                <w:sz w:val="16"/>
              </w:rPr>
              <w:t>ease or a decrease of the stock</w:t>
            </w:r>
          </w:p>
        </w:tc>
      </w:tr>
      <w:tr w:rsidR="000854DA" w14:paraId="227BCB25" w14:textId="77777777" w:rsidTr="00F01CFA">
        <w:trPr>
          <w:cantSplit/>
          <w:trHeight w:val="340"/>
        </w:trPr>
        <w:tc>
          <w:tcPr>
            <w:tcW w:w="1050" w:type="pct"/>
            <w:shd w:val="clear" w:color="auto" w:fill="92D050"/>
            <w:vAlign w:val="center"/>
          </w:tcPr>
          <w:p w14:paraId="227BCB1A" w14:textId="77777777" w:rsidR="000854DA" w:rsidRPr="00F01CFA" w:rsidRDefault="000854DA" w:rsidP="0001210B">
            <w:pPr>
              <w:rPr>
                <w:sz w:val="16"/>
              </w:rPr>
            </w:pPr>
            <w:proofErr w:type="spellStart"/>
            <w:r w:rsidRPr="00F01CFA">
              <w:rPr>
                <w:sz w:val="16"/>
              </w:rPr>
              <w:t>asram:ValueText</w:t>
            </w:r>
            <w:proofErr w:type="spellEnd"/>
          </w:p>
        </w:tc>
        <w:tc>
          <w:tcPr>
            <w:tcW w:w="450" w:type="pct"/>
            <w:shd w:val="clear" w:color="auto" w:fill="92D050"/>
            <w:vAlign w:val="center"/>
          </w:tcPr>
          <w:p w14:paraId="227BCB1B" w14:textId="77777777" w:rsidR="000854DA" w:rsidRPr="00F01CFA" w:rsidRDefault="000854DA" w:rsidP="0001210B">
            <w:pPr>
              <w:rPr>
                <w:sz w:val="16"/>
              </w:rPr>
            </w:pPr>
            <w:r w:rsidRPr="00F01CFA">
              <w:rPr>
                <w:sz w:val="16"/>
              </w:rPr>
              <w:t>String</w:t>
            </w:r>
          </w:p>
        </w:tc>
        <w:tc>
          <w:tcPr>
            <w:tcW w:w="400" w:type="pct"/>
            <w:shd w:val="clear" w:color="auto" w:fill="92D050"/>
            <w:vAlign w:val="center"/>
          </w:tcPr>
          <w:p w14:paraId="227BCB1C" w14:textId="77777777" w:rsidR="000854DA" w:rsidRPr="00F01CFA" w:rsidRDefault="000854DA" w:rsidP="0001210B">
            <w:pPr>
              <w:rPr>
                <w:sz w:val="16"/>
              </w:rPr>
            </w:pPr>
            <w:r w:rsidRPr="00F01CFA">
              <w:rPr>
                <w:sz w:val="16"/>
              </w:rPr>
              <w:t>64</w:t>
            </w:r>
          </w:p>
        </w:tc>
        <w:tc>
          <w:tcPr>
            <w:tcW w:w="350" w:type="pct"/>
            <w:shd w:val="clear" w:color="auto" w:fill="92D050"/>
            <w:vAlign w:val="center"/>
          </w:tcPr>
          <w:p w14:paraId="227BCB1D" w14:textId="77777777" w:rsidR="000854DA" w:rsidRPr="00F01CFA" w:rsidRDefault="000854DA" w:rsidP="0001210B">
            <w:pPr>
              <w:rPr>
                <w:sz w:val="16"/>
              </w:rPr>
            </w:pPr>
            <w:r w:rsidRPr="00F01CFA">
              <w:rPr>
                <w:sz w:val="16"/>
              </w:rPr>
              <w:t>4</w:t>
            </w:r>
          </w:p>
        </w:tc>
        <w:tc>
          <w:tcPr>
            <w:tcW w:w="950" w:type="pct"/>
            <w:shd w:val="clear" w:color="auto" w:fill="92D050"/>
            <w:vAlign w:val="center"/>
          </w:tcPr>
          <w:p w14:paraId="227BCB1E" w14:textId="7D9DC293" w:rsidR="000854DA" w:rsidRPr="00F01CFA" w:rsidRDefault="00F01CFA" w:rsidP="0001210B">
            <w:pPr>
              <w:rPr>
                <w:sz w:val="16"/>
              </w:rPr>
            </w:pPr>
            <w:r w:rsidRPr="00F01CFA">
              <w:rPr>
                <w:sz w:val="16"/>
              </w:rPr>
              <w:t xml:space="preserve">TP </w:t>
            </w:r>
            <w:proofErr w:type="spellStart"/>
            <w:r w:rsidRPr="00F01CFA">
              <w:rPr>
                <w:sz w:val="16"/>
              </w:rPr>
              <w:t>consgnmt</w:t>
            </w:r>
            <w:proofErr w:type="spellEnd"/>
            <w:r w:rsidRPr="00F01CFA">
              <w:rPr>
                <w:sz w:val="16"/>
              </w:rPr>
              <w:t xml:space="preserve"> to own</w:t>
            </w:r>
          </w:p>
        </w:tc>
        <w:tc>
          <w:tcPr>
            <w:tcW w:w="300" w:type="pct"/>
            <w:shd w:val="clear" w:color="auto" w:fill="92D050"/>
            <w:vAlign w:val="center"/>
          </w:tcPr>
          <w:p w14:paraId="227BCB1F" w14:textId="04AA1A7D" w:rsidR="000854DA" w:rsidRPr="00F01CFA" w:rsidRDefault="00F01CFA" w:rsidP="0001210B">
            <w:pPr>
              <w:rPr>
                <w:sz w:val="16"/>
              </w:rPr>
            </w:pPr>
            <w:r w:rsidRPr="00F01CFA">
              <w:rPr>
                <w:sz w:val="16"/>
              </w:rPr>
              <w:t>C</w:t>
            </w:r>
          </w:p>
        </w:tc>
        <w:tc>
          <w:tcPr>
            <w:tcW w:w="1500" w:type="pct"/>
            <w:shd w:val="clear" w:color="auto" w:fill="92D050"/>
            <w:vAlign w:val="center"/>
          </w:tcPr>
          <w:p w14:paraId="227BCB24" w14:textId="6FB0C14C" w:rsidR="000854DA" w:rsidRPr="00F01CFA" w:rsidRDefault="00F01CFA" w:rsidP="0001210B">
            <w:pPr>
              <w:rPr>
                <w:sz w:val="16"/>
              </w:rPr>
            </w:pPr>
            <w:r>
              <w:rPr>
                <w:sz w:val="16"/>
              </w:rPr>
              <w:t>Movement c</w:t>
            </w:r>
            <w:r w:rsidR="000854DA" w:rsidRPr="00F01CFA">
              <w:rPr>
                <w:sz w:val="16"/>
              </w:rPr>
              <w:t>ode</w:t>
            </w:r>
            <w:r>
              <w:rPr>
                <w:sz w:val="16"/>
              </w:rPr>
              <w:t xml:space="preserve"> d</w:t>
            </w:r>
            <w:r w:rsidR="000854DA" w:rsidRPr="00F01CFA">
              <w:rPr>
                <w:sz w:val="16"/>
              </w:rPr>
              <w:t xml:space="preserve">escription: </w:t>
            </w:r>
          </w:p>
        </w:tc>
      </w:tr>
    </w:tbl>
    <w:p w14:paraId="227BCB26" w14:textId="77777777" w:rsidR="00995184" w:rsidRDefault="00995184" w:rsidP="007111E5"/>
    <w:p w14:paraId="227BCB27" w14:textId="77777777" w:rsidR="009C167F" w:rsidRPr="006A46A2" w:rsidRDefault="00CD7A61" w:rsidP="009C167F">
      <w:pPr>
        <w:pStyle w:val="berschrift1"/>
        <w:rPr>
          <w:szCs w:val="24"/>
        </w:rPr>
      </w:pPr>
      <w:r>
        <w:rPr>
          <w:sz w:val="36"/>
          <w:szCs w:val="36"/>
        </w:rPr>
        <w:br w:type="page"/>
      </w:r>
      <w:bookmarkStart w:id="32" w:name="_Toc347491222"/>
      <w:proofErr w:type="spellStart"/>
      <w:proofErr w:type="gramStart"/>
      <w:r w:rsidR="00A07FC2" w:rsidRPr="006A46A2">
        <w:rPr>
          <w:szCs w:val="24"/>
        </w:rPr>
        <w:t>as:</w:t>
      </w:r>
      <w:proofErr w:type="gramEnd"/>
      <w:r w:rsidR="00B2778B" w:rsidRPr="006A46A2">
        <w:rPr>
          <w:szCs w:val="24"/>
        </w:rPr>
        <w:t>CISExchangedDocumen</w:t>
      </w:r>
      <w:r w:rsidR="002D7BD2" w:rsidRPr="006A46A2">
        <w:rPr>
          <w:szCs w:val="24"/>
        </w:rPr>
        <w:t>t</w:t>
      </w:r>
      <w:bookmarkEnd w:id="32"/>
      <w:proofErr w:type="spellEnd"/>
    </w:p>
    <w:p w14:paraId="227BCB28" w14:textId="77777777" w:rsidR="009C167F" w:rsidRDefault="009C167F" w:rsidP="009C167F"/>
    <w:p w14:paraId="227BCB2A" w14:textId="2F678B6C" w:rsidR="009C167F" w:rsidRPr="008B344B" w:rsidRDefault="00A103A4" w:rsidP="009C167F">
      <w:pPr>
        <w:rPr>
          <w:noProof/>
          <w:color w:val="FFFFFF" w:themeColor="background1"/>
          <w:sz w:val="30"/>
          <w:szCs w:val="30"/>
          <w:lang w:eastAsia="de-DE"/>
        </w:rPr>
      </w:pPr>
      <w:r>
        <w:rPr>
          <w:noProof/>
          <w:lang w:eastAsia="zh-TW"/>
        </w:rPr>
        <mc:AlternateContent>
          <mc:Choice Requires="wpg">
            <w:drawing>
              <wp:inline distT="0" distB="0" distL="0" distR="0" wp14:anchorId="227BCE1B" wp14:editId="227BCE1C">
                <wp:extent cx="5394960" cy="3033395"/>
                <wp:effectExtent l="0" t="0" r="15240" b="0"/>
                <wp:docPr id="5841" name="Gruppieren 5841"/>
                <wp:cNvGraphicFramePr/>
                <a:graphic xmlns:a="http://schemas.openxmlformats.org/drawingml/2006/main">
                  <a:graphicData uri="http://schemas.microsoft.com/office/word/2010/wordprocessingGroup">
                    <wpg:wgp>
                      <wpg:cNvGrpSpPr/>
                      <wpg:grpSpPr>
                        <a:xfrm>
                          <a:off x="0" y="0"/>
                          <a:ext cx="5394960" cy="3033395"/>
                          <a:chOff x="0" y="0"/>
                          <a:chExt cx="5448300" cy="3293745"/>
                        </a:xfrm>
                      </wpg:grpSpPr>
                      <wps:wsp>
                        <wps:cNvPr id="5844" name="Rectangle 7189"/>
                        <wps:cNvSpPr>
                          <a:spLocks noChangeArrowheads="1"/>
                        </wps:cNvSpPr>
                        <wps:spPr bwMode="auto">
                          <a:xfrm>
                            <a:off x="247650" y="1647825"/>
                            <a:ext cx="2186305" cy="344805"/>
                          </a:xfrm>
                          <a:prstGeom prst="rect">
                            <a:avLst/>
                          </a:prstGeom>
                          <a:solidFill>
                            <a:srgbClr val="8DB3E2"/>
                          </a:solidFill>
                          <a:ln w="25400">
                            <a:solidFill>
                              <a:srgbClr val="000000"/>
                            </a:solidFill>
                            <a:miter lim="800000"/>
                            <a:headEnd/>
                            <a:tailEnd/>
                          </a:ln>
                        </wps:spPr>
                        <wps:txbx>
                          <w:txbxContent>
                            <w:p w14:paraId="227BCE95" w14:textId="77777777" w:rsidR="007A3583" w:rsidRPr="00DC1BA2" w:rsidRDefault="007A3583" w:rsidP="00A103A4">
                              <w:pPr>
                                <w:rPr>
                                  <w:szCs w:val="20"/>
                                </w:rPr>
                              </w:pPr>
                              <w:proofErr w:type="spellStart"/>
                              <w:proofErr w:type="gramStart"/>
                              <w:r w:rsidRPr="00DC1BA2">
                                <w:rPr>
                                  <w:rFonts w:cs="Arial"/>
                                  <w:b/>
                                  <w:bCs/>
                                  <w:szCs w:val="20"/>
                                </w:rPr>
                                <w:t>as:</w:t>
                              </w:r>
                              <w:proofErr w:type="gramEnd"/>
                              <w:r w:rsidRPr="00DC1BA2">
                                <w:rPr>
                                  <w:rFonts w:cs="Arial"/>
                                  <w:b/>
                                  <w:bCs/>
                                  <w:szCs w:val="20"/>
                                </w:rPr>
                                <w:t>CISExchangedDocument</w:t>
                              </w:r>
                              <w:proofErr w:type="spellEnd"/>
                            </w:p>
                          </w:txbxContent>
                        </wps:txbx>
                        <wps:bodyPr rot="0" vert="horz" wrap="square" lIns="91440" tIns="45720" rIns="91440" bIns="45720" anchor="t" anchorCtr="0" upright="1">
                          <a:noAutofit/>
                        </wps:bodyPr>
                      </wps:wsp>
                      <wpg:grpSp>
                        <wpg:cNvPr id="5845" name="Group 7190"/>
                        <wpg:cNvGrpSpPr>
                          <a:grpSpLocks/>
                        </wpg:cNvGrpSpPr>
                        <wpg:grpSpPr bwMode="auto">
                          <a:xfrm>
                            <a:off x="5257800" y="2276475"/>
                            <a:ext cx="190500" cy="166370"/>
                            <a:chOff x="6298" y="5431"/>
                            <a:chExt cx="300" cy="262"/>
                          </a:xfrm>
                        </wpg:grpSpPr>
                        <wps:wsp>
                          <wps:cNvPr id="5860" name="Rectangle 7191"/>
                          <wps:cNvSpPr>
                            <a:spLocks noChangeArrowheads="1"/>
                          </wps:cNvSpPr>
                          <wps:spPr bwMode="auto">
                            <a:xfrm>
                              <a:off x="6298"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44" name="AutoShape 71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42" name="AutoShape 71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72" name="Rectangle 7198"/>
                        <wps:cNvSpPr>
                          <a:spLocks noChangeArrowheads="1"/>
                        </wps:cNvSpPr>
                        <wps:spPr bwMode="auto">
                          <a:xfrm>
                            <a:off x="2828925" y="12477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6" w14:textId="77777777" w:rsidR="007A3583" w:rsidRPr="002F612C" w:rsidRDefault="007A3583" w:rsidP="00A103A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74" name="Rectangle 7199"/>
                        <wps:cNvSpPr>
                          <a:spLocks noChangeArrowheads="1"/>
                        </wps:cNvSpPr>
                        <wps:spPr bwMode="auto">
                          <a:xfrm>
                            <a:off x="2847975" y="65722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7" w14:textId="77777777" w:rsidR="007A3583" w:rsidRPr="002F612C" w:rsidRDefault="007A3583" w:rsidP="00A103A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grpSp>
                        <wpg:cNvPr id="6075" name="Group 7194"/>
                        <wpg:cNvGrpSpPr>
                          <a:grpSpLocks/>
                        </wpg:cNvGrpSpPr>
                        <wpg:grpSpPr bwMode="auto">
                          <a:xfrm>
                            <a:off x="5057775" y="2867025"/>
                            <a:ext cx="190500" cy="166370"/>
                            <a:chOff x="6283" y="5431"/>
                            <a:chExt cx="300" cy="262"/>
                          </a:xfrm>
                        </wpg:grpSpPr>
                        <wps:wsp>
                          <wps:cNvPr id="6076" name="Rectangle 71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78" name="AutoShape 71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15" name="AutoShape 71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20" name="AutoShape 7202"/>
                        <wps:cNvCnPr>
                          <a:cxnSpLocks noChangeShapeType="1"/>
                        </wps:cNvCnPr>
                        <wps:spPr bwMode="auto">
                          <a:xfrm>
                            <a:off x="2828925" y="666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7" name="Rectangle 7203"/>
                        <wps:cNvSpPr>
                          <a:spLocks noChangeArrowheads="1"/>
                        </wps:cNvSpPr>
                        <wps:spPr bwMode="auto">
                          <a:xfrm>
                            <a:off x="2447925" y="17621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35" name="Rectangle 7204"/>
                        <wps:cNvSpPr>
                          <a:spLocks noChangeArrowheads="1"/>
                        </wps:cNvSpPr>
                        <wps:spPr bwMode="auto">
                          <a:xfrm>
                            <a:off x="3228975" y="1076325"/>
                            <a:ext cx="17468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8"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RevisionDateTime</w:t>
                              </w:r>
                              <w:proofErr w:type="spellEnd"/>
                            </w:p>
                          </w:txbxContent>
                        </wps:txbx>
                        <wps:bodyPr rot="0" vert="horz" wrap="square" lIns="91440" tIns="45720" rIns="91440" bIns="45720" anchor="t" anchorCtr="0" upright="1">
                          <a:noAutofit/>
                        </wps:bodyPr>
                      </wps:wsp>
                      <wps:wsp>
                        <wps:cNvPr id="6152" name="Rectangle 7206"/>
                        <wps:cNvSpPr>
                          <a:spLocks noChangeArrowheads="1"/>
                        </wps:cNvSpPr>
                        <wps:spPr bwMode="auto">
                          <a:xfrm>
                            <a:off x="3228975" y="514350"/>
                            <a:ext cx="12763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9" w14:textId="77777777" w:rsidR="007A3583" w:rsidRPr="0092092D" w:rsidRDefault="007A3583" w:rsidP="00A103A4">
                              <w:pPr>
                                <w:spacing w:line="240" w:lineRule="auto"/>
                                <w:rPr>
                                  <w:szCs w:val="20"/>
                                </w:rPr>
                              </w:pPr>
                              <w:proofErr w:type="spellStart"/>
                              <w:proofErr w:type="gramStart"/>
                              <w:r>
                                <w:rPr>
                                  <w:rFonts w:cs="Arial"/>
                                  <w:bCs/>
                                  <w:szCs w:val="20"/>
                                </w:rPr>
                                <w:t>asram:</w:t>
                              </w:r>
                              <w:proofErr w:type="gramEnd"/>
                              <w:r>
                                <w:rPr>
                                  <w:rFonts w:cs="Arial"/>
                                  <w:bCs/>
                                  <w:szCs w:val="20"/>
                                </w:rPr>
                                <w:t>NameText</w:t>
                              </w:r>
                              <w:proofErr w:type="spellEnd"/>
                            </w:p>
                          </w:txbxContent>
                        </wps:txbx>
                        <wps:bodyPr rot="0" vert="horz" wrap="square" lIns="91440" tIns="45720" rIns="91440" bIns="45720" anchor="t" anchorCtr="0" upright="1">
                          <a:noAutofit/>
                        </wps:bodyPr>
                      </wps:wsp>
                      <wps:wsp>
                        <wps:cNvPr id="6162" name="Rectangle 7207"/>
                        <wps:cNvSpPr>
                          <a:spLocks noChangeArrowheads="1"/>
                        </wps:cNvSpPr>
                        <wps:spPr bwMode="auto">
                          <a:xfrm>
                            <a:off x="3228975" y="1647825"/>
                            <a:ext cx="1975484"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A"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SubmissionDateTime</w:t>
                              </w:r>
                              <w:proofErr w:type="spellEnd"/>
                            </w:p>
                          </w:txbxContent>
                        </wps:txbx>
                        <wps:bodyPr rot="0" vert="horz" wrap="square" lIns="91440" tIns="45720" rIns="91440" bIns="45720" anchor="t" anchorCtr="0" upright="1">
                          <a:noAutofit/>
                        </wps:bodyPr>
                      </wps:wsp>
                      <wps:wsp>
                        <wps:cNvPr id="6164" name="AutoShape 7208"/>
                        <wps:cNvCnPr>
                          <a:cxnSpLocks noChangeShapeType="1"/>
                        </wps:cNvCnPr>
                        <wps:spPr bwMode="auto">
                          <a:xfrm>
                            <a:off x="2828925" y="142875"/>
                            <a:ext cx="9526" cy="28295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5" name="Rectangle 7200"/>
                        <wps:cNvSpPr>
                          <a:spLocks noChangeArrowheads="1"/>
                        </wps:cNvSpPr>
                        <wps:spPr bwMode="auto">
                          <a:xfrm>
                            <a:off x="3228975" y="2771775"/>
                            <a:ext cx="1823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B"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SenderCITradeParty</w:t>
                              </w:r>
                              <w:proofErr w:type="spellEnd"/>
                            </w:p>
                          </w:txbxContent>
                        </wps:txbx>
                        <wps:bodyPr rot="0" vert="horz" wrap="square" lIns="91440" tIns="45720" rIns="91440" bIns="45720" anchor="t" anchorCtr="0" upright="1">
                          <a:noAutofit/>
                        </wps:bodyPr>
                      </wps:wsp>
                      <wps:wsp>
                        <wps:cNvPr id="6166" name="AutoShape 7201"/>
                        <wps:cNvCnPr>
                          <a:cxnSpLocks noChangeShapeType="1"/>
                        </wps:cNvCnPr>
                        <wps:spPr bwMode="auto">
                          <a:xfrm>
                            <a:off x="2828925" y="29718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1" name="AutoShape 7212"/>
                        <wps:cNvCnPr>
                          <a:cxnSpLocks noChangeShapeType="1"/>
                        </wps:cNvCnPr>
                        <wps:spPr bwMode="auto">
                          <a:xfrm>
                            <a:off x="2847975" y="12477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4" name="Rechteck 6174"/>
                        <wps:cNvSpPr>
                          <a:spLocks noChangeArrowheads="1"/>
                        </wps:cNvSpPr>
                        <wps:spPr bwMode="auto">
                          <a:xfrm>
                            <a:off x="0" y="168592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C"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1" name="AutoShape 7205"/>
                        <wps:cNvCnPr>
                          <a:cxnSpLocks noChangeShapeType="1"/>
                        </wps:cNvCnPr>
                        <wps:spPr bwMode="auto">
                          <a:xfrm>
                            <a:off x="2438400" y="183832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2" name="AutoShape 7209"/>
                        <wps:cNvCnPr>
                          <a:cxnSpLocks noChangeShapeType="1"/>
                        </wps:cNvCnPr>
                        <wps:spPr bwMode="auto">
                          <a:xfrm>
                            <a:off x="2838450" y="18383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3" name="Rectangle 7210"/>
                        <wps:cNvSpPr>
                          <a:spLocks noChangeArrowheads="1"/>
                        </wps:cNvSpPr>
                        <wps:spPr bwMode="auto">
                          <a:xfrm>
                            <a:off x="3248025" y="2190750"/>
                            <a:ext cx="20053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9D" w14:textId="77777777" w:rsidR="007A3583" w:rsidRPr="0092092D" w:rsidRDefault="007A3583" w:rsidP="00A103A4">
                              <w:pPr>
                                <w:spacing w:line="240" w:lineRule="auto"/>
                              </w:pPr>
                              <w:proofErr w:type="spellStart"/>
                              <w:proofErr w:type="gramStart"/>
                              <w:r w:rsidRPr="00546332">
                                <w:rPr>
                                  <w:rFonts w:cs="Arial"/>
                                  <w:bCs/>
                                  <w:szCs w:val="20"/>
                                </w:rPr>
                                <w:t>asram:</w:t>
                              </w:r>
                              <w:proofErr w:type="gramEnd"/>
                              <w:r w:rsidRPr="00546332">
                                <w:rPr>
                                  <w:rFonts w:cs="Arial"/>
                                  <w:bCs/>
                                  <w:szCs w:val="20"/>
                                </w:rPr>
                                <w:t>RecipientCITradeParty</w:t>
                              </w:r>
                              <w:proofErr w:type="spellEnd"/>
                            </w:p>
                          </w:txbxContent>
                        </wps:txbx>
                        <wps:bodyPr rot="0" vert="horz" wrap="square" lIns="91440" tIns="45720" rIns="91440" bIns="45720" anchor="t" anchorCtr="0" upright="1">
                          <a:noAutofit/>
                        </wps:bodyPr>
                      </wps:wsp>
                      <wps:wsp>
                        <wps:cNvPr id="6184" name="AutoShape 7211"/>
                        <wps:cNvCnPr>
                          <a:cxnSpLocks noChangeShapeType="1"/>
                        </wps:cNvCnPr>
                        <wps:spPr bwMode="auto">
                          <a:xfrm>
                            <a:off x="2847975" y="23622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5" name="AutoShape 7213"/>
                        <wps:cNvCnPr>
                          <a:cxnSpLocks noChangeShapeType="1"/>
                        </wps:cNvCnPr>
                        <wps:spPr bwMode="auto">
                          <a:xfrm>
                            <a:off x="2590800" y="184785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6" name="Rechteck 6186"/>
                        <wps:cNvSpPr>
                          <a:spLocks noChangeArrowheads="1"/>
                        </wps:cNvSpPr>
                        <wps:spPr bwMode="auto">
                          <a:xfrm>
                            <a:off x="2990850" y="18573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E"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7" name="Rechteck 6187"/>
                        <wps:cNvSpPr>
                          <a:spLocks noChangeArrowheads="1"/>
                        </wps:cNvSpPr>
                        <wps:spPr bwMode="auto">
                          <a:xfrm>
                            <a:off x="3019425" y="240030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9F"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8" name="Rechteck 6188"/>
                        <wps:cNvSpPr>
                          <a:spLocks noChangeArrowheads="1"/>
                        </wps:cNvSpPr>
                        <wps:spPr bwMode="auto">
                          <a:xfrm>
                            <a:off x="2990850" y="30003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0"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9" name="Rectangle 7206"/>
                        <wps:cNvSpPr>
                          <a:spLocks noChangeArrowheads="1"/>
                        </wps:cNvSpPr>
                        <wps:spPr bwMode="auto">
                          <a:xfrm>
                            <a:off x="3248025" y="0"/>
                            <a:ext cx="1592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A1" w14:textId="77777777" w:rsidR="007A3583" w:rsidRPr="0092092D" w:rsidRDefault="007A3583" w:rsidP="00A103A4">
                              <w:pPr>
                                <w:spacing w:line="240" w:lineRule="auto"/>
                                <w:rPr>
                                  <w:szCs w:val="20"/>
                                </w:rPr>
                              </w:pPr>
                              <w:proofErr w:type="spellStart"/>
                              <w:proofErr w:type="gramStart"/>
                              <w:r w:rsidRPr="00546332">
                                <w:rPr>
                                  <w:rFonts w:cs="Arial"/>
                                  <w:bCs/>
                                  <w:szCs w:val="20"/>
                                </w:rPr>
                                <w:t>asram:</w:t>
                              </w:r>
                              <w:proofErr w:type="gramEnd"/>
                              <w:r w:rsidRPr="00546332">
                                <w:rPr>
                                  <w:rFonts w:cs="Arial"/>
                                  <w:bCs/>
                                  <w:szCs w:val="20"/>
                                </w:rPr>
                                <w:t>IssueDateTime</w:t>
                              </w:r>
                              <w:proofErr w:type="spellEnd"/>
                            </w:p>
                          </w:txbxContent>
                        </wps:txbx>
                        <wps:bodyPr rot="0" vert="horz" wrap="square" lIns="91440" tIns="45720" rIns="91440" bIns="45720" anchor="t" anchorCtr="0" upright="1">
                          <a:noAutofit/>
                        </wps:bodyPr>
                      </wps:wsp>
                      <wps:wsp>
                        <wps:cNvPr id="6190" name="Rectangle 7199"/>
                        <wps:cNvSpPr>
                          <a:spLocks noChangeArrowheads="1"/>
                        </wps:cNvSpPr>
                        <wps:spPr bwMode="auto">
                          <a:xfrm>
                            <a:off x="2847975" y="238125"/>
                            <a:ext cx="466725" cy="293370"/>
                          </a:xfrm>
                          <a:prstGeom prst="rect">
                            <a:avLst/>
                          </a:prstGeom>
                          <a:noFill/>
                          <a:ln>
                            <a:noFill/>
                          </a:ln>
                          <a:extLst/>
                        </wps:spPr>
                        <wps:txbx>
                          <w:txbxContent>
                            <w:p w14:paraId="227BCEA2" w14:textId="77777777" w:rsidR="007A3583" w:rsidRPr="002F612C" w:rsidRDefault="007A3583" w:rsidP="00A103A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91" name="AutoShape 7202"/>
                        <wps:cNvCnPr>
                          <a:cxnSpLocks noChangeShapeType="1"/>
                        </wps:cNvCnPr>
                        <wps:spPr bwMode="auto">
                          <a:xfrm>
                            <a:off x="283845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5841" o:spid="_x0000_s1133" style="width:424.8pt;height:238.85pt;mso-position-horizontal-relative:char;mso-position-vertical-relative:line" coordsize="54483,32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">
                <v:rect id="Rectangle 7189" o:spid="_x0000_s1134" style="position:absolute;left:2476;top:16478;width:218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lhlcYA&#10;AADdAAAADwAAAGRycy9kb3ducmV2LnhtbESPQWvCQBSE70L/w/IK3sxGsSXGrFIsAemhUFvo9Zl9&#10;ZoPZtyG7xuiv7xYKPQ4z8w1TbEfbioF63zhWME9SEMSV0w3XCr4+y1kGwgdkja1jUnAjD9vNw6TA&#10;XLsrf9BwCLWIEPY5KjAhdLmUvjJk0SeuI47eyfUWQ5R9LXWP1wi3rVyk6bO02HBcMNjRzlB1Plys&#10;gtfLtynvzvi3d2ru+ohut1rslZo+ji9rEIHG8B/+a++1gqdsuYT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lhlcYAAADdAAAADwAAAAAAAAAAAAAAAACYAgAAZHJz&#10;L2Rvd25yZXYueG1sUEsFBgAAAAAEAAQA9QAAAIsDAAAAAA==&#10;" fillcolor="#8db3e2" strokeweight="2pt">
                  <v:textbox>
                    <w:txbxContent>
                      <w:p w14:paraId="227BCE95" w14:textId="77777777" w:rsidR="007A3583" w:rsidRPr="00DC1BA2" w:rsidRDefault="007A3583" w:rsidP="00A103A4">
                        <w:pPr>
                          <w:rPr>
                            <w:szCs w:val="20"/>
                          </w:rPr>
                        </w:pPr>
                        <w:proofErr w:type="spellStart"/>
                        <w:proofErr w:type="gramStart"/>
                        <w:r w:rsidRPr="00DC1BA2">
                          <w:rPr>
                            <w:rFonts w:cs="Arial"/>
                            <w:b/>
                            <w:bCs/>
                            <w:szCs w:val="20"/>
                          </w:rPr>
                          <w:t>as:</w:t>
                        </w:r>
                        <w:proofErr w:type="gramEnd"/>
                        <w:r w:rsidRPr="00DC1BA2">
                          <w:rPr>
                            <w:rFonts w:cs="Arial"/>
                            <w:b/>
                            <w:bCs/>
                            <w:szCs w:val="20"/>
                          </w:rPr>
                          <w:t>CISExchangedDocument</w:t>
                        </w:r>
                        <w:proofErr w:type="spellEnd"/>
                      </w:p>
                    </w:txbxContent>
                  </v:textbox>
                </v:rect>
                <v:group id="Group 7190" o:spid="_x0000_s1135" style="position:absolute;left:52578;top:22764;width:1905;height:1664" coordorigin="6298,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xWgsYAAADdAAAADwAAAGRycy9kb3ducmV2LnhtbESPQWvCQBSE70L/w/IK&#10;3uomaopEVxFR8SCFaqF4e2SfSTD7NmTXJP57t1DwOMzMN8xi1ZtKtNS40rKCeBSBIM6sLjlX8HPe&#10;fcxAOI+ssbJMCh7kYLV8Gyww1bbjb2pPPhcBwi5FBYX3dSqlywoy6Ea2Jg7e1TYGfZBNLnWDXYCb&#10;So6j6FMaLDksFFjTpqDsdrobBfsOu/Uk3rbH23XzuJyTr99jTEoN3/v1HISn3r/C/+2DVpDMpg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FaCxgAAAN0A&#10;AAAPAAAAAAAAAAAAAAAAAKoCAABkcnMvZG93bnJldi54bWxQSwUGAAAAAAQABAD6AAAAnQMAAAAA&#10;">
                  <v:rect id="Rectangle 7191" o:spid="_x0000_s1136" style="position:absolute;left:6298;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XOcIA&#10;AADdAAAADwAAAGRycy9kb3ducmV2LnhtbERPW2vCMBR+F/wP4Qz2pukKaumMRYSxgQzm7f3QnLXF&#10;5qRLUs3265eHwR4/vvu6iqYXN3K+s6zgaZ6BIK6t7rhRcD69zAoQPiBr7C2Tgm/yUG2mkzWW2t75&#10;QLdjaEQKYV+igjaEoZTS1y0Z9HM7ECfu0zqDIUHXSO3wnsJNL/MsW0qDHaeGFgfatVRfj6NRMLwv&#10;xtfV1979XIrxo8Z9tCGPSj0+xO0ziEAx/Iv/3G9awaJYpv3pTXo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Fc5wgAAAN0AAAAPAAAAAAAAAAAAAAAAAJgCAABkcnMvZG93&#10;bnJldi54bWxQSwUGAAAAAAQABAD1AAAAhwMAAAAA&#10;" strokeweight="2pt"/>
                  <v:shape id="AutoShape 7192" o:spid="_x0000_s113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aUb8MAAADdAAAADwAAAGRycy9kb3ducmV2LnhtbESPT4vCMBTE7wt+h/AEb2uqdP1TjSKC&#10;4LUqnh/Nsy02L7VJbfbbbxYW9jjMzG+Y7T6YRrypc7VlBbNpAoK4sLrmUsHtevpcgXAeWWNjmRR8&#10;k4P9bvSxxUzbgXN6X3wpIoRdhgoq79tMSldUZNBNbUscvYftDPoou1LqDocIN42cJ8lCGqw5LlTY&#10;0rGi4nnpjYI8f5X33oXhsHqEZXrTqUn6s1KTcThsQHgK/j/81z5rBV/rNIXfN/EJyN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mlG/DAAAA3QAAAA8AAAAAAAAAAAAA&#10;AAAAoQIAAGRycy9kb3ducmV2LnhtbFBLBQYAAAAABAAEAPkAAACRAwAAAAA=&#10;" strokeweight="1.25pt"/>
                  <v:shape id="AutoShape 7193" o:spid="_x0000_s113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xcscgAAADdAAAADwAAAGRycy9kb3ducmV2LnhtbESPT2vCQBTE7wW/w/KE3upG0SDRVcRW&#10;6MEW4p+Dt2f2mQSzb0N2TdJ++m6h0OMwM79hluveVKKlxpWWFYxHEQjizOqScwWn4+5lDsJ5ZI2V&#10;ZVLwRQ7Wq8HTEhNtO06pPfhcBAi7BBUU3teJlC4ryKAb2Zo4eDfbGPRBNrnUDXYBbio5iaJYGiw5&#10;LBRY07ag7H54GAWzR3e9xGNONx9vr+f0u80+7+e9Us/DfrMA4an3/+G/9rtWEEfTCfy+CU9Ar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6xcscgAAADdAAAADwAAAAAA&#10;AAAAAAAAAAChAgAAZHJzL2Rvd25yZXYueG1sUEsFBgAAAAAEAAQA+QAAAJYDAAAAAA==&#10;" strokeweight="1.25pt"/>
                </v:group>
                <v:rect id="Rectangle 7198" o:spid="_x0000_s1139" style="position:absolute;left:28289;top:12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9OQcUA&#10;AADdAAAADwAAAGRycy9kb3ducmV2LnhtbESPT4vCMBTE7wt+h/AEb2vin63aNYoIguB6UBf2+mie&#10;bdnmpTZR67c3wsIeh5n5DTNftrYSN2p86VjDoK9AEGfOlJxr+D5t3qcgfEA2WDkmDQ/ysFx03uaY&#10;GnfnA92OIRcRwj5FDUUIdSqlzwqy6PuuJo7e2TUWQ5RNLk2D9wi3lRwqlUiLJceFAmtaF5T9Hq9W&#10;AyZjc9mfR1+n3TXBWd6qzceP0rrXbVefIAK14T/8194aDYmaDOH1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j05BxQAAAN0AAAAPAAAAAAAAAAAAAAAAAJgCAABkcnMv&#10;ZG93bnJldi54bWxQSwUGAAAAAAQABAD1AAAAigMAAAAA&#10;" stroked="f">
                  <v:textbox>
                    <w:txbxContent>
                      <w:p w14:paraId="227BCE96" w14:textId="77777777" w:rsidR="007A3583" w:rsidRPr="002F612C" w:rsidRDefault="007A3583" w:rsidP="00A103A4">
                        <w:pPr>
                          <w:rPr>
                            <w:rFonts w:cs="Arial"/>
                            <w:b/>
                            <w:sz w:val="24"/>
                            <w:szCs w:val="24"/>
                            <w:lang w:val="de-DE"/>
                          </w:rPr>
                        </w:pPr>
                        <w:r>
                          <w:rPr>
                            <w:rFonts w:cs="Arial"/>
                            <w:b/>
                            <w:sz w:val="24"/>
                            <w:szCs w:val="24"/>
                            <w:lang w:val="de-DE"/>
                          </w:rPr>
                          <w:t>0..1</w:t>
                        </w:r>
                      </w:p>
                    </w:txbxContent>
                  </v:textbox>
                </v:rect>
                <v:rect id="Rectangle 7199" o:spid="_x0000_s1140" style="position:absolute;left:28479;top:6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pzrsUA&#10;AADdAAAADwAAAGRycy9kb3ducmV2LnhtbESPQWsCMRSE74X+h/AK3jRp1a2uRimCIKiHquD1sXnu&#10;Lm5etpuo6783gtDjMDPfMNN5aytxpcaXjjV89hQI4syZknMNh/2yOwLhA7LByjFpuJOH+ez9bYqp&#10;cTf+pesu5CJC2KeooQihTqX0WUEWfc/VxNE7ucZiiLLJpWnwFuG2kl9KJdJiyXGhwJoWBWXn3cVq&#10;wGRg/ran/ma/viQ4zlu1HB6V1p2P9mcCIlAb/sOv9spoSNT3A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nOuxQAAAN0AAAAPAAAAAAAAAAAAAAAAAJgCAABkcnMv&#10;ZG93bnJldi54bWxQSwUGAAAAAAQABAD1AAAAigMAAAAA&#10;" stroked="f">
                  <v:textbox>
                    <w:txbxContent>
                      <w:p w14:paraId="227BCE97" w14:textId="77777777" w:rsidR="007A3583" w:rsidRPr="002F612C" w:rsidRDefault="007A3583" w:rsidP="00A103A4">
                        <w:pPr>
                          <w:rPr>
                            <w:rFonts w:cs="Arial"/>
                            <w:b/>
                            <w:sz w:val="24"/>
                            <w:szCs w:val="24"/>
                            <w:lang w:val="de-DE"/>
                          </w:rPr>
                        </w:pPr>
                        <w:r>
                          <w:rPr>
                            <w:rFonts w:cs="Arial"/>
                            <w:b/>
                            <w:sz w:val="24"/>
                            <w:szCs w:val="24"/>
                            <w:lang w:val="de-DE"/>
                          </w:rPr>
                          <w:t>0..1</w:t>
                        </w:r>
                      </w:p>
                    </w:txbxContent>
                  </v:textbox>
                </v:rect>
                <v:group id="Group 7194" o:spid="_x0000_s1141" style="position:absolute;left:50577;top:2867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S4HcUAAADdAAAADwAAAGRycy9kb3ducmV2LnhtbESPQYvCMBSE7wv+h/AE&#10;b2taRVeqUURW8SALq4J4ezTPtti8lCbb1n9vBGGPw8x8wyxWnSlFQ7UrLCuIhxEI4tTqgjMF59P2&#10;cwbCeWSNpWVS8CAHq2XvY4GJti3/UnP0mQgQdgkqyL2vEildmpNBN7QVcfButjbog6wzqWtsA9yU&#10;chRFU2mw4LCQY0WbnNL78c8o2LXYrsfxd3O43zaP62nycznEpNSg363nIDx1/j/8bu+1gmn0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kuB3FAAAA3QAA&#10;AA8AAAAAAAAAAAAAAAAAqgIAAGRycy9kb3ducmV2LnhtbFBLBQYAAAAABAAEAPoAAACcAwAAAAA=&#10;">
                  <v:rect id="Rectangle 7195" o:spid="_x0000_s114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YKcUA&#10;AADdAAAADwAAAGRycy9kb3ducmV2LnhtbESPQWsCMRSE7wX/Q3hCbzWr0FVWo4hQFKTQWr0/Ns/d&#10;xc3LNslq9Nc3hUKPw8x8wyxW0bTiSs43lhWMRxkI4tLqhisFx6+3lxkIH5A1tpZJwZ08rJaDpwUW&#10;2t74k66HUIkEYV+ggjqErpDSlzUZ9CPbESfvbJ3BkKSrpHZ4S3DTykmW5dJgw2mhxo42NZWXQ28U&#10;dO+v/Xb6vXeP06z/KHEfbZhEpZ6HcT0HESiG//Bfe6cV5Nk0h9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eNgpxQAAAN0AAAAPAAAAAAAAAAAAAAAAAJgCAABkcnMv&#10;ZG93bnJldi54bWxQSwUGAAAAAAQABAD1AAAAigMAAAAA&#10;" strokeweight="2pt"/>
                  <v:shape id="AutoShape 7196" o:spid="_x0000_s114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J/aL4AAADdAAAADwAAAGRycy9kb3ducmV2LnhtbERPTYvCMBC9L/gfwgje1kQRlWoUEQSv&#10;dWXPQzO2xWZSm9TGf28OgsfH+97uo23EkzpfO9YwmyoQxIUzNZcarn+n3zUIH5ANNo5Jw4s87Hej&#10;ny1mxg2c0/MSSpFC2GeooQqhzaT0RUUW/dS1xIm7uc5iSLArpelwSOG2kXOlltJizamhwpaOFRX3&#10;S2815Pmj/O99HA7rW1wtrmZhVX/WejKOhw2IQDF8xR/32WhYqlWam96kJyB3b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Un9ovgAAAN0AAAAPAAAAAAAAAAAAAAAAAKEC&#10;AABkcnMvZG93bnJldi54bWxQSwUGAAAAAAQABAD5AAAAjAMAAAAA&#10;" strokeweight="1.25pt"/>
                  <v:shape id="AutoShape 7197" o:spid="_x0000_s114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fkRcgAAADdAAAADwAAAGRycy9kb3ducmV2LnhtbESPT2vCQBTE70K/w/IK3nSTgkFSV5G2&#10;ggctxD+H3l6zr0kw+zZk1yT203cLgsdhZn7DLFaDqUVHrassK4inEQji3OqKCwWn42YyB+E8ssba&#10;Mim4kYPV8mm0wFTbnjPqDr4QAcIuRQWl900qpctLMuimtiEO3o9tDfog20LqFvsAN7V8iaJEGqw4&#10;LJTY0FtJ+eVwNQpm1/77K4k5W+8/3s/Zb5d/Xs47pcbPw/oVhKfBP8L39lYrSOJ4Bv9vwhOQy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RfkRcgAAADdAAAADwAAAAAA&#10;AAAAAAAAAAChAgAAZHJzL2Rvd25yZXYueG1sUEsFBgAAAAAEAAQA+QAAAJYDAAAAAA==&#10;" strokeweight="1.25pt"/>
                </v:group>
                <v:shape id="AutoShape 7202" o:spid="_x0000_s1145" type="#_x0000_t32" style="position:absolute;left:28289;top:666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v+jcMAAADdAAAADwAAAGRycy9kb3ducmV2LnhtbERPy2rCQBTdF/yH4QrumokSbI2OIgVp&#10;KVjxQdxeMtckmLkTMmOS/n1nIXR5OO/VZjC16Kh1lWUF0ygGQZxbXXGh4HLevb6DcB5ZY22ZFPyS&#10;g8169LLCVNuej9SdfCFCCLsUFZTeN6mULi/JoItsQxy4m20N+gDbQuoW+xBuajmL47k0WHFoKLGh&#10;j5Ly++lhFHSH7Odt13SfB19kyfE7WVzR7JWajIftEoSnwf+Ln+4vrWA+nYX94U14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b/o3DAAAA3QAAAA8AAAAAAAAAAAAA&#10;AAAAoQIAAGRycy9kb3ducmV2LnhtbFBLBQYAAAAABAAEAPkAAACRAwAAAAA=&#10;" strokeweight="2pt"/>
                <v:rect id="Rectangle 7203" o:spid="_x0000_s1146" style="position:absolute;left:24479;top:17621;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dMsUA&#10;AADdAAAADwAAAGRycy9kb3ducmV2LnhtbESP3WoCMRSE7wXfIRzBO8264A9bo4hQWpCCVXt/2Jzu&#10;Lt2cbJOspn36Rih4OczMN8x6G00rruR8Y1nBbJqBIC6tbrhScDk/T1YgfEDW2FomBT/kYbsZDtZY&#10;aHvjd7qeQiUShH2BCuoQukJKX9Zk0E9tR5y8T+sMhiRdJbXDW4KbVuZZtpAGG04LNXa0r6n8OvVG&#10;Qfc271+W3wf3+7HqjyUeog15VGo8irsnEIFieIT/269awWKWL+H+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Zl0yxQAAAN0AAAAPAAAAAAAAAAAAAAAAAJgCAABkcnMv&#10;ZG93bnJldi54bWxQSwUGAAAAAAQABAD1AAAAigMAAAAA&#10;" strokeweight="2pt"/>
                <v:rect id="Rectangle 7204" o:spid="_x0000_s1147" style="position:absolute;left:32289;top:10763;width:174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dYlsYA&#10;AADdAAAADwAAAGRycy9kb3ducmV2LnhtbESPQWsCMRCF7wX/QxjBi9Ts2taWrVHEUiyeutvS87CZ&#10;7i5uJksSNf77RhB6fLx535u3XEfTixM531lWkM8yEMS11R03Cr6/3u9fQPiArLG3TAou5GG9Gt0t&#10;sdD2zCWdqtCIBGFfoII2hKGQ0tctGfQzOxAn79c6gyFJ10jt8JzgppfzLFtIgx2nhhYH2rZUH6qj&#10;SW/ksfypdtOL3du3ssu1e/yMz0pNxnHzCiJQDP/Ht/SHVrDIH57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dYlsYAAADdAAAADwAAAAAAAAAAAAAAAACYAgAAZHJz&#10;L2Rvd25yZXYueG1sUEsFBgAAAAAEAAQA9QAAAIsDAAAAAA==&#10;" filled="f" fillcolor="#8db3e2" strokeweight="2pt">
                  <v:textbox>
                    <w:txbxContent>
                      <w:p w14:paraId="227BCE98"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RevisionDateTime</w:t>
                        </w:r>
                        <w:proofErr w:type="spellEnd"/>
                      </w:p>
                    </w:txbxContent>
                  </v:textbox>
                </v:rect>
                <v:rect id="Rectangle 7206" o:spid="_x0000_s1148" style="position:absolute;left:32289;top:5143;width:127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lQsUA&#10;AADdAAAADwAAAGRycy9kb3ducmV2LnhtbESPQWsCMRCF7wX/QxjBS9HsSqtla5TSIi09uWvpediM&#10;u4ubyZKkGv99IwgeH2/e9+atNtH04kTOd5YV5LMMBHFtdceNgp/9dvoCwgdkjb1lUnAhD5v16GGF&#10;hbZnLulUhUYkCPsCFbQhDIWUvm7JoJ/ZgTh5B+sMhiRdI7XDc4KbXs6zbCENdpwaWhzovaX6WP2Z&#10;9EYey9/q8/Fiv+1H2eXaPe3iUqnJOL69gggUw/34lv7SChb58xyuaxIC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sSVCxQAAAN0AAAAPAAAAAAAAAAAAAAAAAJgCAABkcnMv&#10;ZG93bnJldi54bWxQSwUGAAAAAAQABAD1AAAAigMAAAAA&#10;" filled="f" fillcolor="#8db3e2" strokeweight="2pt">
                  <v:textbox>
                    <w:txbxContent>
                      <w:p w14:paraId="227BCE99" w14:textId="77777777" w:rsidR="007A3583" w:rsidRPr="0092092D" w:rsidRDefault="007A3583" w:rsidP="00A103A4">
                        <w:pPr>
                          <w:spacing w:line="240" w:lineRule="auto"/>
                          <w:rPr>
                            <w:szCs w:val="20"/>
                          </w:rPr>
                        </w:pPr>
                        <w:proofErr w:type="spellStart"/>
                        <w:proofErr w:type="gramStart"/>
                        <w:r>
                          <w:rPr>
                            <w:rFonts w:cs="Arial"/>
                            <w:bCs/>
                            <w:szCs w:val="20"/>
                          </w:rPr>
                          <w:t>asram:</w:t>
                        </w:r>
                        <w:proofErr w:type="gramEnd"/>
                        <w:r>
                          <w:rPr>
                            <w:rFonts w:cs="Arial"/>
                            <w:bCs/>
                            <w:szCs w:val="20"/>
                          </w:rPr>
                          <w:t>NameText</w:t>
                        </w:r>
                        <w:proofErr w:type="spellEnd"/>
                      </w:p>
                    </w:txbxContent>
                  </v:textbox>
                </v:rect>
                <v:rect id="Rectangle 7207" o:spid="_x0000_s1149" style="position:absolute;left:32289;top:16478;width:1975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3v/8UA&#10;AADdAAAADwAAAGRycy9kb3ducmV2LnhtbESPQWvCQBCF74L/YZmCF6mbiKQldRVRitJTk5aeh+w0&#10;Cc3Oht2trv/eFQo9Pt68781bb6MZxJmc7y0ryBcZCOLG6p5bBZ8fr4/PIHxA1jhYJgVX8rDdTCdr&#10;LLW9cEXnOrQiQdiXqKALYSyl9E1HBv3CjsTJ+7bOYEjStVI7vCS4GeQyywppsOfU0OFI+46an/rX&#10;pDfyWH3Vx/nVvtlD1efard7jk1Kzh7h7AREohv/jv/RJKyjyYgn3NQk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3e//xQAAAN0AAAAPAAAAAAAAAAAAAAAAAJgCAABkcnMv&#10;ZG93bnJldi54bWxQSwUGAAAAAAQABAD1AAAAigMAAAAA&#10;" filled="f" fillcolor="#8db3e2" strokeweight="2pt">
                  <v:textbox>
                    <w:txbxContent>
                      <w:p w14:paraId="227BCE9A"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SubmissionDateTime</w:t>
                        </w:r>
                        <w:proofErr w:type="spellEnd"/>
                      </w:p>
                    </w:txbxContent>
                  </v:textbox>
                </v:rect>
                <v:shape id="AutoShape 7208" o:spid="_x0000_s1150" type="#_x0000_t32" style="position:absolute;left:28289;top:1428;width:95;height:282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pBTsUAAADdAAAADwAAAGRycy9kb3ducmV2LnhtbESPQWvCQBSE70L/w/IKvelGCdGmrlIE&#10;aRFUYkWvj+xrEpp9G7LbGP+9Kwgeh5n5hpkve1OLjlpXWVYwHkUgiHOrKy4UHH/WwxkI55E11pZJ&#10;wZUcLBcvgzmm2l44o+7gCxEg7FJUUHrfpFK6vCSDbmQb4uD92tagD7ItpG7xEuCmlpMoSqTBisNC&#10;iQ2tSsr/Dv9GQbc/7abrpvva++IUZ5v4/Yxmq9Tba//5AcJT75/hR/tbK0jGSQz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pBTsUAAADdAAAADwAAAAAAAAAA&#10;AAAAAAChAgAAZHJzL2Rvd25yZXYueG1sUEsFBgAAAAAEAAQA+QAAAJMDAAAAAA==&#10;" strokeweight="2pt"/>
                <v:rect id="Rectangle 7200" o:spid="_x0000_s1151" style="position:absolute;left:32289;top:27717;width:182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3i8YA&#10;AADdAAAADwAAAGRycy9kb3ducmV2LnhtbESPwWrDMBBE74X8g9hAL6WRXVK3uFFCSCkJPdVu6Xmx&#10;traJtTKSkih/HwUCPQ6z82ZnsYpmEEdyvresIJ9lIIgbq3tuFfx8fzy+gvABWeNgmRScycNqOblb&#10;YKntiSs61qEVCcK+RAVdCGMppW86MuhndiRO3p91BkOSrpXa4SnBzSCfsqyQBntODR2OtOmo2dcH&#10;k97IY/Vbbx/O9tO+V32u3fwrvih1P43rNxCBYvg/vqV3WkGRF89wXZMQ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R3i8YAAADdAAAADwAAAAAAAAAAAAAAAACYAgAAZHJz&#10;L2Rvd25yZXYueG1sUEsFBgAAAAAEAAQA9QAAAIsDAAAAAA==&#10;" filled="f" fillcolor="#8db3e2" strokeweight="2pt">
                  <v:textbox>
                    <w:txbxContent>
                      <w:p w14:paraId="227BCE9B" w14:textId="77777777" w:rsidR="007A3583" w:rsidRPr="00546332" w:rsidRDefault="007A3583" w:rsidP="00A103A4">
                        <w:proofErr w:type="spellStart"/>
                        <w:proofErr w:type="gramStart"/>
                        <w:r w:rsidRPr="00546332">
                          <w:rPr>
                            <w:rFonts w:cs="Arial"/>
                            <w:bCs/>
                            <w:szCs w:val="20"/>
                          </w:rPr>
                          <w:t>asram:</w:t>
                        </w:r>
                        <w:proofErr w:type="gramEnd"/>
                        <w:r w:rsidRPr="00546332">
                          <w:rPr>
                            <w:rFonts w:cs="Arial"/>
                            <w:bCs/>
                            <w:szCs w:val="20"/>
                          </w:rPr>
                          <w:t>SenderCITradeParty</w:t>
                        </w:r>
                        <w:proofErr w:type="spellEnd"/>
                      </w:p>
                    </w:txbxContent>
                  </v:textbox>
                </v:rect>
                <v:shape id="AutoShape 7201" o:spid="_x0000_s1152" type="#_x0000_t32" style="position:absolute;left:28289;top:2971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6osUAAADdAAAADwAAAGRycy9kb3ducmV2LnhtbESPQYvCMBSE74L/ITzBm6aK1LVrFBFE&#10;WVBRF/f6aN62xealNLF2/70RhD0OM/MNM1+2phQN1a6wrGA0jEAQp1YXnCn4vmwGHyCcR9ZYWiYF&#10;f+Rgueh25pho++ATNWefiQBhl6CC3PsqkdKlORl0Q1sRB+/X1gZ9kHUmdY2PADelHEdRLA0WHBZy&#10;rGidU3o7342C5ng9TDdVsz367Do5fU1mP2j2SvV77eoThKfW/4ff7Z1WEI/iGF5vwhO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R6osUAAADdAAAADwAAAAAAAAAA&#10;AAAAAAChAgAAZHJzL2Rvd25yZXYueG1sUEsFBgAAAAAEAAQA+QAAAJMDAAAAAA==&#10;" strokeweight="2pt"/>
                <v:shape id="AutoShape 7212" o:spid="_x0000_s1153" type="#_x0000_t32" style="position:absolute;left:28479;top:12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R0C8UAAADdAAAADwAAAGRycy9kb3ducmV2LnhtbESPW4vCMBSE3xf8D+EIvq1pF/FSjSKC&#10;rAiueEFfD82xLTYnpYm1++83woKPw8x8w8wWrSlFQ7UrLCuI+xEI4tTqgjMF59P6cwzCeWSNpWVS&#10;8EsOFvPOxwwTbZ98oOboMxEg7BJUkHtfJVK6NCeDrm8r4uDdbG3QB1lnUtf4DHBTyq8oGkqDBYeF&#10;HCta5ZTejw+joNlffkbrqvne++wyOGwHkyuanVK9brucgvDU+nf4v73RCobxKIbXm/A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R0C8UAAADdAAAADwAAAAAAAAAA&#10;AAAAAAChAgAAZHJzL2Rvd25yZXYueG1sUEsFBgAAAAAEAAQA+QAAAJMDAAAAAA==&#10;" strokeweight="2pt"/>
                <v:rect id="Rechteck 6174" o:spid="_x0000_s1154" style="position:absolute;top:16859;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2EJsYA&#10;AADdAAAADwAAAGRycy9kb3ducmV2LnhtbESPQWvCQBSE7wX/w/KEXkrdKGJ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2EJsYAAADdAAAADwAAAAAAAAAAAAAAAACYAgAAZHJz&#10;L2Rvd25yZXYueG1sUEsFBgAAAAAEAAQA9QAAAIsDAAAAAA==&#10;" filled="f" stroked="f">
                  <v:textbox>
                    <w:txbxContent>
                      <w:p w14:paraId="227BCE9C"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v:textbox>
                </v:rect>
                <v:shape id="AutoShape 7205" o:spid="_x0000_s1155" type="#_x0000_t32" style="position:absolute;left:24384;top:1838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ELMUAAADdAAAADwAAAGRycy9kb3ducmV2LnhtbESP3YrCMBSE7xd8h3AE79a0i7hajSKC&#10;rAiu+IPeHppjW2xOShNr9+03guDlMDPfMNN5a0rRUO0KywrifgSCOLW64EzB6bj6HIFwHlljaZkU&#10;/JGD+azzMcVE2wfvqTn4TAQIuwQV5N5XiZQuzcmg69uKOHhXWxv0QdaZ1DU+AtyU8iuKhtJgwWEh&#10;x4qWOaW3w90oaHbn3+9V1fzsfHYe7DeD8QXNVqlet11MQHhq/Tv8aq+1gmE8iuH5JjwB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ELMUAAADdAAAADwAAAAAAAAAA&#10;AAAAAAChAgAAZHJzL2Rvd25yZXYueG1sUEsFBgAAAAAEAAQA+QAAAJMDAAAAAA==&#10;" strokeweight="2pt"/>
                <v:shape id="AutoShape 7209" o:spid="_x0000_s1156" type="#_x0000_t32" style="position:absolute;left:28384;top:1838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OaW8YAAADdAAAADwAAAGRycy9kb3ducmV2LnhtbESPQWvCQBSE7wX/w/KE3upGkTSmriKC&#10;WAptiBZ7fWRfk2D2bchuk/jv3UKhx2FmvmHW29E0oqfO1ZYVzGcRCOLC6ppLBZ/nw1MCwnlkjY1l&#10;UnAjB9vN5GGNqbYD59SffCkChF2KCirv21RKV1Rk0M1sSxy8b9sZ9EF2pdQdDgFuGrmIolgarDks&#10;VNjSvqLievoxCvrs8vF8aPtj5svLMn9brr7QvCv1OB13LyA8jf4//Nd+1QriebKA3zfhCc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jmlvGAAAA3QAAAA8AAAAAAAAA&#10;AAAAAAAAoQIAAGRycy9kb3ducmV2LnhtbFBLBQYAAAAABAAEAPkAAACUAwAAAAA=&#10;" strokeweight="2pt"/>
                <v:rect id="Rectangle 7210" o:spid="_x0000_s1157" style="position:absolute;left:32480;top:21907;width:200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2snsUA&#10;AADdAAAADwAAAGRycy9kb3ducmV2LnhtbESPQWsCMRCF7wX/Qxihl6LZtUVlaxRRSktP7lp6HjbT&#10;3cXNZEmixn/fFAoeH2/e9+atNtH04kLOd5YV5NMMBHFtdceNgq/j22QJwgdkjb1lUnAjD5v16GGF&#10;hbZXLulShUYkCPsCFbQhDIWUvm7JoJ/agTh5P9YZDEm6RmqH1wQ3vZxl2Vwa7Dg1tDjQrqX6VJ1N&#10;eiOP5Xf1/nSzn3Zfdrl2L4e4UOpxHLevIALFcD/+T39oBfN8+Qx/axIC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ayexQAAAN0AAAAPAAAAAAAAAAAAAAAAAJgCAABkcnMv&#10;ZG93bnJldi54bWxQSwUGAAAAAAQABAD1AAAAigMAAAAA&#10;" filled="f" fillcolor="#8db3e2" strokeweight="2pt">
                  <v:textbox>
                    <w:txbxContent>
                      <w:p w14:paraId="227BCE9D" w14:textId="77777777" w:rsidR="007A3583" w:rsidRPr="0092092D" w:rsidRDefault="007A3583" w:rsidP="00A103A4">
                        <w:pPr>
                          <w:spacing w:line="240" w:lineRule="auto"/>
                        </w:pPr>
                        <w:proofErr w:type="spellStart"/>
                        <w:proofErr w:type="gramStart"/>
                        <w:r w:rsidRPr="00546332">
                          <w:rPr>
                            <w:rFonts w:cs="Arial"/>
                            <w:bCs/>
                            <w:szCs w:val="20"/>
                          </w:rPr>
                          <w:t>asram:</w:t>
                        </w:r>
                        <w:proofErr w:type="gramEnd"/>
                        <w:r w:rsidRPr="00546332">
                          <w:rPr>
                            <w:rFonts w:cs="Arial"/>
                            <w:bCs/>
                            <w:szCs w:val="20"/>
                          </w:rPr>
                          <w:t>RecipientCITradeParty</w:t>
                        </w:r>
                        <w:proofErr w:type="spellEnd"/>
                      </w:p>
                    </w:txbxContent>
                  </v:textbox>
                </v:rect>
                <v:shape id="AutoShape 7211" o:spid="_x0000_s1158" type="#_x0000_t32" style="position:absolute;left:28479;top:23622;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antMcAAADdAAAADwAAAGRycy9kb3ducmV2LnhtbESPzWrDMBCE74W+g9hCb7WcYlzHiRJC&#10;ILQU2pAfnOtibWwTa2Us1XHfvioEchxm5htmvhxNKwbqXWNZwSSKQRCXVjdcKTgeNi8ZCOeRNbaW&#10;ScEvOVguHh/mmGt75R0Ne1+JAGGXo4La+y6X0pU1GXSR7YiDd7a9QR9kX0nd4zXATStf4ziVBhsO&#10;CzV2tK6pvOx/jIJhW3y/bbrhfeurItl9JtMTmi+lnp/G1QyEp9Hfw7f2h1aQTrIE/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hqe0xwAAAN0AAAAPAAAAAAAA&#10;AAAAAAAAAKECAABkcnMvZG93bnJldi54bWxQSwUGAAAAAAQABAD5AAAAlQMAAAAA&#10;" strokeweight="2pt"/>
                <v:shape id="AutoShape 7213" o:spid="_x0000_s1159" type="#_x0000_t32" style="position:absolute;left:25908;top:18478;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oCL8YAAADdAAAADwAAAGRycy9kb3ducmV2LnhtbESPW4vCMBSE3wX/QziCb5q6uF6qURZB&#10;XIRd8YK+HppjW2xOShNr/fdGWNjHYWa+YebLxhSipsrllhUM+hEI4sTqnFMFp+O6NwHhPLLGwjIp&#10;eJKD5aLdmmOs7YP3VB98KgKEXYwKMu/LWEqXZGTQ9W1JHLyrrQz6IKtU6gofAW4K+RFFI2kw57CQ&#10;YUmrjJLb4W4U1Lvz73hd1pudT8/D/XY4vaD5Uarbab5mIDw1/j/81/7WCkaDySe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KAi/GAAAA3QAAAA8AAAAAAAAA&#10;AAAAAAAAoQIAAGRycy9kb3ducmV2LnhtbFBLBQYAAAAABAAEAPkAAACUAwAAAAA=&#10;" strokeweight="2pt"/>
                <v:rect id="Rechteck 6186" o:spid="_x0000_s1160" style="position:absolute;left:29908;top:18573;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bP7cUA&#10;AADdAAAADwAAAGRycy9kb3ducmV2LnhtbESPQWvCQBSE7wX/w/KEXopu9BAkuooI0iAFaWw9P7LP&#10;JJh9G7PbJP57tyB4HGbmG2a1GUwtOmpdZVnBbBqBIM6trrhQ8HPaTxYgnEfWWFsmBXdysFmP3laY&#10;aNvzN3WZL0SAsEtQQel9k0jp8pIMuqltiIN3sa1BH2RbSN1iH+CmlvMoiqXBisNCiQ3tSsqv2Z9R&#10;0OfH7nz6+pTHj3Nq+ZbedtnvQan38bBdgvA0+Ff42U61gni2iOH/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s/txQAAAN0AAAAPAAAAAAAAAAAAAAAAAJgCAABkcnMv&#10;ZG93bnJldi54bWxQSwUGAAAAAAQABAD1AAAAigMAAAAA&#10;" filled="f" stroked="f">
                  <v:textbox>
                    <w:txbxContent>
                      <w:p w14:paraId="227BCE9E"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v:textbox>
                </v:rect>
                <v:rect id="Rechteck 6187" o:spid="_x0000_s1161" style="position:absolute;left:30194;top:24003;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qdsYA&#10;AADdAAAADwAAAGRycy9kb3ducmV2LnhtbESPT2vCQBTE7wW/w/IEL0U3erASXUUEaZCCNP45P7LP&#10;JJh9G7PbJH77bqHgcZiZ3zCrTW8q0VLjSssKppMIBHFmdcm5gvNpP16AcB5ZY2WZFDzJwWY9eFth&#10;rG3H39SmPhcBwi5GBYX3dSylywoy6Ca2Jg7ezTYGfZBNLnWDXYCbSs6iaC4NlhwWCqxpV1B2T3+M&#10;gi47ttfT16c8vl8Ty4/ksUsvB6VGw367BOGp96/wfzvRCubTxQf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pqdsYAAADdAAAADwAAAAAAAAAAAAAAAACYAgAAZHJz&#10;L2Rvd25yZXYueG1sUEsFBgAAAAAEAAQA9QAAAIsDAAAAAA==&#10;" filled="f" stroked="f">
                  <v:textbox>
                    <w:txbxContent>
                      <w:p w14:paraId="227BCE9F"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v:textbox>
                </v:rect>
                <v:rect id="Rechteck 6188" o:spid="_x0000_s1162" style="position:absolute;left:29908;top:30003;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X+BMIA&#10;AADdAAAADwAAAGRycy9kb3ducmV2LnhtbERPTYvCMBC9C/sfwizsRTR1DyJdo4iwbBFBbF3PQzO2&#10;xWZSm9jWf28OgsfH+16uB1OLjlpXWVYwm0YgiHOrKy4UnLLfyQKE88gaa8uk4EEO1quP0RJjbXs+&#10;Upf6QoQQdjEqKL1vYildXpJBN7UNceAutjXoA2wLqVvsQ7ip5XcUzaXBikNDiQ1tS8qv6d0o6PND&#10;d872f/IwPieWb8ltm/7vlPr6HDY/IDwN/i1+uROtYD5b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Rf4EwgAAAN0AAAAPAAAAAAAAAAAAAAAAAJgCAABkcnMvZG93&#10;bnJldi54bWxQSwUGAAAAAAQABAD1AAAAhwMAAAAA&#10;" filled="f" stroked="f">
                  <v:textbox>
                    <w:txbxContent>
                      <w:p w14:paraId="227BCEA0" w14:textId="77777777" w:rsidR="007A3583" w:rsidRDefault="007A3583" w:rsidP="00A103A4">
                        <w:pPr>
                          <w:rPr>
                            <w:rFonts w:cs="Arial"/>
                            <w:b/>
                            <w:color w:val="C00000"/>
                            <w:sz w:val="24"/>
                            <w:szCs w:val="24"/>
                            <w:lang w:val="de-DE"/>
                          </w:rPr>
                        </w:pPr>
                        <w:r>
                          <w:rPr>
                            <w:rFonts w:cs="Arial"/>
                            <w:b/>
                            <w:color w:val="C00000"/>
                            <w:sz w:val="24"/>
                            <w:szCs w:val="24"/>
                            <w:lang w:val="de-DE"/>
                          </w:rPr>
                          <w:t>1</w:t>
                        </w:r>
                      </w:p>
                    </w:txbxContent>
                  </v:textbox>
                </v:rect>
                <v:rect id="Rectangle 7206" o:spid="_x0000_s1163" style="position:absolute;left:32480;width:159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bdMUA&#10;AADdAAAADwAAAGRycy9kb3ducmV2LnhtbESPQWsCMRCF7wX/Qxihl1KzK0XtahRRSktP7lp6Hjbj&#10;7uJmsiRR479vCoUeH2/e9+atNtH04krOd5YV5JMMBHFtdceNgq/j2/MChA/IGnvLpOBOHjbr0cMK&#10;C21vXNK1Co1IEPYFKmhDGAopfd2SQT+xA3HyTtYZDEm6RmqHtwQ3vZxm2Uwa7Dg1tDjQrqX6XF1M&#10;eiOP5Xf1/nS3n3Zfdrl2L4c4V+pxHLdLEIFi+D/+S39oBbN88Qq/axIC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dZt0xQAAAN0AAAAPAAAAAAAAAAAAAAAAAJgCAABkcnMv&#10;ZG93bnJldi54bWxQSwUGAAAAAAQABAD1AAAAigMAAAAA&#10;" filled="f" fillcolor="#8db3e2" strokeweight="2pt">
                  <v:textbox>
                    <w:txbxContent>
                      <w:p w14:paraId="227BCEA1" w14:textId="77777777" w:rsidR="007A3583" w:rsidRPr="0092092D" w:rsidRDefault="007A3583" w:rsidP="00A103A4">
                        <w:pPr>
                          <w:spacing w:line="240" w:lineRule="auto"/>
                          <w:rPr>
                            <w:szCs w:val="20"/>
                          </w:rPr>
                        </w:pPr>
                        <w:proofErr w:type="spellStart"/>
                        <w:proofErr w:type="gramStart"/>
                        <w:r w:rsidRPr="00546332">
                          <w:rPr>
                            <w:rFonts w:cs="Arial"/>
                            <w:bCs/>
                            <w:szCs w:val="20"/>
                          </w:rPr>
                          <w:t>asram:</w:t>
                        </w:r>
                        <w:proofErr w:type="gramEnd"/>
                        <w:r w:rsidRPr="00546332">
                          <w:rPr>
                            <w:rFonts w:cs="Arial"/>
                            <w:bCs/>
                            <w:szCs w:val="20"/>
                          </w:rPr>
                          <w:t>IssueDateTime</w:t>
                        </w:r>
                        <w:proofErr w:type="spellEnd"/>
                      </w:p>
                    </w:txbxContent>
                  </v:textbox>
                </v:rect>
                <v:rect id="Rectangle 7199" o:spid="_x0000_s1164" style="position:absolute;left:28479;top:2381;width:466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k38IA&#10;AADdAAAADwAAAGRycy9kb3ducmV2LnhtbERPTYvCMBC9C/sfwizsRTR1D6LVKIuwWEQQ667noRnb&#10;YjOpTWzrvzcHwePjfS/XvalES40rLSuYjCMQxJnVJecK/k6/oxkI55E1VpZJwYMcrFcfgyXG2nZ8&#10;pDb1uQgh7GJUUHhfx1K6rCCDbmxr4sBdbGPQB9jkUjfYhXBTye8omkqDJYeGAmvaFJRd07tR0GWH&#10;9nzab+VheE4s35LbJv3fKfX12f8sQHjq/Vv8cidawXQyD/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6mTfwgAAAN0AAAAPAAAAAAAAAAAAAAAAAJgCAABkcnMvZG93&#10;bnJldi54bWxQSwUGAAAAAAQABAD1AAAAhwMAAAAA&#10;" filled="f" stroked="f">
                  <v:textbox>
                    <w:txbxContent>
                      <w:p w14:paraId="227BCEA2" w14:textId="77777777" w:rsidR="007A3583" w:rsidRPr="002F612C" w:rsidRDefault="007A3583" w:rsidP="00A103A4">
                        <w:pPr>
                          <w:rPr>
                            <w:rFonts w:cs="Arial"/>
                            <w:b/>
                            <w:sz w:val="24"/>
                            <w:szCs w:val="24"/>
                            <w:lang w:val="de-DE"/>
                          </w:rPr>
                        </w:pPr>
                        <w:r>
                          <w:rPr>
                            <w:rFonts w:cs="Arial"/>
                            <w:b/>
                            <w:sz w:val="24"/>
                            <w:szCs w:val="24"/>
                            <w:lang w:val="de-DE"/>
                          </w:rPr>
                          <w:t>0..1</w:t>
                        </w:r>
                      </w:p>
                    </w:txbxContent>
                  </v:textbox>
                </v:rect>
                <v:shape id="AutoShape 7202" o:spid="_x0000_s1165" type="#_x0000_t32" style="position:absolute;left:28384;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iS8cUAAADdAAAADwAAAGRycy9kb3ducmV2LnhtbESPQYvCMBSE78L+h/AWvGlaEV2rURZB&#10;FEFFd3Gvj+bZlm1eShNr/fdGEDwOM/MNM1u0phQN1a6wrCDuRyCIU6sLzhT8/qx6XyCcR9ZYWiYF&#10;d3KwmH90Zphoe+MjNSefiQBhl6CC3PsqkdKlORl0fVsRB+9ia4M+yDqTusZbgJtSDqJoJA0WHBZy&#10;rGiZU/p/uhoFzeG8H6+qZn3w2Xl43A4nf2h2SnU/2+8pCE+tf4df7Y1WMIonMTzfhCc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iS8cUAAADdAAAADwAAAAAAAAAA&#10;AAAAAAChAgAAZHJzL2Rvd25yZXYueG1sUEsFBgAAAAAEAAQA+QAAAJMDAAAAAA==&#10;" strokeweight="2pt"/>
                <w10:anchorlock/>
              </v:group>
            </w:pict>
          </mc:Fallback>
        </mc:AlternateContent>
      </w:r>
    </w:p>
    <w:tbl>
      <w:tblPr>
        <w:tblpPr w:leftFromText="141" w:rightFromText="141" w:vertAnchor="text" w:horzAnchor="margin" w:tblpY="20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DC1BA2" w:rsidRPr="001E1B02" w14:paraId="227BCB2C" w14:textId="77777777" w:rsidTr="00EA15AE">
        <w:trPr>
          <w:cantSplit/>
          <w:trHeight w:val="329"/>
          <w:tblHeader/>
        </w:trPr>
        <w:tc>
          <w:tcPr>
            <w:tcW w:w="5000" w:type="pct"/>
            <w:shd w:val="clear" w:color="auto" w:fill="FFFFCC"/>
            <w:vAlign w:val="center"/>
          </w:tcPr>
          <w:p w14:paraId="227BCB2B" w14:textId="77777777" w:rsidR="00DC1BA2" w:rsidRPr="000854DA" w:rsidRDefault="00DC1BA2" w:rsidP="00EA15AE">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DC1BA2" w:rsidRPr="00EA15AE" w14:paraId="227BCB2E" w14:textId="77777777" w:rsidTr="00EA15AE">
        <w:trPr>
          <w:cantSplit/>
          <w:trHeight w:val="340"/>
        </w:trPr>
        <w:tc>
          <w:tcPr>
            <w:tcW w:w="5000" w:type="pct"/>
            <w:vAlign w:val="center"/>
          </w:tcPr>
          <w:p w14:paraId="227BCB2D" w14:textId="77777777" w:rsidR="00DC1BA2" w:rsidRPr="00EA15AE" w:rsidRDefault="00DC1BA2" w:rsidP="00EA15AE">
            <w:pPr>
              <w:spacing w:line="240" w:lineRule="auto"/>
              <w:rPr>
                <w:szCs w:val="20"/>
              </w:rPr>
            </w:pPr>
            <w:proofErr w:type="spellStart"/>
            <w:proofErr w:type="gramStart"/>
            <w:r w:rsidRPr="00EA15AE">
              <w:rPr>
                <w:rFonts w:cs="Arial"/>
                <w:b/>
                <w:bCs/>
                <w:szCs w:val="20"/>
              </w:rPr>
              <w:t>as:</w:t>
            </w:r>
            <w:proofErr w:type="gramEnd"/>
            <w:r w:rsidRPr="00EA15AE">
              <w:rPr>
                <w:rFonts w:cs="Arial"/>
                <w:b/>
                <w:bCs/>
                <w:szCs w:val="20"/>
              </w:rPr>
              <w:t>CISExchangedDocument</w:t>
            </w:r>
            <w:proofErr w:type="spellEnd"/>
            <w:r w:rsidRPr="00EA15AE">
              <w:rPr>
                <w:rFonts w:cs="Arial"/>
                <w:bCs/>
                <w:szCs w:val="20"/>
              </w:rPr>
              <w:t xml:space="preserve">” </w:t>
            </w:r>
            <w:proofErr w:type="spellStart"/>
            <w:r w:rsidRPr="00EA15AE">
              <w:rPr>
                <w:rFonts w:cs="Arial"/>
                <w:bCs/>
                <w:szCs w:val="20"/>
              </w:rPr>
              <w:t>contain</w:t>
            </w:r>
            <w:r w:rsidR="00EA15AE" w:rsidRPr="00EA15AE">
              <w:rPr>
                <w:b/>
                <w:szCs w:val="20"/>
              </w:rPr>
              <w:t>“</w:t>
            </w:r>
            <w:r w:rsidRPr="00EA15AE">
              <w:rPr>
                <w:rFonts w:cs="Arial"/>
                <w:bCs/>
                <w:szCs w:val="20"/>
              </w:rPr>
              <w:t>s</w:t>
            </w:r>
            <w:proofErr w:type="spellEnd"/>
            <w:r w:rsidRPr="00EA15AE">
              <w:rPr>
                <w:rFonts w:cs="Arial"/>
                <w:bCs/>
                <w:szCs w:val="20"/>
              </w:rPr>
              <w:t xml:space="preserve">  specific context data like creation timestamp. Origin of data is SupplyOn EAI infrastructure. (</w:t>
            </w:r>
            <w:proofErr w:type="spellStart"/>
            <w:r w:rsidRPr="00EA15AE">
              <w:rPr>
                <w:rFonts w:cs="Arial"/>
                <w:bCs/>
                <w:szCs w:val="20"/>
              </w:rPr>
              <w:t>Seeburger</w:t>
            </w:r>
            <w:proofErr w:type="spellEnd"/>
            <w:r w:rsidRPr="00EA15AE">
              <w:rPr>
                <w:rFonts w:cs="Arial"/>
                <w:bCs/>
                <w:szCs w:val="20"/>
              </w:rPr>
              <w:t xml:space="preserve"> BIS6).</w:t>
            </w:r>
          </w:p>
        </w:tc>
      </w:tr>
    </w:tbl>
    <w:p w14:paraId="227BCB2F" w14:textId="77777777" w:rsidR="00DC1BA2" w:rsidRPr="00EA15AE" w:rsidRDefault="00DC1BA2" w:rsidP="009C167F">
      <w:pPr>
        <w:rPr>
          <w:noProof/>
          <w:szCs w:val="20"/>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B37" w14:textId="77777777" w:rsidTr="000854DA">
        <w:trPr>
          <w:cantSplit/>
          <w:trHeight w:val="329"/>
          <w:tblHeader/>
        </w:trPr>
        <w:tc>
          <w:tcPr>
            <w:tcW w:w="1050" w:type="pct"/>
            <w:shd w:val="clear" w:color="auto" w:fill="FFFFCC"/>
            <w:vAlign w:val="center"/>
          </w:tcPr>
          <w:p w14:paraId="227BCB30"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B31"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B32"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B33"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B34" w14:textId="77777777" w:rsidR="000854DA" w:rsidRPr="000854DA" w:rsidRDefault="000854DA" w:rsidP="009C167F">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B35"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B36" w14:textId="77777777" w:rsidR="000854DA" w:rsidRPr="000854DA" w:rsidRDefault="000854DA" w:rsidP="009C167F">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B3F" w14:textId="77777777" w:rsidTr="00873E1A">
        <w:trPr>
          <w:cantSplit/>
          <w:trHeight w:val="317"/>
        </w:trPr>
        <w:tc>
          <w:tcPr>
            <w:tcW w:w="1050" w:type="pct"/>
            <w:shd w:val="clear" w:color="auto" w:fill="92D050"/>
            <w:vAlign w:val="center"/>
          </w:tcPr>
          <w:p w14:paraId="227BCB38" w14:textId="77777777" w:rsidR="000854DA" w:rsidRPr="000854DA" w:rsidRDefault="000854DA" w:rsidP="009C167F">
            <w:pPr>
              <w:spacing w:line="240" w:lineRule="auto"/>
              <w:rPr>
                <w:rFonts w:eastAsia="Times New Roman" w:cs="Arial"/>
                <w:color w:val="000000"/>
                <w:sz w:val="16"/>
                <w:szCs w:val="20"/>
                <w:lang w:val="de-DE" w:eastAsia="de-DE"/>
              </w:rPr>
            </w:pPr>
            <w:proofErr w:type="spellStart"/>
            <w:r w:rsidRPr="000854DA">
              <w:rPr>
                <w:rFonts w:cs="Arial"/>
                <w:bCs/>
                <w:sz w:val="16"/>
                <w:szCs w:val="20"/>
              </w:rPr>
              <w:t>asram:IssueDateTime</w:t>
            </w:r>
            <w:proofErr w:type="spellEnd"/>
          </w:p>
        </w:tc>
        <w:tc>
          <w:tcPr>
            <w:tcW w:w="450" w:type="pct"/>
            <w:shd w:val="clear" w:color="auto" w:fill="92D050"/>
            <w:vAlign w:val="center"/>
          </w:tcPr>
          <w:p w14:paraId="227BCB39" w14:textId="77777777" w:rsidR="000854DA" w:rsidRPr="000854DA" w:rsidRDefault="000854DA" w:rsidP="009C167F">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eastAsia="de-DE"/>
              </w:rPr>
              <w:t>DATETIME</w:t>
            </w:r>
          </w:p>
        </w:tc>
        <w:tc>
          <w:tcPr>
            <w:tcW w:w="400" w:type="pct"/>
            <w:shd w:val="clear" w:color="auto" w:fill="92D050"/>
            <w:vAlign w:val="center"/>
          </w:tcPr>
          <w:p w14:paraId="227BCB3A" w14:textId="77777777" w:rsidR="000854DA" w:rsidRPr="000854DA" w:rsidRDefault="00EA15AE" w:rsidP="009C167F">
            <w:pPr>
              <w:spacing w:line="240" w:lineRule="auto"/>
              <w:rPr>
                <w:rFonts w:eastAsia="Times New Roman" w:cs="Arial"/>
                <w:color w:val="000000"/>
                <w:sz w:val="16"/>
                <w:szCs w:val="20"/>
                <w:lang w:val="de-DE" w:eastAsia="de-DE"/>
              </w:rPr>
            </w:pPr>
            <w:r>
              <w:rPr>
                <w:rFonts w:eastAsia="Times New Roman" w:cs="Arial"/>
                <w:color w:val="000000"/>
                <w:sz w:val="16"/>
                <w:szCs w:val="20"/>
                <w:lang w:eastAsia="de-DE"/>
              </w:rPr>
              <w:t>-</w:t>
            </w:r>
          </w:p>
        </w:tc>
        <w:tc>
          <w:tcPr>
            <w:tcW w:w="350" w:type="pct"/>
            <w:shd w:val="clear" w:color="auto" w:fill="92D050"/>
            <w:vAlign w:val="center"/>
          </w:tcPr>
          <w:p w14:paraId="227BCB3B" w14:textId="77777777" w:rsidR="000854DA" w:rsidRPr="000854DA" w:rsidRDefault="000854DA" w:rsidP="009C167F">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3</w:t>
            </w:r>
          </w:p>
        </w:tc>
        <w:tc>
          <w:tcPr>
            <w:tcW w:w="950" w:type="pct"/>
            <w:shd w:val="clear" w:color="auto" w:fill="92D050"/>
            <w:vAlign w:val="center"/>
          </w:tcPr>
          <w:p w14:paraId="227BCB3C" w14:textId="63BB8F77" w:rsidR="000854DA" w:rsidRPr="000854DA" w:rsidRDefault="00A11E2F" w:rsidP="009C167F">
            <w:pPr>
              <w:spacing w:line="240" w:lineRule="auto"/>
              <w:rPr>
                <w:rFonts w:eastAsia="Times New Roman" w:cs="Arial"/>
                <w:color w:val="000000"/>
                <w:sz w:val="16"/>
                <w:szCs w:val="20"/>
                <w:lang w:eastAsia="de-DE"/>
              </w:rPr>
            </w:pPr>
            <w:r>
              <w:rPr>
                <w:rFonts w:eastAsia="Times New Roman" w:cs="Arial"/>
                <w:color w:val="000000"/>
                <w:sz w:val="16"/>
                <w:szCs w:val="20"/>
                <w:lang w:val="de-DE" w:eastAsia="de-DE"/>
              </w:rPr>
              <w:t>2011-05-31T00:00:00</w:t>
            </w:r>
          </w:p>
        </w:tc>
        <w:tc>
          <w:tcPr>
            <w:tcW w:w="300" w:type="pct"/>
            <w:shd w:val="clear" w:color="auto" w:fill="92D050"/>
            <w:vAlign w:val="center"/>
          </w:tcPr>
          <w:p w14:paraId="227BCB3D" w14:textId="77777777" w:rsidR="000854DA" w:rsidRPr="000854DA" w:rsidRDefault="000854DA" w:rsidP="009C167F">
            <w:pPr>
              <w:spacing w:line="240" w:lineRule="auto"/>
              <w:rPr>
                <w:rFonts w:eastAsia="Times New Roman"/>
                <w:color w:val="000000"/>
                <w:sz w:val="16"/>
                <w:lang w:val="de-DE" w:eastAsia="de-DE"/>
              </w:rPr>
            </w:pPr>
            <w:r w:rsidRPr="000854DA">
              <w:rPr>
                <w:rFonts w:eastAsia="Times New Roman"/>
                <w:color w:val="000000"/>
                <w:sz w:val="16"/>
                <w:lang w:eastAsia="de-DE"/>
              </w:rPr>
              <w:t>C</w:t>
            </w:r>
          </w:p>
        </w:tc>
        <w:tc>
          <w:tcPr>
            <w:tcW w:w="1500" w:type="pct"/>
            <w:shd w:val="clear" w:color="auto" w:fill="92D050"/>
            <w:vAlign w:val="center"/>
          </w:tcPr>
          <w:p w14:paraId="227BCB3E" w14:textId="559A48CB" w:rsidR="000854DA" w:rsidRPr="000854DA" w:rsidRDefault="008B344B" w:rsidP="008B344B">
            <w:pPr>
              <w:spacing w:line="240" w:lineRule="auto"/>
              <w:rPr>
                <w:rFonts w:eastAsia="Times New Roman"/>
                <w:color w:val="000000"/>
                <w:sz w:val="16"/>
                <w:lang w:eastAsia="de-DE"/>
              </w:rPr>
            </w:pPr>
            <w:r>
              <w:rPr>
                <w:rFonts w:eastAsia="Times New Roman"/>
                <w:color w:val="000000"/>
                <w:sz w:val="16"/>
                <w:lang w:eastAsia="de-DE"/>
              </w:rPr>
              <w:t xml:space="preserve">Date of creation of the </w:t>
            </w:r>
            <w:proofErr w:type="spellStart"/>
            <w:r>
              <w:rPr>
                <w:rFonts w:eastAsia="Times New Roman"/>
                <w:color w:val="000000"/>
                <w:sz w:val="16"/>
                <w:lang w:eastAsia="de-DE"/>
              </w:rPr>
              <w:t>stockmovement</w:t>
            </w:r>
            <w:proofErr w:type="spellEnd"/>
            <w:r>
              <w:rPr>
                <w:rFonts w:eastAsia="Times New Roman"/>
                <w:color w:val="000000"/>
                <w:sz w:val="16"/>
                <w:lang w:eastAsia="de-DE"/>
              </w:rPr>
              <w:t xml:space="preserve"> document at the customer ERP</w:t>
            </w:r>
          </w:p>
        </w:tc>
      </w:tr>
      <w:tr w:rsidR="00CA68BC" w:rsidRPr="007A6D70" w14:paraId="227BCB47" w14:textId="77777777" w:rsidTr="00873E1A">
        <w:trPr>
          <w:cantSplit/>
          <w:trHeight w:val="317"/>
        </w:trPr>
        <w:tc>
          <w:tcPr>
            <w:tcW w:w="1050" w:type="pct"/>
            <w:shd w:val="clear" w:color="auto" w:fill="92D050"/>
            <w:vAlign w:val="center"/>
          </w:tcPr>
          <w:p w14:paraId="227BCB40" w14:textId="77777777" w:rsidR="00CA68BC" w:rsidRPr="000854DA" w:rsidRDefault="00CA68BC" w:rsidP="009C167F">
            <w:pPr>
              <w:spacing w:line="240" w:lineRule="auto"/>
              <w:rPr>
                <w:rFonts w:cs="Arial"/>
                <w:bCs/>
                <w:sz w:val="16"/>
                <w:szCs w:val="20"/>
              </w:rPr>
            </w:pPr>
            <w:proofErr w:type="spellStart"/>
            <w:r>
              <w:rPr>
                <w:rFonts w:cs="Arial"/>
                <w:bCs/>
                <w:sz w:val="16"/>
                <w:szCs w:val="20"/>
              </w:rPr>
              <w:t>asram:NameText</w:t>
            </w:r>
            <w:proofErr w:type="spellEnd"/>
          </w:p>
        </w:tc>
        <w:tc>
          <w:tcPr>
            <w:tcW w:w="450" w:type="pct"/>
            <w:shd w:val="clear" w:color="auto" w:fill="92D050"/>
            <w:vAlign w:val="center"/>
          </w:tcPr>
          <w:p w14:paraId="227BCB41" w14:textId="77777777" w:rsidR="00CA68BC" w:rsidRPr="00A370B7" w:rsidRDefault="00CA68BC" w:rsidP="00F01CFA">
            <w:pPr>
              <w:spacing w:line="240" w:lineRule="auto"/>
              <w:rPr>
                <w:rFonts w:eastAsia="Times New Roman" w:cs="Arial"/>
                <w:color w:val="000000"/>
                <w:sz w:val="16"/>
                <w:szCs w:val="20"/>
                <w:lang w:eastAsia="de-DE"/>
              </w:rPr>
            </w:pPr>
            <w:r>
              <w:rPr>
                <w:rFonts w:eastAsia="Times New Roman" w:cs="Arial"/>
                <w:color w:val="000000"/>
                <w:sz w:val="16"/>
                <w:szCs w:val="20"/>
                <w:lang w:eastAsia="de-DE"/>
              </w:rPr>
              <w:t>String</w:t>
            </w:r>
          </w:p>
        </w:tc>
        <w:tc>
          <w:tcPr>
            <w:tcW w:w="400" w:type="pct"/>
            <w:shd w:val="clear" w:color="auto" w:fill="92D050"/>
            <w:vAlign w:val="center"/>
          </w:tcPr>
          <w:p w14:paraId="227BCB42" w14:textId="77777777" w:rsidR="00CA68BC" w:rsidRDefault="00CA68BC" w:rsidP="00F01CFA">
            <w:pPr>
              <w:spacing w:line="240" w:lineRule="auto"/>
              <w:rPr>
                <w:rFonts w:eastAsia="Times New Roman" w:cs="Arial"/>
                <w:color w:val="000000"/>
                <w:sz w:val="16"/>
                <w:szCs w:val="20"/>
                <w:lang w:eastAsia="de-DE"/>
              </w:rPr>
            </w:pPr>
            <w:r>
              <w:rPr>
                <w:rFonts w:eastAsia="Times New Roman" w:cs="Arial"/>
                <w:color w:val="000000"/>
                <w:sz w:val="16"/>
                <w:szCs w:val="20"/>
                <w:lang w:eastAsia="de-DE"/>
              </w:rPr>
              <w:t>50</w:t>
            </w:r>
          </w:p>
        </w:tc>
        <w:tc>
          <w:tcPr>
            <w:tcW w:w="350" w:type="pct"/>
            <w:shd w:val="clear" w:color="auto" w:fill="92D050"/>
            <w:vAlign w:val="center"/>
          </w:tcPr>
          <w:p w14:paraId="227BCB43" w14:textId="77777777" w:rsidR="00CA68BC" w:rsidRPr="00A370B7" w:rsidRDefault="00CA68BC" w:rsidP="00F01CFA">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3</w:t>
            </w:r>
          </w:p>
        </w:tc>
        <w:tc>
          <w:tcPr>
            <w:tcW w:w="950" w:type="pct"/>
            <w:shd w:val="clear" w:color="auto" w:fill="92D050"/>
            <w:vAlign w:val="center"/>
          </w:tcPr>
          <w:p w14:paraId="227BCB44" w14:textId="77777777" w:rsidR="00CA68BC" w:rsidRPr="00A370B7" w:rsidRDefault="00CA68BC" w:rsidP="00F01CFA">
            <w:pPr>
              <w:spacing w:line="240" w:lineRule="auto"/>
              <w:rPr>
                <w:rFonts w:eastAsia="Times New Roman" w:cs="Arial"/>
                <w:color w:val="000000"/>
                <w:sz w:val="16"/>
                <w:szCs w:val="20"/>
                <w:lang w:val="de-DE" w:eastAsia="de-DE"/>
              </w:rPr>
            </w:pPr>
            <w:r w:rsidRPr="00CA68BC">
              <w:rPr>
                <w:rFonts w:eastAsia="Times New Roman" w:cs="Arial"/>
                <w:color w:val="000000"/>
                <w:sz w:val="16"/>
                <w:szCs w:val="20"/>
                <w:lang w:val="de-DE" w:eastAsia="de-DE"/>
              </w:rPr>
              <w:t>CONSUMPTION_REPORT</w:t>
            </w:r>
          </w:p>
        </w:tc>
        <w:tc>
          <w:tcPr>
            <w:tcW w:w="300" w:type="pct"/>
            <w:shd w:val="clear" w:color="auto" w:fill="92D050"/>
            <w:vAlign w:val="center"/>
          </w:tcPr>
          <w:p w14:paraId="227BCB45" w14:textId="77777777" w:rsidR="00CA68BC" w:rsidRPr="00A370B7" w:rsidRDefault="00CA68BC" w:rsidP="00F01CFA">
            <w:pPr>
              <w:spacing w:line="240" w:lineRule="auto"/>
              <w:rPr>
                <w:rFonts w:eastAsia="Times New Roman"/>
                <w:color w:val="000000"/>
                <w:sz w:val="16"/>
                <w:lang w:eastAsia="de-DE"/>
              </w:rPr>
            </w:pPr>
            <w:r>
              <w:rPr>
                <w:rFonts w:eastAsia="Times New Roman"/>
                <w:color w:val="000000"/>
                <w:sz w:val="16"/>
                <w:lang w:eastAsia="de-DE"/>
              </w:rPr>
              <w:t>C</w:t>
            </w:r>
          </w:p>
        </w:tc>
        <w:tc>
          <w:tcPr>
            <w:tcW w:w="1500" w:type="pct"/>
            <w:shd w:val="clear" w:color="auto" w:fill="92D050"/>
            <w:vAlign w:val="center"/>
          </w:tcPr>
          <w:p w14:paraId="227BCB46" w14:textId="77777777" w:rsidR="00CA68BC" w:rsidRPr="00A370B7" w:rsidRDefault="00CA68BC" w:rsidP="00F01CFA">
            <w:pPr>
              <w:spacing w:line="240" w:lineRule="auto"/>
              <w:rPr>
                <w:rFonts w:eastAsia="Times New Roman"/>
                <w:color w:val="000000"/>
                <w:sz w:val="16"/>
                <w:lang w:eastAsia="de-DE"/>
              </w:rPr>
            </w:pPr>
            <w:r>
              <w:rPr>
                <w:rFonts w:eastAsia="Times New Roman"/>
                <w:color w:val="000000"/>
                <w:sz w:val="16"/>
                <w:lang w:eastAsia="de-DE"/>
              </w:rPr>
              <w:t>Defines the type</w:t>
            </w:r>
            <w:r w:rsidRPr="00722599">
              <w:rPr>
                <w:rFonts w:eastAsia="Times New Roman"/>
                <w:color w:val="000000"/>
                <w:sz w:val="16"/>
                <w:lang w:eastAsia="de-DE"/>
              </w:rPr>
              <w:t xml:space="preserve"> of the document</w:t>
            </w:r>
            <w:r>
              <w:rPr>
                <w:rFonts w:eastAsia="Times New Roman"/>
                <w:color w:val="000000"/>
                <w:sz w:val="16"/>
                <w:lang w:eastAsia="de-DE"/>
              </w:rPr>
              <w:t xml:space="preserve"> </w:t>
            </w:r>
          </w:p>
        </w:tc>
      </w:tr>
      <w:tr w:rsidR="00CA68BC" w:rsidRPr="00B2778B" w14:paraId="227BCB4F" w14:textId="77777777" w:rsidTr="00873E1A">
        <w:trPr>
          <w:cantSplit/>
          <w:trHeight w:val="317"/>
        </w:trPr>
        <w:tc>
          <w:tcPr>
            <w:tcW w:w="1050" w:type="pct"/>
            <w:shd w:val="clear" w:color="auto" w:fill="92D050"/>
            <w:vAlign w:val="center"/>
          </w:tcPr>
          <w:p w14:paraId="227BCB48" w14:textId="77777777" w:rsidR="00CA68BC" w:rsidRPr="000854DA" w:rsidRDefault="00CA68BC" w:rsidP="009C167F">
            <w:pPr>
              <w:rPr>
                <w:sz w:val="16"/>
              </w:rPr>
            </w:pPr>
            <w:proofErr w:type="spellStart"/>
            <w:r w:rsidRPr="000854DA">
              <w:rPr>
                <w:sz w:val="16"/>
              </w:rPr>
              <w:t>asram</w:t>
            </w:r>
            <w:proofErr w:type="spellEnd"/>
            <w:r w:rsidRPr="000854DA">
              <w:rPr>
                <w:sz w:val="16"/>
              </w:rPr>
              <w:t>:</w:t>
            </w:r>
            <w:proofErr w:type="spellStart"/>
            <w:r w:rsidRPr="000854DA">
              <w:rPr>
                <w:rFonts w:cs="Arial"/>
                <w:bCs/>
                <w:sz w:val="16"/>
                <w:szCs w:val="20"/>
                <w:lang w:val="de-DE"/>
              </w:rPr>
              <w:t>RevisionDateTime</w:t>
            </w:r>
            <w:proofErr w:type="spellEnd"/>
          </w:p>
        </w:tc>
        <w:tc>
          <w:tcPr>
            <w:tcW w:w="450" w:type="pct"/>
            <w:shd w:val="clear" w:color="auto" w:fill="92D050"/>
            <w:vAlign w:val="center"/>
          </w:tcPr>
          <w:p w14:paraId="227BCB49" w14:textId="77777777" w:rsidR="00CA68BC" w:rsidRPr="000854DA" w:rsidRDefault="00CA68BC" w:rsidP="009C167F">
            <w:pPr>
              <w:rPr>
                <w:rFonts w:eastAsia="Times New Roman" w:cs="Arial"/>
                <w:color w:val="000000"/>
                <w:sz w:val="16"/>
                <w:szCs w:val="20"/>
                <w:lang w:eastAsia="de-DE"/>
              </w:rPr>
            </w:pPr>
            <w:r>
              <w:rPr>
                <w:rFonts w:eastAsia="Times New Roman" w:cs="Arial"/>
                <w:color w:val="000000"/>
                <w:sz w:val="16"/>
                <w:szCs w:val="20"/>
                <w:lang w:eastAsia="de-DE"/>
              </w:rPr>
              <w:t>DATETIME</w:t>
            </w:r>
          </w:p>
        </w:tc>
        <w:tc>
          <w:tcPr>
            <w:tcW w:w="400" w:type="pct"/>
            <w:shd w:val="clear" w:color="auto" w:fill="92D050"/>
            <w:vAlign w:val="center"/>
          </w:tcPr>
          <w:p w14:paraId="227BCB4A" w14:textId="77777777" w:rsidR="00CA68BC" w:rsidRPr="000854DA" w:rsidRDefault="00CA68BC" w:rsidP="009C167F">
            <w:pPr>
              <w:rPr>
                <w:sz w:val="16"/>
              </w:rPr>
            </w:pPr>
            <w:r>
              <w:rPr>
                <w:sz w:val="16"/>
              </w:rPr>
              <w:t>-</w:t>
            </w:r>
          </w:p>
        </w:tc>
        <w:tc>
          <w:tcPr>
            <w:tcW w:w="350" w:type="pct"/>
            <w:shd w:val="clear" w:color="auto" w:fill="92D050"/>
            <w:vAlign w:val="center"/>
          </w:tcPr>
          <w:p w14:paraId="227BCB4B" w14:textId="77777777" w:rsidR="00CA68BC" w:rsidRPr="000854DA" w:rsidRDefault="00CA68BC" w:rsidP="009C167F">
            <w:pPr>
              <w:rPr>
                <w:sz w:val="16"/>
              </w:rPr>
            </w:pPr>
            <w:r w:rsidRPr="000854DA">
              <w:rPr>
                <w:sz w:val="16"/>
              </w:rPr>
              <w:t>3</w:t>
            </w:r>
          </w:p>
        </w:tc>
        <w:tc>
          <w:tcPr>
            <w:tcW w:w="950" w:type="pct"/>
            <w:shd w:val="clear" w:color="auto" w:fill="92D050"/>
            <w:vAlign w:val="center"/>
          </w:tcPr>
          <w:p w14:paraId="227BCB4C" w14:textId="5BDB16D1" w:rsidR="00CA68BC" w:rsidRPr="000854DA" w:rsidRDefault="008B344B" w:rsidP="009C167F">
            <w:pPr>
              <w:rPr>
                <w:sz w:val="16"/>
              </w:rPr>
            </w:pPr>
            <w:r>
              <w:rPr>
                <w:rFonts w:eastAsia="Times New Roman" w:cs="Arial"/>
                <w:color w:val="000000"/>
                <w:sz w:val="16"/>
                <w:szCs w:val="20"/>
                <w:lang w:val="de-DE" w:eastAsia="de-DE"/>
              </w:rPr>
              <w:t>2011-05-31T11</w:t>
            </w:r>
            <w:r w:rsidR="00CA68BC" w:rsidRPr="000854DA">
              <w:rPr>
                <w:rFonts w:eastAsia="Times New Roman" w:cs="Arial"/>
                <w:color w:val="000000"/>
                <w:sz w:val="16"/>
                <w:szCs w:val="20"/>
                <w:lang w:val="de-DE" w:eastAsia="de-DE"/>
              </w:rPr>
              <w:t>:20:05</w:t>
            </w:r>
          </w:p>
        </w:tc>
        <w:tc>
          <w:tcPr>
            <w:tcW w:w="300" w:type="pct"/>
            <w:shd w:val="clear" w:color="auto" w:fill="92D050"/>
            <w:vAlign w:val="center"/>
          </w:tcPr>
          <w:p w14:paraId="227BCB4D" w14:textId="77777777" w:rsidR="00CA68BC" w:rsidRPr="000854DA" w:rsidRDefault="00CA68BC" w:rsidP="009C167F">
            <w:pPr>
              <w:rPr>
                <w:sz w:val="16"/>
              </w:rPr>
            </w:pPr>
            <w:r w:rsidRPr="000854DA">
              <w:rPr>
                <w:sz w:val="16"/>
              </w:rPr>
              <w:t>C</w:t>
            </w:r>
          </w:p>
        </w:tc>
        <w:tc>
          <w:tcPr>
            <w:tcW w:w="1500" w:type="pct"/>
            <w:shd w:val="clear" w:color="auto" w:fill="92D050"/>
            <w:vAlign w:val="center"/>
          </w:tcPr>
          <w:p w14:paraId="227BCB4E" w14:textId="56590026" w:rsidR="00CA68BC" w:rsidRPr="000854DA" w:rsidRDefault="008B344B" w:rsidP="009C167F">
            <w:pPr>
              <w:rPr>
                <w:sz w:val="16"/>
              </w:rPr>
            </w:pPr>
            <w:r>
              <w:rPr>
                <w:sz w:val="16"/>
              </w:rPr>
              <w:t xml:space="preserve">The point in time when the </w:t>
            </w:r>
            <w:proofErr w:type="spellStart"/>
            <w:r>
              <w:rPr>
                <w:sz w:val="16"/>
              </w:rPr>
              <w:t>stockmovement</w:t>
            </w:r>
            <w:proofErr w:type="spellEnd"/>
            <w:r>
              <w:rPr>
                <w:sz w:val="16"/>
              </w:rPr>
              <w:t xml:space="preserve"> data were created in the customer ERP system (timestamp of the inventory)</w:t>
            </w:r>
          </w:p>
        </w:tc>
      </w:tr>
      <w:tr w:rsidR="00CA68BC" w:rsidRPr="00B2778B" w14:paraId="227BCB57" w14:textId="77777777" w:rsidTr="00873E1A">
        <w:trPr>
          <w:cantSplit/>
          <w:trHeight w:val="317"/>
        </w:trPr>
        <w:tc>
          <w:tcPr>
            <w:tcW w:w="1050" w:type="pct"/>
            <w:shd w:val="clear" w:color="auto" w:fill="C00000"/>
            <w:vAlign w:val="center"/>
          </w:tcPr>
          <w:p w14:paraId="227BCB50" w14:textId="77777777" w:rsidR="00CA68BC" w:rsidRPr="00873E1A" w:rsidRDefault="00CA68BC" w:rsidP="009C167F">
            <w:pPr>
              <w:rPr>
                <w:color w:val="FFFFFF" w:themeColor="background1"/>
                <w:sz w:val="16"/>
              </w:rPr>
            </w:pPr>
            <w:proofErr w:type="spellStart"/>
            <w:r w:rsidRPr="00873E1A">
              <w:rPr>
                <w:color w:val="FFFFFF" w:themeColor="background1"/>
                <w:sz w:val="16"/>
              </w:rPr>
              <w:t>asram:SubmissionDateTime</w:t>
            </w:r>
            <w:proofErr w:type="spellEnd"/>
          </w:p>
        </w:tc>
        <w:tc>
          <w:tcPr>
            <w:tcW w:w="450" w:type="pct"/>
            <w:shd w:val="clear" w:color="auto" w:fill="C00000"/>
            <w:vAlign w:val="center"/>
          </w:tcPr>
          <w:p w14:paraId="227BCB51" w14:textId="77777777" w:rsidR="00CA68BC" w:rsidRPr="00873E1A" w:rsidRDefault="00CA68BC" w:rsidP="009C167F">
            <w:pPr>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DATETIME</w:t>
            </w:r>
          </w:p>
        </w:tc>
        <w:tc>
          <w:tcPr>
            <w:tcW w:w="400" w:type="pct"/>
            <w:shd w:val="clear" w:color="auto" w:fill="C00000"/>
            <w:vAlign w:val="center"/>
          </w:tcPr>
          <w:p w14:paraId="227BCB52" w14:textId="77777777" w:rsidR="00CA68BC" w:rsidRPr="00873E1A" w:rsidRDefault="00CA68BC" w:rsidP="009C167F">
            <w:pPr>
              <w:rPr>
                <w:color w:val="FFFFFF" w:themeColor="background1"/>
                <w:sz w:val="16"/>
              </w:rPr>
            </w:pPr>
            <w:r>
              <w:rPr>
                <w:color w:val="FFFFFF" w:themeColor="background1"/>
                <w:sz w:val="16"/>
              </w:rPr>
              <w:t>-</w:t>
            </w:r>
          </w:p>
        </w:tc>
        <w:tc>
          <w:tcPr>
            <w:tcW w:w="350" w:type="pct"/>
            <w:shd w:val="clear" w:color="auto" w:fill="C00000"/>
            <w:vAlign w:val="center"/>
          </w:tcPr>
          <w:p w14:paraId="227BCB53" w14:textId="77777777" w:rsidR="00CA68BC" w:rsidRPr="00873E1A" w:rsidRDefault="00CA68BC" w:rsidP="009C167F">
            <w:pPr>
              <w:rPr>
                <w:color w:val="FFFFFF" w:themeColor="background1"/>
                <w:sz w:val="16"/>
              </w:rPr>
            </w:pPr>
            <w:r w:rsidRPr="00873E1A">
              <w:rPr>
                <w:color w:val="FFFFFF" w:themeColor="background1"/>
                <w:sz w:val="16"/>
              </w:rPr>
              <w:t>3</w:t>
            </w:r>
          </w:p>
        </w:tc>
        <w:tc>
          <w:tcPr>
            <w:tcW w:w="950" w:type="pct"/>
            <w:shd w:val="clear" w:color="auto" w:fill="C00000"/>
            <w:vAlign w:val="center"/>
          </w:tcPr>
          <w:p w14:paraId="227BCB54" w14:textId="77777777" w:rsidR="00CA68BC" w:rsidRPr="00873E1A" w:rsidRDefault="00CA68BC" w:rsidP="009C167F">
            <w:pPr>
              <w:spacing w:line="240" w:lineRule="auto"/>
              <w:rPr>
                <w:rFonts w:eastAsia="Times New Roman" w:cs="Arial"/>
                <w:color w:val="FFFFFF" w:themeColor="background1"/>
                <w:sz w:val="16"/>
                <w:szCs w:val="20"/>
                <w:lang w:eastAsia="de-DE"/>
              </w:rPr>
            </w:pPr>
            <w:r w:rsidRPr="00EA15AE">
              <w:rPr>
                <w:rFonts w:eastAsia="Times New Roman" w:cs="Arial"/>
                <w:color w:val="FFFFFF" w:themeColor="background1"/>
                <w:sz w:val="16"/>
                <w:szCs w:val="20"/>
                <w:lang w:eastAsia="de-DE"/>
              </w:rPr>
              <w:t>2011-05-31T13:20:05</w:t>
            </w:r>
          </w:p>
        </w:tc>
        <w:tc>
          <w:tcPr>
            <w:tcW w:w="300" w:type="pct"/>
            <w:shd w:val="clear" w:color="auto" w:fill="C00000"/>
            <w:vAlign w:val="center"/>
          </w:tcPr>
          <w:p w14:paraId="227BCB55" w14:textId="77777777" w:rsidR="00CA68BC" w:rsidRPr="000854DA" w:rsidRDefault="00CA68BC" w:rsidP="009C167F">
            <w:pPr>
              <w:rPr>
                <w:sz w:val="16"/>
              </w:rPr>
            </w:pPr>
            <w:r w:rsidRPr="000854DA">
              <w:rPr>
                <w:sz w:val="16"/>
              </w:rPr>
              <w:t>M</w:t>
            </w:r>
          </w:p>
        </w:tc>
        <w:tc>
          <w:tcPr>
            <w:tcW w:w="1500" w:type="pct"/>
            <w:shd w:val="clear" w:color="auto" w:fill="C00000"/>
            <w:vAlign w:val="center"/>
          </w:tcPr>
          <w:p w14:paraId="227BCB56" w14:textId="05E07AE6" w:rsidR="00CA68BC" w:rsidRPr="000854DA" w:rsidRDefault="008B344B" w:rsidP="009C167F">
            <w:pPr>
              <w:rPr>
                <w:sz w:val="16"/>
              </w:rPr>
            </w:pPr>
            <w:r>
              <w:rPr>
                <w:rFonts w:eastAsia="Times New Roman" w:cs="Arial"/>
                <w:color w:val="FFFFFF" w:themeColor="background1"/>
                <w:sz w:val="16"/>
                <w:szCs w:val="20"/>
                <w:lang w:eastAsia="de-DE"/>
              </w:rPr>
              <w:t xml:space="preserve">Creation timestamp </w:t>
            </w:r>
            <w:proofErr w:type="spellStart"/>
            <w:r>
              <w:rPr>
                <w:rFonts w:eastAsia="Times New Roman" w:cs="Arial"/>
                <w:color w:val="FFFFFF" w:themeColor="background1"/>
                <w:sz w:val="16"/>
                <w:szCs w:val="20"/>
                <w:lang w:eastAsia="de-DE"/>
              </w:rPr>
              <w:t>oft</w:t>
            </w:r>
            <w:proofErr w:type="spellEnd"/>
            <w:r>
              <w:rPr>
                <w:rFonts w:eastAsia="Times New Roman" w:cs="Arial"/>
                <w:color w:val="FFFFFF" w:themeColor="background1"/>
                <w:sz w:val="16"/>
                <w:szCs w:val="20"/>
                <w:lang w:eastAsia="de-DE"/>
              </w:rPr>
              <w:t xml:space="preserve"> the customer EAI System for the corresponding customer message</w:t>
            </w:r>
          </w:p>
        </w:tc>
      </w:tr>
    </w:tbl>
    <w:p w14:paraId="227BCB59" w14:textId="77777777" w:rsidR="009C167F" w:rsidRDefault="009C167F">
      <w:pPr>
        <w:spacing w:line="240" w:lineRule="auto"/>
        <w:rPr>
          <w:noProof/>
          <w:lang w:eastAsia="de-DE"/>
        </w:rPr>
      </w:pPr>
      <w:r>
        <w:rPr>
          <w:noProof/>
          <w:lang w:eastAsia="de-DE"/>
        </w:rPr>
        <w:br w:type="page"/>
      </w:r>
    </w:p>
    <w:p w14:paraId="227BCB5A" w14:textId="77777777" w:rsidR="00912CE3" w:rsidRPr="00ED0E85" w:rsidRDefault="00B2778B" w:rsidP="00ED0E85">
      <w:pPr>
        <w:pStyle w:val="berschrift2"/>
        <w:ind w:left="709" w:hanging="709"/>
        <w:rPr>
          <w:sz w:val="22"/>
          <w:szCs w:val="22"/>
        </w:rPr>
      </w:pPr>
      <w:bookmarkStart w:id="33" w:name="_Toc347491223"/>
      <w:proofErr w:type="spellStart"/>
      <w:proofErr w:type="gramStart"/>
      <w:r w:rsidRPr="00ED0E85">
        <w:rPr>
          <w:sz w:val="22"/>
          <w:szCs w:val="22"/>
        </w:rPr>
        <w:t>asram:</w:t>
      </w:r>
      <w:proofErr w:type="gramEnd"/>
      <w:r w:rsidR="00B968DC" w:rsidRPr="00ED0E85">
        <w:rPr>
          <w:sz w:val="22"/>
          <w:szCs w:val="22"/>
        </w:rPr>
        <w:t>Recipient</w:t>
      </w:r>
      <w:r w:rsidR="0039112B" w:rsidRPr="00ED0E85">
        <w:rPr>
          <w:sz w:val="22"/>
          <w:szCs w:val="22"/>
        </w:rPr>
        <w:t>CITrade</w:t>
      </w:r>
      <w:r w:rsidRPr="00ED0E85">
        <w:rPr>
          <w:sz w:val="22"/>
          <w:szCs w:val="22"/>
        </w:rPr>
        <w:t>Party</w:t>
      </w:r>
      <w:bookmarkEnd w:id="33"/>
      <w:proofErr w:type="spellEnd"/>
      <w:r w:rsidRPr="00ED0E85">
        <w:rPr>
          <w:sz w:val="22"/>
          <w:szCs w:val="22"/>
        </w:rPr>
        <w:t xml:space="preserve">  </w:t>
      </w:r>
    </w:p>
    <w:p w14:paraId="227BCB5B" w14:textId="77777777" w:rsidR="002344C6" w:rsidRPr="002344C6" w:rsidRDefault="002344C6" w:rsidP="002344C6"/>
    <w:p w14:paraId="227BCB5C" w14:textId="77777777" w:rsidR="002344C6" w:rsidRDefault="009C167F" w:rsidP="002344C6">
      <w:pPr>
        <w:rPr>
          <w:lang w:eastAsia="de-DE"/>
        </w:rPr>
      </w:pPr>
      <w:r>
        <w:rPr>
          <w:noProof/>
          <w:lang w:eastAsia="zh-TW"/>
        </w:rPr>
        <mc:AlternateContent>
          <mc:Choice Requires="wpg">
            <w:drawing>
              <wp:inline distT="0" distB="0" distL="0" distR="0" wp14:anchorId="227BCE1D" wp14:editId="227BCE1E">
                <wp:extent cx="4954905" cy="483870"/>
                <wp:effectExtent l="0" t="0" r="17145" b="0"/>
                <wp:docPr id="5999" name="Gruppieren 5999"/>
                <wp:cNvGraphicFramePr/>
                <a:graphic xmlns:a="http://schemas.openxmlformats.org/drawingml/2006/main">
                  <a:graphicData uri="http://schemas.microsoft.com/office/word/2010/wordprocessingGroup">
                    <wpg:wgp>
                      <wpg:cNvGrpSpPr/>
                      <wpg:grpSpPr>
                        <a:xfrm>
                          <a:off x="0" y="0"/>
                          <a:ext cx="4954905" cy="483870"/>
                          <a:chOff x="0" y="0"/>
                          <a:chExt cx="4954905" cy="483870"/>
                        </a:xfrm>
                      </wpg:grpSpPr>
                      <wps:wsp>
                        <wps:cNvPr id="5946" name="Rectangle 7216"/>
                        <wps:cNvSpPr>
                          <a:spLocks noChangeArrowheads="1"/>
                        </wps:cNvSpPr>
                        <wps:spPr bwMode="auto">
                          <a:xfrm>
                            <a:off x="238125" y="0"/>
                            <a:ext cx="2099310" cy="344805"/>
                          </a:xfrm>
                          <a:prstGeom prst="rect">
                            <a:avLst/>
                          </a:prstGeom>
                          <a:solidFill>
                            <a:srgbClr val="8DB3E2"/>
                          </a:solidFill>
                          <a:ln w="25400">
                            <a:solidFill>
                              <a:srgbClr val="000000"/>
                            </a:solidFill>
                            <a:miter lim="800000"/>
                            <a:headEnd/>
                            <a:tailEnd/>
                          </a:ln>
                        </wps:spPr>
                        <wps:txbx>
                          <w:txbxContent>
                            <w:p w14:paraId="227BCEA3" w14:textId="77777777" w:rsidR="007A3583" w:rsidRPr="00011171" w:rsidRDefault="007A3583" w:rsidP="00140FF4">
                              <w:pPr>
                                <w:rPr>
                                  <w:szCs w:val="24"/>
                                </w:rPr>
                              </w:pPr>
                              <w:proofErr w:type="spellStart"/>
                              <w:proofErr w:type="gramStart"/>
                              <w:r w:rsidRPr="00011171">
                                <w:rPr>
                                  <w:rFonts w:cs="Arial"/>
                                  <w:b/>
                                  <w:bCs/>
                                  <w:szCs w:val="20"/>
                                </w:rPr>
                                <w:t>asram:</w:t>
                              </w:r>
                              <w:proofErr w:type="gramEnd"/>
                              <w:r w:rsidRPr="00011171">
                                <w:rPr>
                                  <w:rFonts w:cs="Arial"/>
                                  <w:b/>
                                  <w:bCs/>
                                  <w:szCs w:val="20"/>
                                </w:rPr>
                                <w:t>RecipientCITradeParty</w:t>
                              </w:r>
                              <w:proofErr w:type="spellEnd"/>
                            </w:p>
                          </w:txbxContent>
                        </wps:txbx>
                        <wps:bodyPr rot="0" vert="horz" wrap="square" lIns="91440" tIns="45720" rIns="91440" bIns="45720" anchor="t" anchorCtr="0" upright="1">
                          <a:noAutofit/>
                        </wps:bodyPr>
                      </wps:wsp>
                      <wps:wsp>
                        <wps:cNvPr id="5947" name="AutoShape 7217"/>
                        <wps:cNvCnPr>
                          <a:cxnSpLocks noChangeShapeType="1"/>
                        </wps:cNvCnPr>
                        <wps:spPr bwMode="auto">
                          <a:xfrm>
                            <a:off x="25336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8" name="Rectangle 7218"/>
                        <wps:cNvSpPr>
                          <a:spLocks noChangeArrowheads="1"/>
                        </wps:cNvSpPr>
                        <wps:spPr bwMode="auto">
                          <a:xfrm>
                            <a:off x="3114675"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A4" w14:textId="77777777" w:rsidR="007A3583" w:rsidRPr="00B10F12" w:rsidRDefault="007A3583" w:rsidP="00140FF4">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wps:txbx>
                        <wps:bodyPr rot="0" vert="horz" wrap="square" lIns="91440" tIns="45720" rIns="91440" bIns="45720" anchor="t" anchorCtr="0" upright="1">
                          <a:noAutofit/>
                        </wps:bodyPr>
                      </wps:wsp>
                      <wps:wsp>
                        <wps:cNvPr id="5949" name="Rectangle 7219"/>
                        <wps:cNvSpPr>
                          <a:spLocks noChangeArrowheads="1"/>
                        </wps:cNvSpPr>
                        <wps:spPr bwMode="auto">
                          <a:xfrm>
                            <a:off x="23431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50" name="AutoShape 7220"/>
                        <wps:cNvCnPr>
                          <a:cxnSpLocks noChangeShapeType="1"/>
                        </wps:cNvCnPr>
                        <wps:spPr bwMode="auto">
                          <a:xfrm>
                            <a:off x="23336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2" name="Rechteck 5992"/>
                        <wps:cNvSpPr>
                          <a:spLocks noChangeArrowheads="1"/>
                        </wps:cNvSpPr>
                        <wps:spPr bwMode="auto">
                          <a:xfrm>
                            <a:off x="2876550" y="19050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5"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93" name="Rechteck 5993"/>
                        <wps:cNvSpPr>
                          <a:spLocks noChangeArrowheads="1"/>
                        </wps:cNvSpPr>
                        <wps:spPr bwMode="auto">
                          <a:xfrm>
                            <a:off x="0" y="3810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6"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999" o:spid="_x0000_s1166" style="width:390.15pt;height:38.1pt;mso-position-horizontal-relative:char;mso-position-vertical-relative:line" coordsize="49549,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">
                <v:rect id="Rectangle 7216" o:spid="_x0000_s1167" style="position:absolute;left:2381;width:20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ZV5MUA&#10;AADdAAAADwAAAGRycy9kb3ducmV2LnhtbESPQWvCQBSE70L/w/IKvelGaYOmrlIsQvBQaBS8PrOv&#10;2WD2bciuGvPru4WCx2FmvmGW69424kqdrx0rmE4SEMSl0zVXCg777XgOwgdkjY1jUnAnD+vV02iJ&#10;mXY3/qZrESoRIewzVGBCaDMpfWnIop+4ljh6P66zGKLsKqk7vEW4beQsSVJpsea4YLCljaHyXFys&#10;gs/L0WwHZ/zui+pBn9BtFrNcqZfn/uMdRKA+PML/7VwreFu8pv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XkxQAAAN0AAAAPAAAAAAAAAAAAAAAAAJgCAABkcnMv&#10;ZG93bnJldi54bWxQSwUGAAAAAAQABAD1AAAAigMAAAAA&#10;" fillcolor="#8db3e2" strokeweight="2pt">
                  <v:textbox>
                    <w:txbxContent>
                      <w:p w14:paraId="227BCEA3" w14:textId="77777777" w:rsidR="007A3583" w:rsidRPr="00011171" w:rsidRDefault="007A3583" w:rsidP="00140FF4">
                        <w:pPr>
                          <w:rPr>
                            <w:szCs w:val="24"/>
                          </w:rPr>
                        </w:pPr>
                        <w:proofErr w:type="spellStart"/>
                        <w:proofErr w:type="gramStart"/>
                        <w:r w:rsidRPr="00011171">
                          <w:rPr>
                            <w:rFonts w:cs="Arial"/>
                            <w:b/>
                            <w:bCs/>
                            <w:szCs w:val="20"/>
                          </w:rPr>
                          <w:t>asram:</w:t>
                        </w:r>
                        <w:proofErr w:type="gramEnd"/>
                        <w:r w:rsidRPr="00011171">
                          <w:rPr>
                            <w:rFonts w:cs="Arial"/>
                            <w:b/>
                            <w:bCs/>
                            <w:szCs w:val="20"/>
                          </w:rPr>
                          <w:t>RecipientCITradeParty</w:t>
                        </w:r>
                        <w:proofErr w:type="spellEnd"/>
                      </w:p>
                    </w:txbxContent>
                  </v:textbox>
                </v:rect>
                <v:shape id="AutoShape 7217" o:spid="_x0000_s1168" type="#_x0000_t32" style="position:absolute;left:25336;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mne8YAAADdAAAADwAAAGRycy9kb3ducmV2LnhtbESPQWvCQBSE74L/YXlCb7ppSY3GrFIK&#10;0lJQ0ZZ4fWRfk9Ds25DdxvTfdwXB4zAz3zDZZjCN6KlztWUFj7MIBHFhdc2lgq/P7XQBwnlkjY1l&#10;UvBHDjbr8SjDVNsLH6k/+VIECLsUFVTet6mUrqjIoJvZljh437Yz6IPsSqk7vAS4aeRTFM2lwZrD&#10;QoUtvVZU/Jx+jYL+kO+Tbdu/HXyZx8ePeHlGs1PqYTK8rEB4Gvw9fGu/awXPyziB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Zp3vGAAAA3QAAAA8AAAAAAAAA&#10;AAAAAAAAoQIAAGRycy9kb3ducmV2LnhtbFBLBQYAAAAABAAEAPkAAACUAwAAAAA=&#10;" strokeweight="2pt"/>
                <v:rect id="Rectangle 7218" o:spid="_x0000_s1169" style="position:absolute;left:31146;width:184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SgV8UA&#10;AADdAAAADwAAAGRycy9kb3ducmV2LnhtbESPTU/DMAyG70j8h8hIXBBLi8Y+yrIJgRCIEy3TzlZj&#10;2orGqZKwZf8eH5A4Wq/fx483u+xGdaQQB88GylkBirj1duDOwP7z5XYFKiZki6NnMnCmCLvt5cUG&#10;K+tPXNOxSZ0SCMcKDfQpTZXWse3JYZz5iViyLx8cJhlDp23Ak8DdqO+KYqEdDiwXepzoqaf2u/lx&#10;olHm+tC83pz9u3+uh9KG+UdeGnN9lR8fQCXK6X/5r/1mDdyv56Ir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9KBXxQAAAN0AAAAPAAAAAAAAAAAAAAAAAJgCAABkcnMv&#10;ZG93bnJldi54bWxQSwUGAAAAAAQABAD1AAAAigMAAAAA&#10;" filled="f" fillcolor="#8db3e2" strokeweight="2pt">
                  <v:textbox>
                    <w:txbxContent>
                      <w:p w14:paraId="227BCEA4" w14:textId="77777777" w:rsidR="007A3583" w:rsidRPr="00B10F12" w:rsidRDefault="007A3583" w:rsidP="00140FF4">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7219" o:spid="_x0000_s1170" style="position:absolute;left:23431;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6tWcUA&#10;AADdAAAADwAAAGRycy9kb3ducmV2LnhtbESPQWsCMRSE7wX/Q3hCbzWr1FZXo4ggCiK0tr0/Ns/d&#10;xc3LmmQ17a83hUKPw8x8w8yX0TTiSs7XlhUMBxkI4sLqmksFnx+bpwkIH5A1NpZJwTd5WC56D3PM&#10;tb3xO12PoRQJwj5HBVUIbS6lLyoy6Ae2JU7eyTqDIUlXSu3wluCmkaMse5EGa04LFba0rqg4Hzuj&#10;oD2Mu+3rZe9+vibdW4H7aMMoKvXYj6sZiEAx/If/2jutYDx9nsL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Hq1ZxQAAAN0AAAAPAAAAAAAAAAAAAAAAAJgCAABkcnMv&#10;ZG93bnJldi54bWxQSwUGAAAAAAQABAD1AAAAigMAAAAA&#10;" strokeweight="2pt"/>
                <v:shape id="AutoShape 7220" o:spid="_x0000_s1171" type="#_x0000_t32" style="position:absolute;left:23336;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mp0sIAAADdAAAADwAAAGRycy9kb3ducmV2LnhtbERPy4rCMBTdC/MP4Q64G9MZfFajDIIo&#10;ghYf6PbSXNsyzU1pYq1/bxYDLg/nPVu0phQN1a6wrOC7F4EgTq0uOFNwPq2+xiCcR9ZYWiYFT3Kw&#10;mH90Zhhr++ADNUefiRDCLkYFufdVLKVLczLoerYiDtzN1gZ9gHUmdY2PEG5K+RNFQ2mw4NCQY0XL&#10;nNK/490oaJLLfrSqmnXis0v/sO1Prmh2SnU/298pCE+tf4v/3RutYDAZhP3hTXg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amp0sIAAADdAAAADwAAAAAAAAAAAAAA&#10;AAChAgAAZHJzL2Rvd25yZXYueG1sUEsFBgAAAAAEAAQA+QAAAJADAAAAAA==&#10;" strokeweight="2pt"/>
                <v:rect id="Rechteck 5992" o:spid="_x0000_s1172" style="position:absolute;left:28765;top:1905;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7EcYA&#10;AADdAAAADwAAAGRycy9kb3ducmV2LnhtbESPQWvCQBSE74L/YXmFXkrdVKhodBURSoMIYrSeH9ln&#10;Epp9G7Nrkv57Vyh4HGbmG2ax6k0lWmpcaVnBxygCQZxZXXKu4HT8ep+CcB5ZY2WZFPyRg9VyOFhg&#10;rG3HB2pTn4sAYRejgsL7OpbSZQUZdCNbEwfvYhuDPsgml7rBLsBNJcdRNJEGSw4LBda0KSj7TW9G&#10;QZft2/Nx9y33b+fE8jW5btKfrVKvL/16DsJT75/h/3aiFXzOZm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B7EcYAAADdAAAADwAAAAAAAAAAAAAAAACYAgAAZHJz&#10;L2Rvd25yZXYueG1sUEsFBgAAAAAEAAQA9QAAAIsDAAAAAA==&#10;" filled="f" stroked="f">
                  <v:textbox>
                    <w:txbxContent>
                      <w:p w14:paraId="227BCEA5"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v:textbox>
                </v:rect>
                <v:rect id="Rechteck 5993" o:spid="_x0000_s1173" style="position:absolute;top:381;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eiscA&#10;AADdAAAADwAAAGRycy9kb3ducmV2LnhtbESP3WrCQBSE7wu+w3IEb4puaqlodBURSkMpiPHn+pA9&#10;JsHs2ZjdJunbdwtCL4eZ+YZZbXpTiZYaV1pW8DKJQBBnVpecKzgd38dzEM4ja6wsk4IfcrBZD55W&#10;GGvb8YHa1OciQNjFqKDwvo6ldFlBBt3E1sTBu9rGoA+yyaVusAtwU8lpFM2kwZLDQoE17QrKbum3&#10;UdBl+/Zy/PqQ++dLYvme3Hfp+VOp0bDfLkF46v1/+NFOtIK3xeIV/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M3orHAAAA3QAAAA8AAAAAAAAAAAAAAAAAmAIAAGRy&#10;cy9kb3ducmV2LnhtbFBLBQYAAAAABAAEAPUAAACMAwAAAAA=&#10;" filled="f" stroked="f">
                  <v:textbox>
                    <w:txbxContent>
                      <w:p w14:paraId="227BCEA6"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B5D" w14:textId="77777777" w:rsidR="002344C6" w:rsidRDefault="002344C6" w:rsidP="002344C6">
      <w:pPr>
        <w:rPr>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B65" w14:textId="77777777" w:rsidTr="000854DA">
        <w:trPr>
          <w:cantSplit/>
          <w:trHeight w:val="329"/>
          <w:tblHeader/>
        </w:trPr>
        <w:tc>
          <w:tcPr>
            <w:tcW w:w="1050" w:type="pct"/>
            <w:shd w:val="clear" w:color="auto" w:fill="FFFFCC"/>
            <w:vAlign w:val="center"/>
          </w:tcPr>
          <w:p w14:paraId="227BCB5E"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B5F"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B60"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B61"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B62" w14:textId="77777777" w:rsidR="000854DA" w:rsidRPr="000854DA" w:rsidRDefault="000854DA" w:rsidP="009C167F">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B63" w14:textId="77777777" w:rsidR="000854DA" w:rsidRPr="000854DA" w:rsidRDefault="000854DA" w:rsidP="009C167F">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B64" w14:textId="77777777" w:rsidR="000854DA" w:rsidRPr="000854DA" w:rsidRDefault="000854DA" w:rsidP="009C167F">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B6D" w14:textId="77777777" w:rsidTr="00873E1A">
        <w:trPr>
          <w:cantSplit/>
          <w:trHeight w:val="318"/>
        </w:trPr>
        <w:tc>
          <w:tcPr>
            <w:tcW w:w="1050" w:type="pct"/>
            <w:shd w:val="clear" w:color="auto" w:fill="C00000"/>
            <w:vAlign w:val="center"/>
          </w:tcPr>
          <w:p w14:paraId="227BCB66" w14:textId="77777777" w:rsidR="000854DA" w:rsidRPr="00873E1A" w:rsidRDefault="000854DA" w:rsidP="009C167F">
            <w:pPr>
              <w:spacing w:line="240" w:lineRule="auto"/>
              <w:rPr>
                <w:rFonts w:eastAsia="Times New Roman" w:cs="Arial"/>
                <w:color w:val="FFFFFF" w:themeColor="background1"/>
                <w:sz w:val="16"/>
                <w:szCs w:val="20"/>
                <w:lang w:val="de-DE" w:eastAsia="de-DE"/>
              </w:rPr>
            </w:pPr>
            <w:proofErr w:type="spellStart"/>
            <w:r w:rsidRPr="00873E1A">
              <w:rPr>
                <w:rFonts w:cs="Arial"/>
                <w:bCs/>
                <w:color w:val="FFFFFF" w:themeColor="background1"/>
                <w:sz w:val="16"/>
                <w:szCs w:val="20"/>
              </w:rPr>
              <w:t>asram</w:t>
            </w:r>
            <w:proofErr w:type="spellEnd"/>
            <w:r w:rsidRPr="00873E1A">
              <w:rPr>
                <w:rFonts w:cs="Arial"/>
                <w:bCs/>
                <w:color w:val="FFFFFF" w:themeColor="background1"/>
                <w:sz w:val="16"/>
                <w:szCs w:val="20"/>
              </w:rPr>
              <w:t>:</w:t>
            </w:r>
            <w:proofErr w:type="spellStart"/>
            <w:r w:rsidRPr="00873E1A">
              <w:rPr>
                <w:rFonts w:cs="Arial"/>
                <w:bCs/>
                <w:color w:val="FFFFFF" w:themeColor="background1"/>
                <w:sz w:val="16"/>
                <w:szCs w:val="20"/>
                <w:lang w:val="de-DE"/>
              </w:rPr>
              <w:t>IdentificationIdentifier</w:t>
            </w:r>
            <w:proofErr w:type="spellEnd"/>
            <w:r w:rsidRPr="00873E1A">
              <w:rPr>
                <w:rFonts w:cs="Arial"/>
                <w:bCs/>
                <w:color w:val="FFFFFF" w:themeColor="background1"/>
                <w:sz w:val="16"/>
                <w:szCs w:val="20"/>
                <w:lang w:val="de-DE"/>
              </w:rPr>
              <w:t xml:space="preserve"> </w:t>
            </w:r>
          </w:p>
        </w:tc>
        <w:tc>
          <w:tcPr>
            <w:tcW w:w="450" w:type="pct"/>
            <w:shd w:val="clear" w:color="auto" w:fill="C00000"/>
            <w:vAlign w:val="center"/>
          </w:tcPr>
          <w:p w14:paraId="227BCB67" w14:textId="77777777" w:rsidR="000854DA" w:rsidRPr="00873E1A" w:rsidRDefault="000854DA" w:rsidP="009C167F">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eastAsia="de-DE"/>
              </w:rPr>
              <w:t>String</w:t>
            </w:r>
          </w:p>
        </w:tc>
        <w:tc>
          <w:tcPr>
            <w:tcW w:w="400" w:type="pct"/>
            <w:shd w:val="clear" w:color="auto" w:fill="C00000"/>
            <w:vAlign w:val="center"/>
          </w:tcPr>
          <w:p w14:paraId="227BCB68" w14:textId="77777777" w:rsidR="000854DA" w:rsidRPr="00873E1A" w:rsidRDefault="000854DA" w:rsidP="009C167F">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eastAsia="de-DE"/>
              </w:rPr>
              <w:t>70</w:t>
            </w:r>
          </w:p>
        </w:tc>
        <w:tc>
          <w:tcPr>
            <w:tcW w:w="350" w:type="pct"/>
            <w:shd w:val="clear" w:color="auto" w:fill="C00000"/>
            <w:vAlign w:val="center"/>
          </w:tcPr>
          <w:p w14:paraId="227BCB69" w14:textId="77777777" w:rsidR="000854DA" w:rsidRPr="00873E1A" w:rsidRDefault="000854DA" w:rsidP="009C167F">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val="de-DE" w:eastAsia="de-DE"/>
              </w:rPr>
              <w:t>4</w:t>
            </w:r>
          </w:p>
        </w:tc>
        <w:tc>
          <w:tcPr>
            <w:tcW w:w="950" w:type="pct"/>
            <w:shd w:val="clear" w:color="auto" w:fill="C00000"/>
            <w:vAlign w:val="center"/>
          </w:tcPr>
          <w:p w14:paraId="227BCB6A" w14:textId="77777777" w:rsidR="000854DA" w:rsidRPr="00873E1A" w:rsidRDefault="000854DA" w:rsidP="009C167F">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val="de-DE" w:eastAsia="de-DE"/>
              </w:rPr>
              <w:t>SupplyOn</w:t>
            </w:r>
          </w:p>
        </w:tc>
        <w:tc>
          <w:tcPr>
            <w:tcW w:w="300" w:type="pct"/>
            <w:shd w:val="clear" w:color="auto" w:fill="C00000"/>
            <w:vAlign w:val="center"/>
          </w:tcPr>
          <w:p w14:paraId="227BCB6B" w14:textId="77777777" w:rsidR="000854DA" w:rsidRPr="00873E1A" w:rsidRDefault="000854DA" w:rsidP="009C167F">
            <w:pPr>
              <w:spacing w:line="240" w:lineRule="auto"/>
              <w:rPr>
                <w:rFonts w:eastAsia="Times New Roman"/>
                <w:color w:val="FFFFFF" w:themeColor="background1"/>
                <w:sz w:val="16"/>
                <w:lang w:val="de-DE" w:eastAsia="de-DE"/>
              </w:rPr>
            </w:pPr>
            <w:r w:rsidRPr="00873E1A">
              <w:rPr>
                <w:rFonts w:eastAsia="Times New Roman"/>
                <w:color w:val="FFFFFF" w:themeColor="background1"/>
                <w:sz w:val="16"/>
                <w:lang w:eastAsia="de-DE"/>
              </w:rPr>
              <w:t>M</w:t>
            </w:r>
          </w:p>
        </w:tc>
        <w:tc>
          <w:tcPr>
            <w:tcW w:w="1500" w:type="pct"/>
            <w:shd w:val="clear" w:color="auto" w:fill="C00000"/>
            <w:vAlign w:val="center"/>
          </w:tcPr>
          <w:p w14:paraId="227BCB6C" w14:textId="77777777" w:rsidR="000854DA" w:rsidRPr="00873E1A" w:rsidRDefault="000854DA" w:rsidP="009C167F">
            <w:pPr>
              <w:spacing w:line="240" w:lineRule="auto"/>
              <w:rPr>
                <w:rFonts w:eastAsia="Times New Roman"/>
                <w:color w:val="FFFFFF" w:themeColor="background1"/>
                <w:sz w:val="16"/>
                <w:lang w:eastAsia="de-DE"/>
              </w:rPr>
            </w:pPr>
            <w:r w:rsidRPr="00873E1A">
              <w:rPr>
                <w:rFonts w:eastAsia="Times New Roman"/>
                <w:color w:val="FFFFFF" w:themeColor="background1"/>
                <w:sz w:val="16"/>
                <w:lang w:eastAsia="de-DE"/>
              </w:rPr>
              <w:t>Receiver</w:t>
            </w:r>
            <w:r w:rsidR="00873E1A">
              <w:rPr>
                <w:rFonts w:eastAsia="Times New Roman"/>
                <w:color w:val="FFFFFF" w:themeColor="background1"/>
                <w:sz w:val="16"/>
                <w:lang w:eastAsia="de-DE"/>
              </w:rPr>
              <w:t xml:space="preserve"> </w:t>
            </w:r>
            <w:r w:rsidRPr="00873E1A">
              <w:rPr>
                <w:rFonts w:eastAsia="Times New Roman"/>
                <w:color w:val="FFFFFF" w:themeColor="background1"/>
                <w:sz w:val="16"/>
                <w:lang w:eastAsia="de-DE"/>
              </w:rPr>
              <w:t>Info: party who receives this XML message. No key, just for better traceability.</w:t>
            </w:r>
          </w:p>
        </w:tc>
      </w:tr>
    </w:tbl>
    <w:p w14:paraId="227BCB6E" w14:textId="77777777" w:rsidR="002344C6" w:rsidRDefault="002344C6" w:rsidP="002344C6">
      <w:pPr>
        <w:rPr>
          <w:lang w:eastAsia="de-DE"/>
        </w:rPr>
      </w:pPr>
    </w:p>
    <w:p w14:paraId="227BCB6F" w14:textId="77777777" w:rsidR="002344C6" w:rsidRPr="00ED0E85" w:rsidRDefault="002344C6" w:rsidP="00ED0E85">
      <w:pPr>
        <w:pStyle w:val="berschrift2"/>
        <w:ind w:left="709" w:hanging="709"/>
        <w:rPr>
          <w:sz w:val="22"/>
          <w:szCs w:val="22"/>
        </w:rPr>
      </w:pPr>
      <w:bookmarkStart w:id="34" w:name="_Toc347491224"/>
      <w:proofErr w:type="spellStart"/>
      <w:proofErr w:type="gramStart"/>
      <w:r w:rsidRPr="00ED0E85">
        <w:rPr>
          <w:sz w:val="22"/>
          <w:szCs w:val="22"/>
        </w:rPr>
        <w:t>asram:</w:t>
      </w:r>
      <w:proofErr w:type="gramEnd"/>
      <w:r w:rsidR="007F070E" w:rsidRPr="00ED0E85">
        <w:rPr>
          <w:sz w:val="22"/>
          <w:szCs w:val="22"/>
        </w:rPr>
        <w:t>Sender</w:t>
      </w:r>
      <w:r w:rsidR="00DB0B8A" w:rsidRPr="00ED0E85">
        <w:rPr>
          <w:sz w:val="22"/>
          <w:szCs w:val="22"/>
        </w:rPr>
        <w:t>CITrade</w:t>
      </w:r>
      <w:r w:rsidRPr="00ED0E85">
        <w:rPr>
          <w:sz w:val="22"/>
          <w:szCs w:val="22"/>
        </w:rPr>
        <w:t>Party</w:t>
      </w:r>
      <w:bookmarkEnd w:id="34"/>
      <w:proofErr w:type="spellEnd"/>
      <w:r w:rsidRPr="00ED0E85">
        <w:rPr>
          <w:sz w:val="22"/>
          <w:szCs w:val="22"/>
        </w:rPr>
        <w:t xml:space="preserve">  </w:t>
      </w:r>
    </w:p>
    <w:p w14:paraId="227BCB70" w14:textId="77777777" w:rsidR="00140FF4" w:rsidRPr="002344C6" w:rsidRDefault="00140FF4" w:rsidP="00140FF4"/>
    <w:p w14:paraId="227BCB71" w14:textId="77777777" w:rsidR="00140FF4" w:rsidRDefault="00CA2478" w:rsidP="00140FF4">
      <w:pPr>
        <w:rPr>
          <w:lang w:eastAsia="de-DE"/>
        </w:rPr>
      </w:pPr>
      <w:r>
        <w:rPr>
          <w:noProof/>
          <w:lang w:eastAsia="zh-TW"/>
        </w:rPr>
        <mc:AlternateContent>
          <mc:Choice Requires="wpg">
            <w:drawing>
              <wp:inline distT="0" distB="0" distL="0" distR="0" wp14:anchorId="227BCE1F" wp14:editId="227BCE20">
                <wp:extent cx="4821555" cy="474345"/>
                <wp:effectExtent l="0" t="0" r="17145" b="1905"/>
                <wp:docPr id="6016" name="Gruppieren 6016"/>
                <wp:cNvGraphicFramePr/>
                <a:graphic xmlns:a="http://schemas.openxmlformats.org/drawingml/2006/main">
                  <a:graphicData uri="http://schemas.microsoft.com/office/word/2010/wordprocessingGroup">
                    <wpg:wgp>
                      <wpg:cNvGrpSpPr/>
                      <wpg:grpSpPr>
                        <a:xfrm>
                          <a:off x="0" y="0"/>
                          <a:ext cx="4821555" cy="474345"/>
                          <a:chOff x="0" y="0"/>
                          <a:chExt cx="4821555" cy="474345"/>
                        </a:xfrm>
                      </wpg:grpSpPr>
                      <wps:wsp>
                        <wps:cNvPr id="5939" name="Rectangle 7223"/>
                        <wps:cNvSpPr>
                          <a:spLocks noChangeArrowheads="1"/>
                        </wps:cNvSpPr>
                        <wps:spPr bwMode="auto">
                          <a:xfrm>
                            <a:off x="247650" y="0"/>
                            <a:ext cx="1952625" cy="344805"/>
                          </a:xfrm>
                          <a:prstGeom prst="rect">
                            <a:avLst/>
                          </a:prstGeom>
                          <a:solidFill>
                            <a:srgbClr val="8DB3E2"/>
                          </a:solidFill>
                          <a:ln w="25400">
                            <a:solidFill>
                              <a:srgbClr val="000000"/>
                            </a:solidFill>
                            <a:miter lim="800000"/>
                            <a:headEnd/>
                            <a:tailEnd/>
                          </a:ln>
                        </wps:spPr>
                        <wps:txbx>
                          <w:txbxContent>
                            <w:p w14:paraId="227BCEA7" w14:textId="77777777" w:rsidR="007A3583" w:rsidRPr="00B10F12" w:rsidRDefault="007A3583" w:rsidP="00140FF4">
                              <w:pPr>
                                <w:rPr>
                                  <w:szCs w:val="24"/>
                                </w:rPr>
                              </w:pPr>
                              <w:proofErr w:type="spellStart"/>
                              <w:proofErr w:type="gramStart"/>
                              <w:r w:rsidRPr="00B10F12">
                                <w:rPr>
                                  <w:rFonts w:cs="Arial"/>
                                  <w:b/>
                                  <w:bCs/>
                                  <w:szCs w:val="20"/>
                                </w:rPr>
                                <w:t>asram:</w:t>
                              </w:r>
                              <w:proofErr w:type="gramEnd"/>
                              <w:r w:rsidRPr="00B10F12">
                                <w:rPr>
                                  <w:rFonts w:cs="Arial"/>
                                  <w:b/>
                                  <w:bCs/>
                                  <w:szCs w:val="20"/>
                                </w:rPr>
                                <w:t>SenderCITradeParty</w:t>
                              </w:r>
                              <w:proofErr w:type="spellEnd"/>
                            </w:p>
                          </w:txbxContent>
                        </wps:txbx>
                        <wps:bodyPr rot="0" vert="horz" wrap="square" lIns="91440" tIns="45720" rIns="91440" bIns="45720" anchor="t" anchorCtr="0" upright="1">
                          <a:noAutofit/>
                        </wps:bodyPr>
                      </wps:wsp>
                      <wps:wsp>
                        <wps:cNvPr id="5940" name="AutoShape 7224"/>
                        <wps:cNvCnPr>
                          <a:cxnSpLocks noChangeShapeType="1"/>
                        </wps:cNvCnPr>
                        <wps:spPr bwMode="auto">
                          <a:xfrm>
                            <a:off x="24098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1" name="Rectangle 7225"/>
                        <wps:cNvSpPr>
                          <a:spLocks noChangeArrowheads="1"/>
                        </wps:cNvSpPr>
                        <wps:spPr bwMode="auto">
                          <a:xfrm>
                            <a:off x="2981325"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A8" w14:textId="77777777" w:rsidR="007A3583" w:rsidRPr="00B10F12" w:rsidRDefault="007A3583" w:rsidP="00140FF4">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wps:txbx>
                        <wps:bodyPr rot="0" vert="horz" wrap="square" lIns="91440" tIns="45720" rIns="91440" bIns="45720" anchor="t" anchorCtr="0" upright="1">
                          <a:noAutofit/>
                        </wps:bodyPr>
                      </wps:wsp>
                      <wps:wsp>
                        <wps:cNvPr id="5942" name="Rectangle 7226"/>
                        <wps:cNvSpPr>
                          <a:spLocks noChangeArrowheads="1"/>
                        </wps:cNvSpPr>
                        <wps:spPr bwMode="auto">
                          <a:xfrm>
                            <a:off x="22098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43" name="AutoShape 7227"/>
                        <wps:cNvCnPr>
                          <a:cxnSpLocks noChangeShapeType="1"/>
                        </wps:cNvCnPr>
                        <wps:spPr bwMode="auto">
                          <a:xfrm>
                            <a:off x="22098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2" name="Rechteck 6002"/>
                        <wps:cNvSpPr>
                          <a:spLocks noChangeArrowheads="1"/>
                        </wps:cNvSpPr>
                        <wps:spPr bwMode="auto">
                          <a:xfrm>
                            <a:off x="0" y="285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9"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15" name="Rechteck 6015"/>
                        <wps:cNvSpPr>
                          <a:spLocks noChangeArrowheads="1"/>
                        </wps:cNvSpPr>
                        <wps:spPr bwMode="auto">
                          <a:xfrm>
                            <a:off x="2743200" y="1809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A"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16" o:spid="_x0000_s1174" style="width:379.65pt;height:37.35pt;mso-position-horizontal-relative:char;mso-position-vertical-relative:line" coordsize="48215,4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">
                <v:rect id="Rectangle 7223" o:spid="_x0000_s1175" style="position:absolute;left:2476;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68QA&#10;AADdAAAADwAAAGRycy9kb3ducmV2LnhtbESPQYvCMBSE78L+h/AWvGm6LoqtRllcBPEgqAt7fTbP&#10;pti8lCZq9dcbQfA4zMw3zHTe2kpcqPGlYwVf/QQEce50yYWCv/2yNwbhA7LGyjEpuJGH+eyjM8VM&#10;uytv6bILhYgQ9hkqMCHUmZQ+N2TR911NHL2jayyGKJtC6gavEW4rOUiSkbRYclwwWNPCUH7ana2C&#10;3/O/Wd6d8esNlXd9QLdIByulup/tzwREoDa8w6/2SisYpt8p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vsuvEAAAA3QAAAA8AAAAAAAAAAAAAAAAAmAIAAGRycy9k&#10;b3ducmV2LnhtbFBLBQYAAAAABAAEAPUAAACJAwAAAAA=&#10;" fillcolor="#8db3e2" strokeweight="2pt">
                  <v:textbox>
                    <w:txbxContent>
                      <w:p w14:paraId="227BCEA7" w14:textId="77777777" w:rsidR="007A3583" w:rsidRPr="00B10F12" w:rsidRDefault="007A3583" w:rsidP="00140FF4">
                        <w:pPr>
                          <w:rPr>
                            <w:szCs w:val="24"/>
                          </w:rPr>
                        </w:pPr>
                        <w:proofErr w:type="spellStart"/>
                        <w:proofErr w:type="gramStart"/>
                        <w:r w:rsidRPr="00B10F12">
                          <w:rPr>
                            <w:rFonts w:cs="Arial"/>
                            <w:b/>
                            <w:bCs/>
                            <w:szCs w:val="20"/>
                          </w:rPr>
                          <w:t>asram:</w:t>
                        </w:r>
                        <w:proofErr w:type="gramEnd"/>
                        <w:r w:rsidRPr="00B10F12">
                          <w:rPr>
                            <w:rFonts w:cs="Arial"/>
                            <w:b/>
                            <w:bCs/>
                            <w:szCs w:val="20"/>
                          </w:rPr>
                          <w:t>SenderCITradeParty</w:t>
                        </w:r>
                        <w:proofErr w:type="spellEnd"/>
                      </w:p>
                    </w:txbxContent>
                  </v:textbox>
                </v:rect>
                <v:shape id="AutoShape 7224" o:spid="_x0000_s1176" type="#_x0000_t32" style="position:absolute;left:24098;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D8QAAADdAAAADwAAAGRycy9kb3ducmV2LnhtbERPW2vCMBR+F/YfwhnsbaaTzktnFBFk&#10;Q9BSN9zroTlri81JaLLa/XvzMPDx47sv14NpRU+dbywreBknIIhLqxuuFHx97p7nIHxA1thaJgV/&#10;5GG9ehgtMdP2ygX1p1CJGMI+QwV1CC6T0pc1GfRj64gj92M7gyHCrpK6w2sMN62cJMlUGmw4NtTo&#10;aFtTeTn9GgV9fj7Odq5/z0N1Tot9uvhGc1Dq6XHYvIEINIS7+N/9oRW8LtK4P76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cD8PxAAAAN0AAAAPAAAAAAAAAAAA&#10;AAAAAKECAABkcnMvZG93bnJldi54bWxQSwUGAAAAAAQABAD5AAAAkgMAAAAA&#10;" strokeweight="2pt"/>
                <v:rect id="Rectangle 7225" o:spid="_x0000_s1177" style="position:absolute;left:29813;width:184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JysYA&#10;AADdAAAADwAAAGRycy9kb3ducmV2LnhtbESPQWsCMRCF74L/IYzQS6nZLdrWrVHEUhRP3W3pediM&#10;u0s3kyVJNf77Rih4fLx535u3XEfTixM531lWkE8zEMS11R03Cr4+3x9eQPiArLG3TAou5GG9Go+W&#10;WGh75pJOVWhEgrAvUEEbwlBI6euWDPqpHYiTd7TOYEjSNVI7PCe46eVjlj1Jgx2nhhYH2rZU/1S/&#10;Jr2Rx/K72t1f7MG+lV2u3ewjPit1N4mbVxCBYrgd/6f3WsF8Mcvh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4JysYAAADdAAAADwAAAAAAAAAAAAAAAACYAgAAZHJz&#10;L2Rvd25yZXYueG1sUEsFBgAAAAAEAAQA9QAAAIsDAAAAAA==&#10;" filled="f" fillcolor="#8db3e2" strokeweight="2pt">
                  <v:textbox>
                    <w:txbxContent>
                      <w:p w14:paraId="227BCEA8" w14:textId="77777777" w:rsidR="007A3583" w:rsidRPr="00B10F12" w:rsidRDefault="007A3583" w:rsidP="00140FF4">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7226" o:spid="_x0000_s1178" style="position:absolute;left:22098;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KMYA&#10;AADdAAAADwAAAGRycy9kb3ducmV2LnhtbESPQWsCMRSE7wX/Q3hCbzXrUqvdGkUEaUEEte39sXnd&#10;Xdy8rElW0/56Uyj0OMzMN8x8GU0rLuR8Y1nBeJSBIC6tbrhS8PG+eZiB8AFZY2uZFHyTh+VicDfH&#10;QtsrH+hyDJVIEPYFKqhD6AopfVmTQT+yHXHyvqwzGJJ0ldQOrwluWpln2ZM02HBaqLGjdU3l6dgb&#10;Bd1u0r9Oz1v38znr9yVuow15VOp+GFcvIALF8B/+a79pBZPnxxx+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o/KMYAAADdAAAADwAAAAAAAAAAAAAAAACYAgAAZHJz&#10;L2Rvd25yZXYueG1sUEsFBgAAAAAEAAQA9QAAAIsDAAAAAA==&#10;" strokeweight="2pt"/>
                <v:shape id="AutoShape 7227" o:spid="_x0000_s1179" type="#_x0000_t32" style="position:absolute;left:22098;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KheMcAAADdAAAADwAAAGRycy9kb3ducmV2LnhtbESPQWvCQBSE74X+h+UVvOnGmlqTuooI&#10;UimoaCW9PrLPJDT7NmS3Mf77bkHocZiZb5j5sje16Kh1lWUF41EEgji3uuJCwflzM5yBcB5ZY22Z&#10;FNzIwXLx+DDHVNsrH6k7+UIECLsUFZTeN6mULi/JoBvZhjh4F9sa9EG2hdQtXgPc1PI5iqbSYMVh&#10;ocSG1iXl36cfo6A7ZPvXTdO9H3yRxcePOPlCs1Nq8NSv3kB46v1/+N7eagUvSTyB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oqF4xwAAAN0AAAAPAAAAAAAA&#10;AAAAAAAAAKECAABkcnMvZG93bnJldi54bWxQSwUGAAAAAAQABAD5AAAAlQMAAAAA&#10;" strokeweight="2pt"/>
                <v:rect id="Rechteck 6002" o:spid="_x0000_s1180" style="position:absolute;top:285;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FKcYA&#10;AADdAAAADwAAAGRycy9kb3ducmV2LnhtbESPzWrDMBCE74W8g9hALyWRmkMoTmQTAqWmFEKdn/Ni&#10;bWwTa+VYqu2+fVUo9DjMzDfMNptsKwbqfeNYw/NSgSAunWm40nA6vi5eQPiAbLB1TBq+yUOWzh62&#10;mBg38icNRahEhLBPUEMdQpdI6cuaLPql64ijd3W9xRBlX0nT4xjhtpUrpdbSYsNxocaO9jWVt+LL&#10;ahjLw3A5frzJw9Mld3zP7/vi/K7143zabUAEmsJ/+K+dGw1rpVbw+yY+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FKcYAAADdAAAADwAAAAAAAAAAAAAAAACYAgAAZHJz&#10;L2Rvd25yZXYueG1sUEsFBgAAAAAEAAQA9QAAAIsDAAAAAA==&#10;" filled="f" stroked="f">
                  <v:textbox>
                    <w:txbxContent>
                      <w:p w14:paraId="227BCEA9" w14:textId="77777777" w:rsidR="007A3583" w:rsidRDefault="007A3583" w:rsidP="009C167F">
                        <w:pPr>
                          <w:rPr>
                            <w:rFonts w:cs="Arial"/>
                            <w:b/>
                            <w:color w:val="C00000"/>
                            <w:sz w:val="24"/>
                            <w:szCs w:val="24"/>
                            <w:lang w:val="de-DE"/>
                          </w:rPr>
                        </w:pPr>
                        <w:r>
                          <w:rPr>
                            <w:rFonts w:cs="Arial"/>
                            <w:b/>
                            <w:color w:val="C00000"/>
                            <w:sz w:val="24"/>
                            <w:szCs w:val="24"/>
                            <w:lang w:val="de-DE"/>
                          </w:rPr>
                          <w:t>1</w:t>
                        </w:r>
                      </w:p>
                    </w:txbxContent>
                  </v:textbox>
                </v:rect>
                <v:rect id="Rechteck 6015" o:spid="_x0000_s1181" style="position:absolute;left:27432;top:1809;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gMYA&#10;AADdAAAADwAAAGRycy9kb3ducmV2LnhtbESPQWvCQBSE7wX/w/IEL6VuFCqSuooI0lAKYqKeH9nX&#10;JDT7Nma3SfrvXUHwOMzMN8xqM5hadNS6yrKC2TQCQZxbXXGh4JTt35YgnEfWWFsmBf/kYLMevaww&#10;1rbnI3WpL0SAsItRQel9E0vp8pIMuqltiIP3Y1uDPsi2kLrFPsBNLedRtJAGKw4LJTa0Kyn/Tf+M&#10;gj4/dJfs+1MeXi+J5Wty3aXnL6Um42H7AcLT4J/hRzvRChbR7B3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LgMYAAADdAAAADwAAAAAAAAAAAAAAAACYAgAAZHJz&#10;L2Rvd25yZXYueG1sUEsFBgAAAAAEAAQA9QAAAIsDAAAAAA==&#10;" filled="f" stroked="f">
                  <v:textbox>
                    <w:txbxContent>
                      <w:p w14:paraId="227BCEAA"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B72" w14:textId="77777777" w:rsidR="00140FF4" w:rsidRDefault="00140FF4" w:rsidP="00140FF4">
      <w:pPr>
        <w:rPr>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B7A" w14:textId="77777777" w:rsidTr="000854DA">
        <w:trPr>
          <w:cantSplit/>
          <w:trHeight w:val="329"/>
          <w:tblHeader/>
        </w:trPr>
        <w:tc>
          <w:tcPr>
            <w:tcW w:w="1050" w:type="pct"/>
            <w:shd w:val="clear" w:color="auto" w:fill="FFFFCC"/>
            <w:vAlign w:val="center"/>
          </w:tcPr>
          <w:p w14:paraId="227BCB73" w14:textId="77777777" w:rsidR="000854DA" w:rsidRPr="000854DA" w:rsidRDefault="000854DA" w:rsidP="00CA2478">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B74" w14:textId="77777777" w:rsidR="000854DA" w:rsidRPr="000854DA" w:rsidRDefault="000854DA" w:rsidP="00CA2478">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B75" w14:textId="77777777" w:rsidR="000854DA" w:rsidRPr="000854DA" w:rsidRDefault="000854DA" w:rsidP="00CA2478">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B76" w14:textId="77777777" w:rsidR="000854DA" w:rsidRPr="000854DA" w:rsidRDefault="000854DA" w:rsidP="00CA2478">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B77" w14:textId="77777777" w:rsidR="000854DA" w:rsidRPr="000854DA" w:rsidRDefault="000854DA" w:rsidP="00CA2478">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B78" w14:textId="77777777" w:rsidR="000854DA" w:rsidRPr="000854DA" w:rsidRDefault="000854DA" w:rsidP="00CA2478">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B79" w14:textId="77777777" w:rsidR="000854DA" w:rsidRPr="000854DA" w:rsidRDefault="000854DA" w:rsidP="00CA2478">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D90887" w14:paraId="227BCB82" w14:textId="77777777" w:rsidTr="00873E1A">
        <w:trPr>
          <w:cantSplit/>
          <w:trHeight w:val="318"/>
        </w:trPr>
        <w:tc>
          <w:tcPr>
            <w:tcW w:w="1050" w:type="pct"/>
            <w:shd w:val="clear" w:color="auto" w:fill="C00000"/>
            <w:vAlign w:val="center"/>
          </w:tcPr>
          <w:p w14:paraId="227BCB7B" w14:textId="77777777" w:rsidR="000854DA" w:rsidRPr="00873E1A" w:rsidRDefault="000854DA" w:rsidP="00CA2478">
            <w:pPr>
              <w:spacing w:line="240" w:lineRule="auto"/>
              <w:rPr>
                <w:rFonts w:eastAsia="Times New Roman" w:cs="Arial"/>
                <w:color w:val="FFFFFF" w:themeColor="background1"/>
                <w:sz w:val="16"/>
                <w:szCs w:val="20"/>
                <w:lang w:val="de-DE" w:eastAsia="de-DE"/>
              </w:rPr>
            </w:pPr>
            <w:proofErr w:type="spellStart"/>
            <w:r w:rsidRPr="00873E1A">
              <w:rPr>
                <w:rFonts w:cs="Arial"/>
                <w:bCs/>
                <w:color w:val="FFFFFF" w:themeColor="background1"/>
                <w:sz w:val="16"/>
                <w:szCs w:val="20"/>
              </w:rPr>
              <w:t>asram</w:t>
            </w:r>
            <w:proofErr w:type="spellEnd"/>
            <w:r w:rsidRPr="00873E1A">
              <w:rPr>
                <w:rFonts w:cs="Arial"/>
                <w:bCs/>
                <w:color w:val="FFFFFF" w:themeColor="background1"/>
                <w:sz w:val="16"/>
                <w:szCs w:val="20"/>
              </w:rPr>
              <w:t>:</w:t>
            </w:r>
            <w:proofErr w:type="spellStart"/>
            <w:r w:rsidRPr="00873E1A">
              <w:rPr>
                <w:rFonts w:cs="Arial"/>
                <w:bCs/>
                <w:color w:val="FFFFFF" w:themeColor="background1"/>
                <w:sz w:val="16"/>
                <w:szCs w:val="20"/>
                <w:lang w:val="de-DE"/>
              </w:rPr>
              <w:t>IdentificationIdentifier</w:t>
            </w:r>
            <w:proofErr w:type="spellEnd"/>
            <w:r w:rsidRPr="00873E1A">
              <w:rPr>
                <w:rFonts w:cs="Arial"/>
                <w:bCs/>
                <w:color w:val="FFFFFF" w:themeColor="background1"/>
                <w:sz w:val="16"/>
                <w:szCs w:val="20"/>
                <w:lang w:val="de-DE"/>
              </w:rPr>
              <w:t xml:space="preserve">  </w:t>
            </w:r>
          </w:p>
        </w:tc>
        <w:tc>
          <w:tcPr>
            <w:tcW w:w="450" w:type="pct"/>
            <w:shd w:val="clear" w:color="auto" w:fill="C00000"/>
            <w:vAlign w:val="center"/>
          </w:tcPr>
          <w:p w14:paraId="227BCB7C" w14:textId="77777777" w:rsidR="000854DA" w:rsidRPr="00873E1A" w:rsidRDefault="000854DA" w:rsidP="00CA2478">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eastAsia="de-DE"/>
              </w:rPr>
              <w:t>String</w:t>
            </w:r>
          </w:p>
        </w:tc>
        <w:tc>
          <w:tcPr>
            <w:tcW w:w="400" w:type="pct"/>
            <w:shd w:val="clear" w:color="auto" w:fill="C00000"/>
            <w:vAlign w:val="center"/>
          </w:tcPr>
          <w:p w14:paraId="227BCB7D" w14:textId="77777777" w:rsidR="000854DA" w:rsidRPr="00873E1A" w:rsidRDefault="000854DA" w:rsidP="00CA2478">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eastAsia="de-DE"/>
              </w:rPr>
              <w:t>70</w:t>
            </w:r>
          </w:p>
        </w:tc>
        <w:tc>
          <w:tcPr>
            <w:tcW w:w="350" w:type="pct"/>
            <w:shd w:val="clear" w:color="auto" w:fill="C00000"/>
            <w:vAlign w:val="center"/>
          </w:tcPr>
          <w:p w14:paraId="227BCB7E" w14:textId="77777777" w:rsidR="000854DA" w:rsidRPr="00873E1A" w:rsidRDefault="000854DA" w:rsidP="00CA2478">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val="de-DE" w:eastAsia="de-DE"/>
              </w:rPr>
              <w:t>4</w:t>
            </w:r>
          </w:p>
        </w:tc>
        <w:tc>
          <w:tcPr>
            <w:tcW w:w="950" w:type="pct"/>
            <w:shd w:val="clear" w:color="auto" w:fill="C00000"/>
            <w:vAlign w:val="center"/>
          </w:tcPr>
          <w:p w14:paraId="227BCB7F" w14:textId="77777777" w:rsidR="000854DA" w:rsidRPr="00873E1A" w:rsidRDefault="000854DA" w:rsidP="00CA2478">
            <w:pPr>
              <w:spacing w:line="240" w:lineRule="auto"/>
              <w:rPr>
                <w:rFonts w:eastAsia="Times New Roman" w:cs="Arial"/>
                <w:color w:val="FFFFFF" w:themeColor="background1"/>
                <w:sz w:val="16"/>
                <w:szCs w:val="20"/>
                <w:lang w:val="de-DE" w:eastAsia="de-DE"/>
              </w:rPr>
            </w:pPr>
            <w:r w:rsidRPr="00873E1A">
              <w:rPr>
                <w:rFonts w:eastAsia="Times New Roman" w:cs="Arial"/>
                <w:color w:val="FFFFFF" w:themeColor="background1"/>
                <w:sz w:val="16"/>
                <w:szCs w:val="20"/>
                <w:lang w:val="de-DE" w:eastAsia="de-DE"/>
              </w:rPr>
              <w:t>SupplyOn</w:t>
            </w:r>
          </w:p>
        </w:tc>
        <w:tc>
          <w:tcPr>
            <w:tcW w:w="300" w:type="pct"/>
            <w:shd w:val="clear" w:color="auto" w:fill="C00000"/>
            <w:vAlign w:val="center"/>
          </w:tcPr>
          <w:p w14:paraId="227BCB80" w14:textId="77777777" w:rsidR="000854DA" w:rsidRPr="00873E1A" w:rsidRDefault="000854DA" w:rsidP="00CA2478">
            <w:pPr>
              <w:spacing w:line="240" w:lineRule="auto"/>
              <w:rPr>
                <w:rFonts w:eastAsia="Times New Roman"/>
                <w:color w:val="FFFFFF" w:themeColor="background1"/>
                <w:sz w:val="16"/>
                <w:lang w:val="de-DE" w:eastAsia="de-DE"/>
              </w:rPr>
            </w:pPr>
            <w:r w:rsidRPr="00873E1A">
              <w:rPr>
                <w:rFonts w:eastAsia="Times New Roman"/>
                <w:color w:val="FFFFFF" w:themeColor="background1"/>
                <w:sz w:val="16"/>
                <w:lang w:eastAsia="de-DE"/>
              </w:rPr>
              <w:t>M</w:t>
            </w:r>
          </w:p>
        </w:tc>
        <w:tc>
          <w:tcPr>
            <w:tcW w:w="1500" w:type="pct"/>
            <w:shd w:val="clear" w:color="auto" w:fill="C00000"/>
            <w:vAlign w:val="center"/>
          </w:tcPr>
          <w:p w14:paraId="227BCB81" w14:textId="77777777" w:rsidR="000854DA" w:rsidRPr="00873E1A" w:rsidRDefault="000854DA" w:rsidP="00873E1A">
            <w:pPr>
              <w:spacing w:line="240" w:lineRule="auto"/>
              <w:rPr>
                <w:rFonts w:eastAsia="Times New Roman"/>
                <w:color w:val="FFFFFF" w:themeColor="background1"/>
                <w:sz w:val="16"/>
                <w:lang w:eastAsia="de-DE"/>
              </w:rPr>
            </w:pPr>
            <w:r w:rsidRPr="00873E1A">
              <w:rPr>
                <w:rFonts w:eastAsia="Times New Roman"/>
                <w:color w:val="FFFFFF" w:themeColor="background1"/>
                <w:sz w:val="16"/>
                <w:lang w:eastAsia="de-DE"/>
              </w:rPr>
              <w:t>Sender</w:t>
            </w:r>
            <w:r w:rsidR="00873E1A">
              <w:rPr>
                <w:rFonts w:eastAsia="Times New Roman"/>
                <w:color w:val="FFFFFF" w:themeColor="background1"/>
                <w:sz w:val="16"/>
                <w:lang w:eastAsia="de-DE"/>
              </w:rPr>
              <w:t xml:space="preserve"> I</w:t>
            </w:r>
            <w:r w:rsidRPr="00873E1A">
              <w:rPr>
                <w:rFonts w:eastAsia="Times New Roman"/>
                <w:color w:val="FFFFFF" w:themeColor="background1"/>
                <w:sz w:val="16"/>
                <w:lang w:eastAsia="de-DE"/>
              </w:rPr>
              <w:t>nfo: party who sends this XML message. No key, just for better traceability.</w:t>
            </w:r>
          </w:p>
        </w:tc>
      </w:tr>
    </w:tbl>
    <w:p w14:paraId="227BCB83" w14:textId="77777777" w:rsidR="00140FF4" w:rsidRPr="002344C6" w:rsidRDefault="00140FF4" w:rsidP="00140FF4">
      <w:pPr>
        <w:rPr>
          <w:lang w:eastAsia="de-DE"/>
        </w:rPr>
      </w:pPr>
    </w:p>
    <w:p w14:paraId="227BCB84" w14:textId="77777777" w:rsidR="00CA2478" w:rsidRDefault="00CA2478">
      <w:pPr>
        <w:spacing w:line="240" w:lineRule="auto"/>
      </w:pPr>
      <w:r>
        <w:br w:type="page"/>
      </w:r>
    </w:p>
    <w:p w14:paraId="227BCB85" w14:textId="77777777" w:rsidR="00A07FC2" w:rsidRPr="00ED0E85" w:rsidRDefault="002D635A" w:rsidP="0018124A">
      <w:pPr>
        <w:pStyle w:val="berschrift1"/>
        <w:rPr>
          <w:szCs w:val="24"/>
        </w:rPr>
      </w:pPr>
      <w:bookmarkStart w:id="35" w:name="_as:CIPOSupplyChainTradeTransaction_1"/>
      <w:bookmarkStart w:id="36" w:name="_as:CISCRSupplyChainTradeTransaction"/>
      <w:bookmarkStart w:id="37" w:name="_Toc347491225"/>
      <w:bookmarkEnd w:id="35"/>
      <w:bookmarkEnd w:id="36"/>
      <w:proofErr w:type="spellStart"/>
      <w:proofErr w:type="gramStart"/>
      <w:r w:rsidRPr="00ED0E85">
        <w:rPr>
          <w:szCs w:val="24"/>
        </w:rPr>
        <w:t>as:</w:t>
      </w:r>
      <w:proofErr w:type="gramEnd"/>
      <w:r w:rsidRPr="00ED0E85">
        <w:rPr>
          <w:szCs w:val="24"/>
        </w:rPr>
        <w:t>CISCRSupplyChainTradeTransaction</w:t>
      </w:r>
      <w:bookmarkEnd w:id="37"/>
      <w:proofErr w:type="spellEnd"/>
    </w:p>
    <w:p w14:paraId="227BCB86" w14:textId="77777777" w:rsidR="006C15EE" w:rsidRPr="00F00037" w:rsidRDefault="006C15EE" w:rsidP="006C15EE">
      <w:pPr>
        <w:rPr>
          <w:sz w:val="30"/>
          <w:szCs w:val="30"/>
        </w:rPr>
      </w:pPr>
    </w:p>
    <w:p w14:paraId="227BCB87" w14:textId="77777777" w:rsidR="00AC1453" w:rsidRDefault="00AC1453" w:rsidP="00AC1453">
      <w:pPr>
        <w:spacing w:line="240" w:lineRule="auto"/>
        <w:rPr>
          <w:noProof/>
          <w:lang w:eastAsia="de-DE"/>
        </w:rPr>
      </w:pPr>
      <w:r>
        <w:rPr>
          <w:noProof/>
          <w:lang w:eastAsia="de-DE"/>
        </w:rPr>
        <w:t xml:space="preserve">The header is specified by the item </w:t>
      </w:r>
      <w:proofErr w:type="spellStart"/>
      <w:r w:rsidR="002D635A" w:rsidRPr="002D635A">
        <w:rPr>
          <w:rFonts w:cs="Arial"/>
          <w:b/>
          <w:bCs/>
          <w:szCs w:val="20"/>
        </w:rPr>
        <w:t>as</w:t>
      </w:r>
      <w:proofErr w:type="gramStart"/>
      <w:r w:rsidR="002D635A" w:rsidRPr="002D635A">
        <w:rPr>
          <w:rFonts w:cs="Arial"/>
          <w:b/>
          <w:bCs/>
          <w:szCs w:val="20"/>
        </w:rPr>
        <w:t>:CISCRSupplyChainTradeTransaction</w:t>
      </w:r>
      <w:proofErr w:type="spellEnd"/>
      <w:proofErr w:type="gramEnd"/>
      <w:r>
        <w:rPr>
          <w:rFonts w:cs="Arial"/>
          <w:b/>
          <w:bCs/>
          <w:szCs w:val="20"/>
        </w:rPr>
        <w:t xml:space="preserve"> </w:t>
      </w:r>
      <w:r>
        <w:rPr>
          <w:noProof/>
          <w:lang w:eastAsia="de-DE"/>
        </w:rPr>
        <w:t xml:space="preserve">consists of following </w:t>
      </w:r>
      <w:r w:rsidR="00D5591C">
        <w:rPr>
          <w:noProof/>
          <w:lang w:eastAsia="de-DE"/>
        </w:rPr>
        <w:t>substructures</w:t>
      </w:r>
      <w:r>
        <w:rPr>
          <w:noProof/>
          <w:lang w:eastAsia="de-DE"/>
        </w:rPr>
        <w:t>:</w:t>
      </w:r>
    </w:p>
    <w:p w14:paraId="227BCB88" w14:textId="77777777" w:rsidR="00CA2478" w:rsidRDefault="00CA2478" w:rsidP="00AC1453">
      <w:pPr>
        <w:spacing w:line="240" w:lineRule="auto"/>
        <w:rPr>
          <w:noProof/>
          <w:lang w:eastAsia="de-DE"/>
        </w:rPr>
      </w:pPr>
    </w:p>
    <w:p w14:paraId="227BCB89" w14:textId="77777777" w:rsidR="00A32E12" w:rsidRDefault="00CA2478" w:rsidP="00CA2478">
      <w:pPr>
        <w:spacing w:line="240" w:lineRule="auto"/>
        <w:rPr>
          <w:rFonts w:cs="Arial"/>
          <w:bCs/>
          <w:szCs w:val="20"/>
        </w:rPr>
      </w:pPr>
      <w:r>
        <w:rPr>
          <w:rFonts w:cs="Arial"/>
          <w:bCs/>
          <w:noProof/>
          <w:szCs w:val="20"/>
          <w:lang w:eastAsia="zh-TW"/>
        </w:rPr>
        <mc:AlternateContent>
          <mc:Choice Requires="wpg">
            <w:drawing>
              <wp:inline distT="0" distB="0" distL="0" distR="0" wp14:anchorId="227BCE21" wp14:editId="227BCE22">
                <wp:extent cx="7115175" cy="1379220"/>
                <wp:effectExtent l="0" t="0" r="28575" b="0"/>
                <wp:docPr id="6067" name="Gruppieren 6067"/>
                <wp:cNvGraphicFramePr/>
                <a:graphic xmlns:a="http://schemas.openxmlformats.org/drawingml/2006/main">
                  <a:graphicData uri="http://schemas.microsoft.com/office/word/2010/wordprocessingGroup">
                    <wpg:wgp>
                      <wpg:cNvGrpSpPr/>
                      <wpg:grpSpPr>
                        <a:xfrm>
                          <a:off x="0" y="0"/>
                          <a:ext cx="7115175" cy="1379220"/>
                          <a:chOff x="0" y="0"/>
                          <a:chExt cx="7115175" cy="1379220"/>
                        </a:xfrm>
                      </wpg:grpSpPr>
                      <wpg:grpSp>
                        <wpg:cNvPr id="5918" name="Group 7243"/>
                        <wpg:cNvGrpSpPr>
                          <a:grpSpLocks/>
                        </wpg:cNvGrpSpPr>
                        <wpg:grpSpPr bwMode="auto">
                          <a:xfrm>
                            <a:off x="6924675" y="85725"/>
                            <a:ext cx="190500" cy="166370"/>
                            <a:chOff x="6283" y="5431"/>
                            <a:chExt cx="300" cy="262"/>
                          </a:xfrm>
                        </wpg:grpSpPr>
                        <wps:wsp>
                          <wps:cNvPr id="5919" name="Rectangle 724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20" name="AutoShape 724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21" name="AutoShape 724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22" name="Group 7247"/>
                        <wpg:cNvGrpSpPr>
                          <a:grpSpLocks/>
                        </wpg:cNvGrpSpPr>
                        <wpg:grpSpPr bwMode="auto">
                          <a:xfrm>
                            <a:off x="6724650" y="962025"/>
                            <a:ext cx="190500" cy="166370"/>
                            <a:chOff x="6283" y="5431"/>
                            <a:chExt cx="300" cy="262"/>
                          </a:xfrm>
                        </wpg:grpSpPr>
                        <wps:wsp>
                          <wps:cNvPr id="5923" name="Rectangle 724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24" name="AutoShape 724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25" name="AutoShape 725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27" name="Rectangle 7230"/>
                        <wps:cNvSpPr>
                          <a:spLocks noChangeArrowheads="1"/>
                        </wps:cNvSpPr>
                        <wps:spPr bwMode="auto">
                          <a:xfrm>
                            <a:off x="228600" y="409575"/>
                            <a:ext cx="2684145" cy="344805"/>
                          </a:xfrm>
                          <a:prstGeom prst="rect">
                            <a:avLst/>
                          </a:prstGeom>
                          <a:solidFill>
                            <a:srgbClr val="8DB3E2"/>
                          </a:solidFill>
                          <a:ln w="25400">
                            <a:solidFill>
                              <a:srgbClr val="000000"/>
                            </a:solidFill>
                            <a:miter lim="800000"/>
                            <a:headEnd/>
                            <a:tailEnd/>
                          </a:ln>
                        </wps:spPr>
                        <wps:txbx>
                          <w:txbxContent>
                            <w:p w14:paraId="227BCEAB" w14:textId="77777777" w:rsidR="007A3583" w:rsidRPr="00C532BE" w:rsidRDefault="007A3583" w:rsidP="002D635A">
                              <w:pPr>
                                <w:spacing w:line="240" w:lineRule="auto"/>
                                <w:rPr>
                                  <w:b/>
                                  <w:szCs w:val="20"/>
                                </w:rPr>
                              </w:pPr>
                              <w:proofErr w:type="spellStart"/>
                              <w:r w:rsidRPr="002D635A">
                                <w:rPr>
                                  <w:rFonts w:cs="Arial"/>
                                  <w:b/>
                                  <w:bCs/>
                                  <w:szCs w:val="20"/>
                                  <w:lang w:val="de-DE"/>
                                </w:rPr>
                                <w:t>as:CISCRSupplyChainTradeTransaction</w:t>
                              </w:r>
                              <w:proofErr w:type="spellEnd"/>
                            </w:p>
                          </w:txbxContent>
                        </wps:txbx>
                        <wps:bodyPr rot="0" vert="horz" wrap="square" lIns="91440" tIns="45720" rIns="91440" bIns="45720" anchor="t" anchorCtr="0" upright="1">
                          <a:noAutofit/>
                        </wps:bodyPr>
                      </wps:wsp>
                      <wps:wsp>
                        <wps:cNvPr id="5929" name="AutoShape 7232"/>
                        <wps:cNvCnPr>
                          <a:cxnSpLocks noChangeShapeType="1"/>
                        </wps:cNvCnPr>
                        <wps:spPr bwMode="auto">
                          <a:xfrm>
                            <a:off x="33051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0" name="Rectangle 7233"/>
                        <wps:cNvSpPr>
                          <a:spLocks noChangeArrowheads="1"/>
                        </wps:cNvSpPr>
                        <wps:spPr bwMode="auto">
                          <a:xfrm>
                            <a:off x="29241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31" name="Rectangle 7234"/>
                        <wps:cNvSpPr>
                          <a:spLocks noChangeArrowheads="1"/>
                        </wps:cNvSpPr>
                        <wps:spPr bwMode="auto">
                          <a:xfrm>
                            <a:off x="3705225" y="866775"/>
                            <a:ext cx="30181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AC" w14:textId="77777777" w:rsidR="007A3583" w:rsidRPr="00C273EE" w:rsidRDefault="007A3583" w:rsidP="002D635A">
                              <w:pPr>
                                <w:spacing w:line="240" w:lineRule="auto"/>
                              </w:pPr>
                              <w:proofErr w:type="spellStart"/>
                              <w:r w:rsidRPr="00F31B2C">
                                <w:rPr>
                                  <w:rFonts w:cs="Arial"/>
                                  <w:bCs/>
                                  <w:szCs w:val="20"/>
                                  <w:lang w:val="de-DE"/>
                                </w:rPr>
                                <w:t>asram:ApplicableCISHSupplyChainTradeDelivery</w:t>
                              </w:r>
                              <w:proofErr w:type="spellEnd"/>
                            </w:p>
                          </w:txbxContent>
                        </wps:txbx>
                        <wps:bodyPr rot="0" vert="horz" wrap="square" lIns="91440" tIns="45720" rIns="91440" bIns="45720" anchor="t" anchorCtr="0" upright="1">
                          <a:noAutofit/>
                        </wps:bodyPr>
                      </wps:wsp>
                      <wps:wsp>
                        <wps:cNvPr id="5932" name="AutoShape 7235"/>
                        <wps:cNvCnPr>
                          <a:cxnSpLocks noChangeShapeType="1"/>
                        </wps:cNvCnPr>
                        <wps:spPr bwMode="auto">
                          <a:xfrm>
                            <a:off x="31146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3" name="AutoShape 7236"/>
                        <wps:cNvCnPr>
                          <a:cxnSpLocks noChangeShapeType="1"/>
                        </wps:cNvCnPr>
                        <wps:spPr bwMode="auto">
                          <a:xfrm>
                            <a:off x="29146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4" name="Rectangle 7237"/>
                        <wps:cNvSpPr>
                          <a:spLocks noChangeArrowheads="1"/>
                        </wps:cNvSpPr>
                        <wps:spPr bwMode="auto">
                          <a:xfrm>
                            <a:off x="3705225" y="0"/>
                            <a:ext cx="32238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AD" w14:textId="77777777" w:rsidR="007A3583" w:rsidRPr="00914B46" w:rsidRDefault="007A3583" w:rsidP="002D635A">
                              <w:pPr>
                                <w:rPr>
                                  <w:szCs w:val="20"/>
                                </w:rPr>
                              </w:pPr>
                              <w:proofErr w:type="spellStart"/>
                              <w:r w:rsidRPr="00F31B2C">
                                <w:rPr>
                                  <w:rFonts w:cs="Arial"/>
                                  <w:bCs/>
                                  <w:szCs w:val="20"/>
                                  <w:lang w:val="de-DE"/>
                                </w:rPr>
                                <w:t>asram:IncludedCISCRLSupplyChainTradeLineItem</w:t>
                              </w:r>
                              <w:proofErr w:type="spellEnd"/>
                            </w:p>
                          </w:txbxContent>
                        </wps:txbx>
                        <wps:bodyPr rot="0" vert="horz" wrap="square" lIns="91440" tIns="45720" rIns="91440" bIns="45720" anchor="t" anchorCtr="0" upright="1">
                          <a:noAutofit/>
                        </wps:bodyPr>
                      </wps:wsp>
                      <wps:wsp>
                        <wps:cNvPr id="5935" name="AutoShape 7238"/>
                        <wps:cNvCnPr>
                          <a:cxnSpLocks noChangeShapeType="1"/>
                        </wps:cNvCnPr>
                        <wps:spPr bwMode="auto">
                          <a:xfrm>
                            <a:off x="33051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6" name="AutoShape 7239"/>
                        <wps:cNvCnPr>
                          <a:cxnSpLocks noChangeShapeType="1"/>
                        </wps:cNvCnPr>
                        <wps:spPr bwMode="auto">
                          <a:xfrm>
                            <a:off x="33051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7" name="Rechteck 6017"/>
                        <wps:cNvSpPr>
                          <a:spLocks noChangeArrowheads="1"/>
                        </wps:cNvSpPr>
                        <wps:spPr bwMode="auto">
                          <a:xfrm>
                            <a:off x="0" y="4476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E"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18" name="Rechteck 6018"/>
                        <wps:cNvSpPr>
                          <a:spLocks noChangeArrowheads="1"/>
                        </wps:cNvSpPr>
                        <wps:spPr bwMode="auto">
                          <a:xfrm>
                            <a:off x="3314700" y="200025"/>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AF"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38" name="Rechteck 6038"/>
                        <wps:cNvSpPr>
                          <a:spLocks noChangeArrowheads="1"/>
                        </wps:cNvSpPr>
                        <wps:spPr bwMode="auto">
                          <a:xfrm>
                            <a:off x="3467100" y="108585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0"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67" o:spid="_x0000_s1182" style="width:560.25pt;height:108.6pt;mso-position-horizontal-relative:char;mso-position-vertical-relative:line" coordsize="71151,1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">
                <v:group id="Group 7243" o:spid="_x0000_s1183" style="position:absolute;left:69246;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ZnMMAAADdAAAADwAAAGRycy9kb3ducmV2LnhtbERPTYvCMBC9C/sfwix4&#10;07S7KG7XKCKueBDBuiDehmZsi82kNLGt/94cBI+P9z1f9qYSLTWutKwgHkcgiDOrS84V/J/+RjMQ&#10;ziNrrCyTggc5WC4+BnNMtO34SG3qcxFC2CWooPC+TqR0WUEG3djWxIG72sagD7DJpW6wC+Gmkl9R&#10;NJUGSw4NBda0Lii7pXejYNtht/qON+3+dl0/LqfJ4byPSanhZ7/6BeGp92/xy73TCiY/c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3r9mcwwAAAN0AAAAP&#10;AAAAAAAAAAAAAAAAAKoCAABkcnMvZG93bnJldi54bWxQSwUGAAAAAAQABAD6AAAAmgMAAAAA&#10;">
                  <v:rect id="Rectangle 7244" o:spid="_x0000_s118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2CRMUA&#10;AADdAAAADwAAAGRycy9kb3ducmV2LnhtbESP3WoCMRSE7wu+QziCdzWrYKurUaRQLIjQ+nN/2Bx3&#10;Fzcna5LVtE9vCoVeDjPzDbNYRdOIGzlfW1YwGmYgiAuray4VHA/vz1MQPiBrbCyTgm/ysFr2nhaY&#10;a3vnL7rtQykShH2OCqoQ2lxKX1Rk0A9tS5y8s3UGQ5KulNrhPcFNI8dZ9iIN1pwWKmzpraLisu+M&#10;gnY36Tav1637OU27zwK30YZxVGrQj+s5iEAx/If/2h9awWQ2msHvm/Q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YJExQAAAN0AAAAPAAAAAAAAAAAAAAAAAJgCAABkcnMv&#10;ZG93bnJldi54bWxQSwUGAAAAAAQABAD1AAAAigMAAAAA&#10;" strokeweight="2pt"/>
                  <v:shape id="AutoShape 7245" o:spid="_x0000_s118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J3zMAAAADdAAAADwAAAGRycy9kb3ducmV2LnhtbERPTYvCMBC9C/6HMAt703RFXbc2FREE&#10;r1XxPDRjW2wmtUlt9t9vDgseH+872wXTihf1rrGs4GuegCAurW64UnC9HGcbEM4ja2wtk4JfcrDL&#10;p5MMU21HLuh19pWIIexSVFB736VSurImg25uO+LI3W1v0EfYV1L3OMZw08pFkqylwYZjQ40dHWoq&#10;H+fBKCiKZ3UbXBj3m3v4Xl710iTDSanPj7DfgvAU/Fv87z5pBaufRdwf38QnI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Cd8zAAAAA3QAAAA8AAAAAAAAAAAAAAAAA&#10;oQIAAGRycy9kb3ducmV2LnhtbFBLBQYAAAAABAAEAPkAAACOAwAAAAA=&#10;" strokeweight="1.25pt"/>
                  <v:shape id="AutoShape 7246" o:spid="_x0000_s118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QM2ccAAADdAAAADwAAAGRycy9kb3ducmV2LnhtbESPQWvCQBSE7wX/w/IEb3UTodJGVxG1&#10;4EELsfXQ2zP7TILZtyG7JtFf3y0UehxmvhlmvuxNJVpqXGlZQTyOQBBnVpecK/j6fH9+BeE8ssbK&#10;Mim4k4PlYvA0x0TbjlNqjz4XoYRdggoK7+tESpcVZNCNbU0cvIttDPogm1zqBrtQbio5iaKpNFhy&#10;WCiwpnVB2fV4Mwpebt35expzujpsN6f00WYf19NeqdGwX81AeOr9f/iP3unAvU1i+H0TnoB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NAzZxwAAAN0AAAAPAAAAAAAA&#10;AAAAAAAAAKECAABkcnMvZG93bnJldi54bWxQSwUGAAAAAAQABAD5AAAAlQMAAAAA&#10;" strokeweight="1.25pt"/>
                </v:group>
                <v:group id="Group 7247" o:spid="_x0000_s1187" style="position:absolute;left:67246;top:962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ky8YAAADdAAAADwAAAGRycy9kb3ducmV2LnhtbESPQWvCQBSE7wX/w/IE&#10;b3WTiKVGVxGx4kGEqiDeHtlnEsy+DdltEv99tyD0OMzMN8xi1ZtKtNS40rKCeByBIM6sLjlXcDl/&#10;vX+CcB5ZY2WZFDzJwWo5eFtgqm3H39SefC4ChF2KCgrv61RKlxVk0I1tTRy8u20M+iCbXOoGuwA3&#10;lUyi6EMaLDksFFjTpqDscfoxCnYddutJvG0Pj/vmeTtPj9dDTEqNhv16DsJT7//Dr/ZeK5jOkg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yTLxgAAAN0A&#10;AAAPAAAAAAAAAAAAAAAAAKoCAABkcnMvZG93bnJldi54bWxQSwUGAAAAAAQABAD6AAAAnQMAAAAA&#10;">
                  <v:rect id="Rectangle 7248" o:spid="_x0000_s118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E8YA&#10;AADdAAAADwAAAGRycy9kb3ducmV2LnhtbESPQWsCMRSE7wX/Q3hCbzXrFqvdGkUEaUEEte39sXnd&#10;Xdy8rElW0/56Uyj0OMzMN8x8GU0rLuR8Y1nBeJSBIC6tbrhS8PG+eZiB8AFZY2uZFHyTh+VicDfH&#10;QtsrH+hyDJVIEPYFKqhD6AopfVmTQT+yHXHyvqwzGJJ0ldQOrwluWpln2ZM02HBaqLGjdU3l6dgb&#10;Bd1u0r9Oz1v38znr9yVuow15VOp+GFcvIALF8B/+a79pBZPn/BF+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l/E8YAAADdAAAADwAAAAAAAAAAAAAAAACYAgAAZHJz&#10;L2Rvd25yZXYueG1sUEsFBgAAAAAEAAQA9QAAAIsDAAAAAA==&#10;" strokeweight="2pt"/>
                  <v:shape id="AutoShape 7249" o:spid="_x0000_s118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lxz8MAAADdAAAADwAAAGRycy9kb3ducmV2LnhtbESPT4vCMBTE78J+h/AW9qapUv9s1ygi&#10;LHitiudH82yLzUttUhu/vREW9jjMzG+Y9TaYRjyoc7VlBdNJAoK4sLrmUsH59DtegXAeWWNjmRQ8&#10;ycF28zFaY6btwDk9jr4UEcIuQwWV920mpSsqMugmtiWO3tV2Bn2UXSl1h0OEm0bOkmQhDdYcFyps&#10;aV9RcTv2RkGe38tL78KwW13DMj3r1CT9Qamvz7D7AeEp+P/wX/ugFcy/Zym838Qn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5cc/DAAAA3QAAAA8AAAAAAAAAAAAA&#10;AAAAoQIAAGRycy9kb3ducmV2LnhtbFBLBQYAAAAABAAEAPkAAACRAwAAAAA=&#10;" strokeweight="1.25pt"/>
                  <v:shape id="AutoShape 7250" o:spid="_x0000_s119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8K2scAAADdAAAADwAAAGRycy9kb3ducmV2LnhtbESPT2vCQBTE7wW/w/KE3upGQbHRVcQ/&#10;0EMVYuvB22v2NQlm34bsmqR+elcQehxmfjPMfNmZUjRUu8KyguEgAkGcWl1wpuD7a/c2BeE8ssbS&#10;Min4IwfLRe9ljrG2LSfUHH0mQgm7GBXk3lexlC7NyaAb2Io4eL+2NuiDrDOpa2xDuSnlKIom0mDB&#10;YSHHitY5pZfj1SgYX9uf82TIyWq/3ZySW5MeLqdPpV773WoGwlPn/8NP+kMH7n00hseb8ATk4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DwraxwAAAN0AAAAPAAAAAAAA&#10;AAAAAAAAAKECAABkcnMvZG93bnJldi54bWxQSwUGAAAAAAQABAD5AAAAlQMAAAAA&#10;" strokeweight="1.25pt"/>
                </v:group>
                <v:rect id="Rectangle 7230" o:spid="_x0000_s1191" style="position:absolute;left:2286;top:4095;width:2684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V38UA&#10;AADdAAAADwAAAGRycy9kb3ducmV2LnhtbESPQWvCQBSE7wX/w/KE3urGgG2NriJKIPRQqC30+sw+&#10;s8Hs25BdTZpf3y0UPA4z8w2z3g62ETfqfO1YwXyWgCAuna65UvD1mT+9gvABWWPjmBT8kIftZvKw&#10;xky7nj/odgyViBD2GSowIbSZlL40ZNHPXEscvbPrLIYou0rqDvsIt41Mk+RZWqw5LhhsaW+ovByv&#10;VsHh+m3y0Rn/9k71qE/o9su0UOpxOuxWIAIN4R7+bxdawWKZvs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RXfxQAAAN0AAAAPAAAAAAAAAAAAAAAAAJgCAABkcnMv&#10;ZG93bnJldi54bWxQSwUGAAAAAAQABAD1AAAAigMAAAAA&#10;" fillcolor="#8db3e2" strokeweight="2pt">
                  <v:textbox>
                    <w:txbxContent>
                      <w:p w14:paraId="227BCEAB" w14:textId="77777777" w:rsidR="007A3583" w:rsidRPr="00C532BE" w:rsidRDefault="007A3583" w:rsidP="002D635A">
                        <w:pPr>
                          <w:spacing w:line="240" w:lineRule="auto"/>
                          <w:rPr>
                            <w:b/>
                            <w:szCs w:val="20"/>
                          </w:rPr>
                        </w:pPr>
                        <w:proofErr w:type="spellStart"/>
                        <w:r w:rsidRPr="002D635A">
                          <w:rPr>
                            <w:rFonts w:cs="Arial"/>
                            <w:b/>
                            <w:bCs/>
                            <w:szCs w:val="20"/>
                            <w:lang w:val="de-DE"/>
                          </w:rPr>
                          <w:t>as:CISCRSupplyChainTradeTransaction</w:t>
                        </w:r>
                        <w:proofErr w:type="spellEnd"/>
                      </w:p>
                    </w:txbxContent>
                  </v:textbox>
                </v:rect>
                <v:shape id="AutoShape 7232" o:spid="_x0000_s1192" type="#_x0000_t32" style="position:absolute;left:33051;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VzMsYAAADdAAAADwAAAGRycy9kb3ducmV2LnhtbESPQWvCQBSE70L/w/IEb7pRbGuim1AK&#10;0lKoEhW9PrLPJDT7NmTXmP77bqHQ4zAz3zCbbDCN6KlztWUF81kEgriwuuZSwem4na5AOI+ssbFM&#10;Cr7JQZY+jDaYaHvnnPqDL0WAsEtQQeV9m0jpiooMupltiYN3tZ1BH2RXSt3hPcBNIxdR9CQN1hwW&#10;KmzptaLi63AzCvr9efe8bfu3vS/Py/xjGV/QfCo1GQ8vaxCeBv8f/mu/awWP8SKG3zfhCcj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VczLGAAAA3QAAAA8AAAAAAAAA&#10;AAAAAAAAoQIAAGRycy9kb3ducmV2LnhtbFBLBQYAAAAABAAEAPkAAACUAwAAAAA=&#10;" strokeweight="2pt"/>
                <v:rect id="Rectangle 7233" o:spid="_x0000_s1193" style="position:absolute;left:29241;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3ucMA&#10;AADdAAAADwAAAGRycy9kb3ducmV2LnhtbERPXWvCMBR9F/wP4Qq+zVTFzXVGkYE4kMHWbe+X5toW&#10;m5suSTXz15uHgY+H873aRNOKMznfWFYwnWQgiEurG64UfH/tHpYgfEDW2FomBX/kYbMeDlaYa3vh&#10;TzoXoRIphH2OCuoQulxKX9Zk0E9sR5y4o3UGQ4KuktrhJYWbVs6y7FEabDg11NjRa03lqeiNgu59&#10;0e+ffg/u+rPsP0o8RBtmUanxKG5fQASK4S7+d79pBYvnedqf3qQn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J3ucMAAADdAAAADwAAAAAAAAAAAAAAAACYAgAAZHJzL2Rv&#10;d25yZXYueG1sUEsFBgAAAAAEAAQA9QAAAIgDAAAAAA==&#10;" strokeweight="2pt"/>
                <v:rect id="Rectangle 7234" o:spid="_x0000_s1194" style="position:absolute;left:37052;top:8667;width:301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6t8cA&#10;AADdAAAADwAAAGRycy9kb3ducmV2LnhtbESPzU7DMBCE70i8g7VIvSDqpD9QQt2qAlVUPZGAel7F&#10;SxIRryPbbd23x5WQOI5m55ud5TqaXpzI+c6ygnycgSCure64UfD1uX1YgPABWWNvmRRcyMN6dXuz&#10;xELbM5d0qkIjEoR9gQraEIZCSl+3ZNCP7UCcvG/rDIYkXSO1w3OCm15OsuxRGuw4NbQ40GtL9U91&#10;NOmNPJaH6v3+Yvf2rexy7WYf8Ump0V3cvIAIFMP/8V96pxXMn6c5XNckB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IerfHAAAA3QAAAA8AAAAAAAAAAAAAAAAAmAIAAGRy&#10;cy9kb3ducmV2LnhtbFBLBQYAAAAABAAEAPUAAACMAwAAAAA=&#10;" filled="f" fillcolor="#8db3e2" strokeweight="2pt">
                  <v:textbox>
                    <w:txbxContent>
                      <w:p w14:paraId="227BCEAC" w14:textId="77777777" w:rsidR="007A3583" w:rsidRPr="00C273EE" w:rsidRDefault="007A3583" w:rsidP="002D635A">
                        <w:pPr>
                          <w:spacing w:line="240" w:lineRule="auto"/>
                        </w:pPr>
                        <w:proofErr w:type="spellStart"/>
                        <w:r w:rsidRPr="00F31B2C">
                          <w:rPr>
                            <w:rFonts w:cs="Arial"/>
                            <w:bCs/>
                            <w:szCs w:val="20"/>
                            <w:lang w:val="de-DE"/>
                          </w:rPr>
                          <w:t>asram:ApplicableCISHSupplyChainTradeDelivery</w:t>
                        </w:r>
                        <w:proofErr w:type="spellEnd"/>
                      </w:p>
                    </w:txbxContent>
                  </v:textbox>
                </v:rect>
                <v:shape id="AutoShape 7235" o:spid="_x0000_s1195" type="#_x0000_t32" style="position:absolute;left:31146;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3nsYAAADdAAAADwAAAGRycy9kb3ducmV2LnhtbESPQWvCQBSE74L/YXlCb7rRatukriKC&#10;tAgqpsVeH9nXJJh9G7LbmP57VxA8DjPzDTNfdqYSLTWutKxgPIpAEGdWl5wr+P7aDN9AOI+ssbJM&#10;Cv7JwXLR780x0fbCR2pTn4sAYZeggsL7OpHSZQUZdCNbEwfv1zYGfZBNLnWDlwA3lZxE0Ys0WHJY&#10;KLCmdUHZOf0zCtrDaf+6qduPg89P0+N2Gv+g2Sn1NOhW7yA8df4Rvrc/tYJZ/DyB25vw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od57GAAAA3QAAAA8AAAAAAAAA&#10;AAAAAAAAoQIAAGRycy9kb3ducmV2LnhtbFBLBQYAAAAABAAEAPkAAACUAwAAAAA=&#10;" strokeweight="2pt"/>
                <v:shape id="AutoShape 7236" o:spid="_x0000_s1196" type="#_x0000_t32" style="position:absolute;left:29146;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TSBcYAAADdAAAADwAAAGRycy9kb3ducmV2LnhtbESP3WrCQBSE7wXfYTmCd3XjT7VGVxFB&#10;lEIbtMXeHrLHJJg9G7JrjG/fLRS8HGbmG2a5bk0pGqpdYVnBcBCBIE6tLjhT8P21e3kD4TyyxtIy&#10;KXiQg/Wq21lirO2dj9ScfCYChF2MCnLvq1hKl+Zk0A1sRRy8i60N+iDrTOoa7wFuSjmKoqk0WHBY&#10;yLGibU7p9XQzCprk/DnbVc0+8dl5cnyfzH/QfCjV77WbBQhPrX+G/9sHreB1Ph7D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k0gXGAAAA3QAAAA8AAAAAAAAA&#10;AAAAAAAAoQIAAGRycy9kb3ducmV2LnhtbFBLBQYAAAAABAAEAPkAAACUAwAAAAA=&#10;" strokeweight="2pt"/>
                <v:rect id="Rectangle 7237" o:spid="_x0000_s1197" style="position:absolute;left:37052;width:3223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L8cA&#10;AADdAAAADwAAAGRycy9kb3ducmV2LnhtbESPzWrDMBCE74G+g9hCLqWRnSb9caKEkhJaeord0vNi&#10;bWxTa2UkJVHePioUchxm55ud5TqaXhzJ+c6ygnySgSCure64UfD9tb1/BuEDssbeMik4k4f16ma0&#10;xELbE5d0rEIjEoR9gQraEIZCSl+3ZNBP7ECcvL11BkOSrpHa4SnBTS+nWfYoDXacGlocaNNS/Vsd&#10;THojj+VP9X53tp/2rexy7Wa7+KTU+Da+LkAEiuF6/J/+0ArmLw8z+FuTEC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2S/HAAAA3QAAAA8AAAAAAAAAAAAAAAAAmAIAAGRy&#10;cy9kb3ducmV2LnhtbFBLBQYAAAAABAAEAPUAAACMAwAAAAA=&#10;" filled="f" fillcolor="#8db3e2" strokeweight="2pt">
                  <v:textbox>
                    <w:txbxContent>
                      <w:p w14:paraId="227BCEAD" w14:textId="77777777" w:rsidR="007A3583" w:rsidRPr="00914B46" w:rsidRDefault="007A3583" w:rsidP="002D635A">
                        <w:pPr>
                          <w:rPr>
                            <w:szCs w:val="20"/>
                          </w:rPr>
                        </w:pPr>
                        <w:proofErr w:type="spellStart"/>
                        <w:r w:rsidRPr="00F31B2C">
                          <w:rPr>
                            <w:rFonts w:cs="Arial"/>
                            <w:bCs/>
                            <w:szCs w:val="20"/>
                            <w:lang w:val="de-DE"/>
                          </w:rPr>
                          <w:t>asram:IncludedCISCRLSupplyChainTradeLineItem</w:t>
                        </w:r>
                        <w:proofErr w:type="spellEnd"/>
                      </w:p>
                    </w:txbxContent>
                  </v:textbox>
                </v:rect>
                <v:shape id="AutoShape 7238" o:spid="_x0000_s1198" type="#_x0000_t32" style="position:absolute;left:33051;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Hv6sYAAADdAAAADwAAAGRycy9kb3ducmV2LnhtbESP3WrCQBSE7wu+w3IE73Rj/avRVYog&#10;SkFFW+ztIXtMgtmzIbvG+PZuQejlMDPfMPNlYwpRU+Vyywr6vQgEcWJ1zqmCn+919wOE88gaC8uk&#10;4EEOlovW2xxjbe98pPrkUxEg7GJUkHlfxlK6JCODrmdL4uBdbGXQB1mlUld4D3BTyPcoGkuDOYeF&#10;DEtaZZRcTzejoD6c95N1WW8OPj0Pj1/D6S+anVKddvM5A+Gp8f/hV3urFYymgxH8vQ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B7+rGAAAA3QAAAA8AAAAAAAAA&#10;AAAAAAAAoQIAAGRycy9kb3ducmV2LnhtbFBLBQYAAAAABAAEAPkAAACUAwAAAAA=&#10;" strokeweight="2pt"/>
                <v:shape id="AutoShape 7239" o:spid="_x0000_s1199" type="#_x0000_t32" style="position:absolute;left:33051;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xnccAAADdAAAADwAAAGRycy9kb3ducmV2LnhtbESPQWvCQBSE7wX/w/KE3upGq9akriIF&#10;aRHaYBS9PrKvSTD7NmS3Mf33XUHocZiZb5jluje16Kh1lWUF41EEgji3uuJCwfGwfVqAcB5ZY22Z&#10;FPySg/Vq8LDERNsr76nLfCEChF2CCkrvm0RKl5dk0I1sQxy8b9sa9EG2hdQtXgPc1HISRXNpsOKw&#10;UGJDbyXll+zHKOjS09fLtuneU1+cpvvdND6j+VTqcdhvXkF46v1/+N7+0Apm8fMc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03GdxwAAAN0AAAAPAAAAAAAA&#10;AAAAAAAAAKECAABkcnMvZG93bnJldi54bWxQSwUGAAAAAAQABAD5AAAAlQMAAAAA&#10;" strokeweight="2pt"/>
                <v:rect id="Rechteck 6017" o:spid="_x0000_s1200" style="position:absolute;top:4476;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wbMYA&#10;AADdAAAADwAAAGRycy9kb3ducmV2LnhtbESPQWvCQBSE7wX/w/IEL6Vu9GAlzUZEkIZSkCbq+ZF9&#10;TUKzb2N2m6T/vlsoeBxm5hsm2U2mFQP1rrGsYLWMQBCXVjdcKTgXx6ctCOeRNbaWScEPOdils4cE&#10;Y21H/qAh95UIEHYxKqi972IpXVmTQbe0HXHwPm1v0AfZV1L3OAa4aeU6ijbSYMNhocaODjWVX/m3&#10;UTCWp+FavL/K0+M1s3zLbof88qbUYj7tX0B4mvw9/N/OtIJNtHqGvzfhCc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HwbMYAAADdAAAADwAAAAAAAAAAAAAAAACYAgAAZHJz&#10;L2Rvd25yZXYueG1sUEsFBgAAAAAEAAQA9QAAAIsDAAAAAA==&#10;" filled="f" stroked="f">
                  <v:textbox>
                    <w:txbxContent>
                      <w:p w14:paraId="227BCEAE"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v:textbox>
                </v:rect>
                <v:rect id="Rechteck 6018" o:spid="_x0000_s1201" style="position:absolute;left:33147;top:2000;width:419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5kHsEA&#10;AADdAAAADwAAAGRycy9kb3ducmV2LnhtbERPTYvCMBC9C/6HMMJeRFM9yFKNIoJYZEGsu56HZmyL&#10;zaQ2sa3/3hyEPT7e92rTm0q01LjSsoLZNAJBnFldcq7g97KffINwHlljZZkUvMjBZj0crDDWtuMz&#10;tanPRQhhF6OCwvs6ltJlBRl0U1sTB+5mG4M+wCaXusEuhJtKzqNoIQ2WHBoKrGlXUHZPn0ZBl53a&#10;6+XnIE/ja2L5kTx26d9Rqa9Rv12C8NT7f/HHnWgFi2gW5oY34QnI9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B7BAAAA3QAAAA8AAAAAAAAAAAAAAAAAmAIAAGRycy9kb3du&#10;cmV2LnhtbFBLBQYAAAAABAAEAPUAAACGAwAAAAA=&#10;" filled="f" stroked="f">
                  <v:textbox>
                    <w:txbxContent>
                      <w:p w14:paraId="227BCEAF"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v:textbox>
                </v:rect>
                <v:rect id="Rechteck 6038" o:spid="_x0000_s1202" style="position:absolute;left:34671;top:10858;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4fsIA&#10;AADdAAAADwAAAGRycy9kb3ducmV2LnhtbERPy4rCMBTdC/MP4Q7MRjSdEUSqUUQYpogg1sf60lzb&#10;YnNTm0xb/94sBJeH816selOJlhpXWlbwPY5AEGdWl5wrOB1/RzMQziNrrCyTggc5WC0/BguMte34&#10;QG3qcxFC2MWooPC+jqV0WUEG3djWxIG72sagD7DJpW6wC+Gmkj9RNJUGSw4NBda0KSi7pf9GQZft&#10;28tx9yf3w0ti+Z7cN+l5q9TXZ7+eg/DU+7f45U60gmk0CX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zh+wgAAAN0AAAAPAAAAAAAAAAAAAAAAAJgCAABkcnMvZG93&#10;bnJldi54bWxQSwUGAAAAAAQABAD1AAAAhwMAAAAA&#10;" filled="f" stroked="f">
                  <v:textbox>
                    <w:txbxContent>
                      <w:p w14:paraId="227BCEB0" w14:textId="77777777" w:rsidR="007A3583" w:rsidRDefault="007A3583" w:rsidP="00CA2478">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B8A" w14:textId="77777777" w:rsidR="00A07FC2" w:rsidRPr="003F7F05" w:rsidRDefault="00A07FC2" w:rsidP="00A07FC2">
      <w:pPr>
        <w:rPr>
          <w:noProof/>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71556" w:rsidRPr="001E1B02" w14:paraId="227BCB8C" w14:textId="77777777" w:rsidTr="000854DA">
        <w:trPr>
          <w:cantSplit/>
          <w:trHeight w:val="329"/>
          <w:tblHeader/>
        </w:trPr>
        <w:tc>
          <w:tcPr>
            <w:tcW w:w="5000" w:type="pct"/>
            <w:shd w:val="clear" w:color="auto" w:fill="FFFFCC"/>
            <w:vAlign w:val="center"/>
          </w:tcPr>
          <w:p w14:paraId="227BCB8B" w14:textId="77777777" w:rsidR="00271556" w:rsidRPr="000854DA" w:rsidRDefault="00271556" w:rsidP="002F42C5">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271556" w14:paraId="227BCB8E" w14:textId="77777777" w:rsidTr="000854DA">
        <w:trPr>
          <w:cantSplit/>
        </w:trPr>
        <w:tc>
          <w:tcPr>
            <w:tcW w:w="5000" w:type="pct"/>
            <w:vAlign w:val="center"/>
          </w:tcPr>
          <w:p w14:paraId="227BCB8D" w14:textId="77777777" w:rsidR="00876AAB" w:rsidRPr="000854DA" w:rsidRDefault="008912BE" w:rsidP="00CA2478">
            <w:pPr>
              <w:spacing w:line="240" w:lineRule="auto"/>
            </w:pPr>
            <w:r w:rsidRPr="000854DA">
              <w:rPr>
                <w:rFonts w:cs="Arial"/>
                <w:b/>
                <w:bCs/>
                <w:szCs w:val="20"/>
              </w:rPr>
              <w:t>“</w:t>
            </w:r>
            <w:proofErr w:type="spellStart"/>
            <w:proofErr w:type="gramStart"/>
            <w:r w:rsidRPr="000854DA">
              <w:rPr>
                <w:rFonts w:cs="Arial"/>
                <w:b/>
                <w:bCs/>
                <w:szCs w:val="20"/>
              </w:rPr>
              <w:t>asram:</w:t>
            </w:r>
            <w:proofErr w:type="gramEnd"/>
            <w:r w:rsidR="004E5B9D" w:rsidRPr="000854DA">
              <w:rPr>
                <w:rFonts w:cs="Arial"/>
                <w:b/>
                <w:bCs/>
                <w:szCs w:val="20"/>
              </w:rPr>
              <w:t>CISCRL</w:t>
            </w:r>
            <w:r w:rsidR="00DB0B8A" w:rsidRPr="000854DA">
              <w:rPr>
                <w:rFonts w:cs="Arial"/>
                <w:b/>
                <w:bCs/>
                <w:szCs w:val="20"/>
              </w:rPr>
              <w:t>SupplyChainTrade</w:t>
            </w:r>
            <w:r w:rsidR="00FB7BCE" w:rsidRPr="000854DA">
              <w:rPr>
                <w:rFonts w:cs="Arial"/>
                <w:b/>
                <w:bCs/>
                <w:szCs w:val="20"/>
              </w:rPr>
              <w:t>Transaction</w:t>
            </w:r>
            <w:proofErr w:type="spellEnd"/>
            <w:r w:rsidRPr="000854DA">
              <w:rPr>
                <w:rFonts w:cs="Arial"/>
                <w:b/>
                <w:bCs/>
                <w:szCs w:val="20"/>
              </w:rPr>
              <w:t xml:space="preserve">” </w:t>
            </w:r>
            <w:r w:rsidRPr="000854DA">
              <w:rPr>
                <w:rFonts w:cs="Arial"/>
                <w:bCs/>
                <w:szCs w:val="20"/>
              </w:rPr>
              <w:t>contains business address data of the contracting party</w:t>
            </w:r>
            <w:r w:rsidR="0007605A" w:rsidRPr="000854DA">
              <w:rPr>
                <w:rFonts w:cs="Arial"/>
                <w:bCs/>
                <w:szCs w:val="20"/>
              </w:rPr>
              <w:t xml:space="preserve"> a</w:t>
            </w:r>
            <w:r w:rsidR="009131E8" w:rsidRPr="000854DA">
              <w:rPr>
                <w:rFonts w:cs="Arial"/>
                <w:bCs/>
                <w:szCs w:val="20"/>
              </w:rPr>
              <w:t xml:space="preserve">s </w:t>
            </w:r>
            <w:r w:rsidR="0007605A" w:rsidRPr="000854DA">
              <w:rPr>
                <w:rFonts w:cs="Arial"/>
                <w:bCs/>
                <w:szCs w:val="20"/>
              </w:rPr>
              <w:t>well as data and references of the agreement contract.</w:t>
            </w:r>
          </w:p>
        </w:tc>
      </w:tr>
    </w:tbl>
    <w:p w14:paraId="227BCB8F" w14:textId="77777777" w:rsidR="00271556" w:rsidRDefault="00271556" w:rsidP="00A07FC2"/>
    <w:p w14:paraId="227BCB90" w14:textId="77777777" w:rsidR="008D4E2A" w:rsidRDefault="008D4E2A">
      <w:pPr>
        <w:spacing w:line="240" w:lineRule="auto"/>
      </w:pPr>
      <w:r>
        <w:br w:type="page"/>
      </w:r>
    </w:p>
    <w:p w14:paraId="227BCB91" w14:textId="77777777" w:rsidR="00272DA5" w:rsidRPr="00ED0E85" w:rsidRDefault="00272DA5" w:rsidP="00ED0E85">
      <w:pPr>
        <w:pStyle w:val="berschrift2"/>
        <w:spacing w:line="240" w:lineRule="auto"/>
        <w:ind w:left="709" w:hanging="709"/>
        <w:rPr>
          <w:noProof/>
          <w:sz w:val="22"/>
          <w:szCs w:val="22"/>
          <w:lang w:eastAsia="de-DE"/>
        </w:rPr>
      </w:pPr>
      <w:bookmarkStart w:id="38" w:name="_asram:IncludedCISCRLSupplyChainTrad"/>
      <w:bookmarkStart w:id="39" w:name="_Toc347491226"/>
      <w:bookmarkEnd w:id="38"/>
      <w:proofErr w:type="spellStart"/>
      <w:proofErr w:type="gramStart"/>
      <w:r w:rsidRPr="00ED0E85">
        <w:rPr>
          <w:sz w:val="22"/>
          <w:szCs w:val="22"/>
        </w:rPr>
        <w:t>asram:</w:t>
      </w:r>
      <w:proofErr w:type="gramEnd"/>
      <w:r w:rsidRPr="00ED0E85">
        <w:rPr>
          <w:sz w:val="22"/>
          <w:szCs w:val="22"/>
        </w:rPr>
        <w:t>IncludedCISCRLSupplyChainTradeLineItem</w:t>
      </w:r>
      <w:bookmarkEnd w:id="39"/>
      <w:proofErr w:type="spellEnd"/>
    </w:p>
    <w:p w14:paraId="227BCB92" w14:textId="77777777" w:rsidR="00272DA5" w:rsidRDefault="00272DA5" w:rsidP="00A07FC2"/>
    <w:p w14:paraId="227BCB93" w14:textId="77777777" w:rsidR="00272DA5" w:rsidRDefault="00AF152F" w:rsidP="00A07FC2">
      <w:r>
        <w:rPr>
          <w:noProof/>
          <w:lang w:eastAsia="zh-TW"/>
        </w:rPr>
        <mc:AlternateContent>
          <mc:Choice Requires="wpg">
            <w:drawing>
              <wp:inline distT="0" distB="0" distL="0" distR="0" wp14:anchorId="227BCE23" wp14:editId="227BCE24">
                <wp:extent cx="7181850" cy="2179320"/>
                <wp:effectExtent l="0" t="0" r="19050" b="0"/>
                <wp:docPr id="6070" name="Gruppieren 6070"/>
                <wp:cNvGraphicFramePr/>
                <a:graphic xmlns:a="http://schemas.openxmlformats.org/drawingml/2006/main">
                  <a:graphicData uri="http://schemas.microsoft.com/office/word/2010/wordprocessingGroup">
                    <wpg:wgp>
                      <wpg:cNvGrpSpPr/>
                      <wpg:grpSpPr>
                        <a:xfrm>
                          <a:off x="0" y="0"/>
                          <a:ext cx="7181850" cy="2179320"/>
                          <a:chOff x="0" y="0"/>
                          <a:chExt cx="7181850" cy="2179320"/>
                        </a:xfrm>
                      </wpg:grpSpPr>
                      <wps:wsp>
                        <wps:cNvPr id="5884" name="Rectangle 7254"/>
                        <wps:cNvSpPr>
                          <a:spLocks noChangeArrowheads="1"/>
                        </wps:cNvSpPr>
                        <wps:spPr bwMode="auto">
                          <a:xfrm>
                            <a:off x="228600" y="790575"/>
                            <a:ext cx="3041650" cy="344805"/>
                          </a:xfrm>
                          <a:prstGeom prst="rect">
                            <a:avLst/>
                          </a:prstGeom>
                          <a:solidFill>
                            <a:srgbClr val="8DB3E2"/>
                          </a:solidFill>
                          <a:ln w="25400">
                            <a:solidFill>
                              <a:srgbClr val="000000"/>
                            </a:solidFill>
                            <a:miter lim="800000"/>
                            <a:headEnd/>
                            <a:tailEnd/>
                          </a:ln>
                        </wps:spPr>
                        <wps:txbx>
                          <w:txbxContent>
                            <w:p w14:paraId="227BCEB1" w14:textId="77777777" w:rsidR="007A3583" w:rsidRPr="00A32E12" w:rsidRDefault="007A3583" w:rsidP="00A32E12">
                              <w:pPr>
                                <w:rPr>
                                  <w:szCs w:val="18"/>
                                </w:rPr>
                              </w:pPr>
                              <w:proofErr w:type="spellStart"/>
                              <w:proofErr w:type="gramStart"/>
                              <w:r w:rsidRPr="00A32E12">
                                <w:rPr>
                                  <w:rFonts w:cs="Arial"/>
                                  <w:b/>
                                  <w:bCs/>
                                  <w:sz w:val="18"/>
                                  <w:szCs w:val="18"/>
                                </w:rPr>
                                <w:t>asram:</w:t>
                              </w:r>
                              <w:proofErr w:type="gramEnd"/>
                              <w:r w:rsidRPr="00A32E12">
                                <w:rPr>
                                  <w:rFonts w:cs="Arial"/>
                                  <w:b/>
                                  <w:bCs/>
                                  <w:sz w:val="18"/>
                                  <w:szCs w:val="18"/>
                                </w:rPr>
                                <w:t>IncludedCISCRLSupplyChainTradeLineItem</w:t>
                              </w:r>
                              <w:proofErr w:type="spellEnd"/>
                            </w:p>
                          </w:txbxContent>
                        </wps:txbx>
                        <wps:bodyPr rot="0" vert="horz" wrap="square" lIns="91440" tIns="45720" rIns="91440" bIns="45720" anchor="t" anchorCtr="0" upright="1">
                          <a:noAutofit/>
                        </wps:bodyPr>
                      </wps:wsp>
                      <wpg:grpSp>
                        <wpg:cNvPr id="5885" name="Group 7255"/>
                        <wpg:cNvGrpSpPr>
                          <a:grpSpLocks/>
                        </wpg:cNvGrpSpPr>
                        <wpg:grpSpPr bwMode="auto">
                          <a:xfrm>
                            <a:off x="5943600" y="638175"/>
                            <a:ext cx="190500" cy="166370"/>
                            <a:chOff x="6283" y="5431"/>
                            <a:chExt cx="300" cy="262"/>
                          </a:xfrm>
                        </wpg:grpSpPr>
                        <wps:wsp>
                          <wps:cNvPr id="5886" name="Rectangle 725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87" name="AutoShape 725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88" name="AutoShape 725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889" name="Group 7263"/>
                        <wpg:cNvGrpSpPr>
                          <a:grpSpLocks/>
                        </wpg:cNvGrpSpPr>
                        <wpg:grpSpPr bwMode="auto">
                          <a:xfrm>
                            <a:off x="6572250" y="95250"/>
                            <a:ext cx="190500" cy="166370"/>
                            <a:chOff x="6283" y="5431"/>
                            <a:chExt cx="300" cy="262"/>
                          </a:xfrm>
                        </wpg:grpSpPr>
                        <wps:wsp>
                          <wps:cNvPr id="5890" name="Rectangle 726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91" name="AutoShape 726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92" name="AutoShape 726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93" name="Rectangle 7267"/>
                        <wps:cNvSpPr>
                          <a:spLocks noChangeArrowheads="1"/>
                        </wps:cNvSpPr>
                        <wps:spPr bwMode="auto">
                          <a:xfrm>
                            <a:off x="3810000" y="1885950"/>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2" w14:textId="77777777" w:rsidR="007A3583" w:rsidRPr="00AF152F" w:rsidRDefault="007A3583" w:rsidP="00A32E12">
                              <w:pPr>
                                <w:rPr>
                                  <w:rFonts w:cs="Arial"/>
                                  <w:b/>
                                  <w:color w:val="C00000"/>
                                  <w:sz w:val="24"/>
                                  <w:szCs w:val="24"/>
                                  <w:lang w:val="de-DE"/>
                                </w:rPr>
                              </w:pPr>
                              <w:r w:rsidRPr="00AF152F">
                                <w:rPr>
                                  <w:rFonts w:cs="Arial"/>
                                  <w:b/>
                                  <w:color w:val="C00000"/>
                                  <w:sz w:val="24"/>
                                  <w:szCs w:val="24"/>
                                  <w:lang w:val="de-DE"/>
                                </w:rPr>
                                <w:t>1</w:t>
                              </w:r>
                            </w:p>
                          </w:txbxContent>
                        </wps:txbx>
                        <wps:bodyPr rot="0" vert="horz" wrap="square" lIns="91440" tIns="45720" rIns="91440" bIns="45720" anchor="t" anchorCtr="0" upright="1">
                          <a:noAutofit/>
                        </wps:bodyPr>
                      </wps:wsp>
                      <wps:wsp>
                        <wps:cNvPr id="5894" name="Rectangle 7268"/>
                        <wps:cNvSpPr>
                          <a:spLocks noChangeArrowheads="1"/>
                        </wps:cNvSpPr>
                        <wps:spPr bwMode="auto">
                          <a:xfrm>
                            <a:off x="3829050" y="1257300"/>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3" w14:textId="77777777" w:rsidR="007A3583" w:rsidRPr="00AF152F" w:rsidRDefault="007A3583" w:rsidP="00A32E12">
                              <w:pPr>
                                <w:rPr>
                                  <w:rFonts w:cs="Arial"/>
                                  <w:b/>
                                  <w:color w:val="C00000"/>
                                  <w:sz w:val="24"/>
                                  <w:szCs w:val="24"/>
                                  <w:lang w:val="de-DE"/>
                                </w:rPr>
                              </w:pPr>
                              <w:r w:rsidRPr="00AF152F">
                                <w:rPr>
                                  <w:rFonts w:cs="Arial"/>
                                  <w:b/>
                                  <w:color w:val="C00000"/>
                                  <w:sz w:val="24"/>
                                  <w:szCs w:val="24"/>
                                  <w:lang w:val="de-DE"/>
                                </w:rPr>
                                <w:t>1</w:t>
                              </w:r>
                            </w:p>
                          </w:txbxContent>
                        </wps:txbx>
                        <wps:bodyPr rot="0" vert="horz" wrap="square" lIns="91440" tIns="45720" rIns="91440" bIns="45720" anchor="t" anchorCtr="0" upright="1">
                          <a:noAutofit/>
                        </wps:bodyPr>
                      </wps:wsp>
                      <wps:wsp>
                        <wps:cNvPr id="5896" name="Rectangle 7270"/>
                        <wps:cNvSpPr>
                          <a:spLocks noChangeArrowheads="1"/>
                        </wps:cNvSpPr>
                        <wps:spPr bwMode="auto">
                          <a:xfrm>
                            <a:off x="3810000" y="142875"/>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4" w14:textId="77777777" w:rsidR="007A3583" w:rsidRPr="002F612C" w:rsidRDefault="007A3583" w:rsidP="00A32E12">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g:grpSp>
                        <wpg:cNvPr id="5897" name="Group 7271"/>
                        <wpg:cNvGrpSpPr>
                          <a:grpSpLocks/>
                        </wpg:cNvGrpSpPr>
                        <wpg:grpSpPr bwMode="auto">
                          <a:xfrm>
                            <a:off x="6991350" y="1181100"/>
                            <a:ext cx="190500" cy="166370"/>
                            <a:chOff x="6283" y="5431"/>
                            <a:chExt cx="300" cy="262"/>
                          </a:xfrm>
                        </wpg:grpSpPr>
                        <wps:wsp>
                          <wps:cNvPr id="5898" name="Rectangle 727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99" name="AutoShape 727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0" name="AutoShape 727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01" name="Group 7275"/>
                        <wpg:cNvGrpSpPr>
                          <a:grpSpLocks/>
                        </wpg:cNvGrpSpPr>
                        <wpg:grpSpPr bwMode="auto">
                          <a:xfrm>
                            <a:off x="6924675" y="1771650"/>
                            <a:ext cx="190500" cy="166370"/>
                            <a:chOff x="6283" y="5431"/>
                            <a:chExt cx="300" cy="262"/>
                          </a:xfrm>
                        </wpg:grpSpPr>
                        <wps:wsp>
                          <wps:cNvPr id="5902" name="Rectangle 727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3" name="AutoShape 727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4" name="AutoShape 727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05" name="Rectangle 7280"/>
                        <wps:cNvSpPr>
                          <a:spLocks noChangeArrowheads="1"/>
                        </wps:cNvSpPr>
                        <wps:spPr bwMode="auto">
                          <a:xfrm>
                            <a:off x="4048125" y="1676400"/>
                            <a:ext cx="28708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B5" w14:textId="77777777" w:rsidR="007A3583" w:rsidRPr="00A32E12" w:rsidRDefault="007A3583" w:rsidP="00A32E12">
                              <w:pPr>
                                <w:rPr>
                                  <w:szCs w:val="18"/>
                                </w:rPr>
                              </w:pPr>
                              <w:proofErr w:type="spellStart"/>
                              <w:proofErr w:type="gramStart"/>
                              <w:r w:rsidRPr="00A32E12">
                                <w:rPr>
                                  <w:rFonts w:cs="Arial"/>
                                  <w:bCs/>
                                  <w:sz w:val="18"/>
                                  <w:szCs w:val="18"/>
                                </w:rPr>
                                <w:t>asram:</w:t>
                              </w:r>
                              <w:proofErr w:type="gramEnd"/>
                              <w:r w:rsidRPr="00A32E12">
                                <w:rPr>
                                  <w:rFonts w:cs="Arial"/>
                                  <w:bCs/>
                                  <w:sz w:val="18"/>
                                  <w:szCs w:val="18"/>
                                </w:rPr>
                                <w:t>SpecifiedCISCRLSupplyChainTradeDelivery</w:t>
                              </w:r>
                              <w:proofErr w:type="spellEnd"/>
                            </w:p>
                          </w:txbxContent>
                        </wps:txbx>
                        <wps:bodyPr rot="0" vert="horz" wrap="square" lIns="91440" tIns="45720" rIns="91440" bIns="45720" anchor="t" anchorCtr="0" upright="1">
                          <a:noAutofit/>
                        </wps:bodyPr>
                      </wps:wsp>
                      <wps:wsp>
                        <wps:cNvPr id="5906" name="AutoShape 7281"/>
                        <wps:cNvCnPr>
                          <a:cxnSpLocks noChangeShapeType="1"/>
                        </wps:cNvCnPr>
                        <wps:spPr bwMode="auto">
                          <a:xfrm>
                            <a:off x="3648075" y="18669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07" name="Rectangle 7283"/>
                        <wps:cNvSpPr>
                          <a:spLocks noChangeArrowheads="1"/>
                        </wps:cNvSpPr>
                        <wps:spPr bwMode="auto">
                          <a:xfrm>
                            <a:off x="3267075" y="89535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8" name="AutoShape 7285"/>
                        <wps:cNvCnPr>
                          <a:cxnSpLocks noChangeShapeType="1"/>
                        </wps:cNvCnPr>
                        <wps:spPr bwMode="auto">
                          <a:xfrm>
                            <a:off x="3257550" y="981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09" name="Rectangle 7286"/>
                        <wps:cNvSpPr>
                          <a:spLocks noChangeArrowheads="1"/>
                        </wps:cNvSpPr>
                        <wps:spPr bwMode="auto">
                          <a:xfrm>
                            <a:off x="4057650" y="0"/>
                            <a:ext cx="25196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B6" w14:textId="77777777" w:rsidR="007A3583" w:rsidRPr="00CF08B2" w:rsidRDefault="007A3583" w:rsidP="00A32E12">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AssociatedCIDocumentLineDocument</w:t>
                              </w:r>
                              <w:proofErr w:type="spellEnd"/>
                            </w:p>
                          </w:txbxContent>
                        </wps:txbx>
                        <wps:bodyPr rot="0" vert="horz" wrap="square" lIns="91440" tIns="45720" rIns="91440" bIns="45720" anchor="t" anchorCtr="0" upright="1">
                          <a:noAutofit/>
                        </wps:bodyPr>
                      </wps:wsp>
                      <wps:wsp>
                        <wps:cNvPr id="5910" name="Rectangle 7287"/>
                        <wps:cNvSpPr>
                          <a:spLocks noChangeArrowheads="1"/>
                        </wps:cNvSpPr>
                        <wps:spPr bwMode="auto">
                          <a:xfrm>
                            <a:off x="4048125" y="542925"/>
                            <a:ext cx="18891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B7" w14:textId="77777777" w:rsidR="007A3583" w:rsidRPr="00CF08B2" w:rsidRDefault="007A3583" w:rsidP="00A32E12">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SpecifiedCITradeProduct</w:t>
                              </w:r>
                              <w:proofErr w:type="spellEnd"/>
                            </w:p>
                          </w:txbxContent>
                        </wps:txbx>
                        <wps:bodyPr rot="0" vert="horz" wrap="square" lIns="91440" tIns="45720" rIns="91440" bIns="45720" anchor="t" anchorCtr="0" upright="1">
                          <a:noAutofit/>
                        </wps:bodyPr>
                      </wps:wsp>
                      <wps:wsp>
                        <wps:cNvPr id="5911" name="AutoShape 7288"/>
                        <wps:cNvCnPr>
                          <a:cxnSpLocks noChangeShapeType="1"/>
                        </wps:cNvCnPr>
                        <wps:spPr bwMode="auto">
                          <a:xfrm flipH="1">
                            <a:off x="3657600" y="152400"/>
                            <a:ext cx="11430" cy="172402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2" name="AutoShape 7289"/>
                        <wps:cNvCnPr>
                          <a:cxnSpLocks noChangeShapeType="1"/>
                        </wps:cNvCnPr>
                        <wps:spPr bwMode="auto">
                          <a:xfrm>
                            <a:off x="3657600" y="7429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3" name="Rectangle 7290"/>
                        <wps:cNvSpPr>
                          <a:spLocks noChangeArrowheads="1"/>
                        </wps:cNvSpPr>
                        <wps:spPr bwMode="auto">
                          <a:xfrm>
                            <a:off x="4067175" y="1095375"/>
                            <a:ext cx="29279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B8" w14:textId="77777777" w:rsidR="007A3583" w:rsidRPr="00A32E12" w:rsidRDefault="007A3583" w:rsidP="00A32E12">
                              <w:pPr>
                                <w:rPr>
                                  <w:szCs w:val="18"/>
                                </w:rPr>
                              </w:pPr>
                              <w:proofErr w:type="spellStart"/>
                              <w:proofErr w:type="gramStart"/>
                              <w:r w:rsidRPr="00A32E12">
                                <w:rPr>
                                  <w:rFonts w:cs="Arial"/>
                                  <w:bCs/>
                                  <w:sz w:val="18"/>
                                  <w:szCs w:val="18"/>
                                </w:rPr>
                                <w:t>asram:</w:t>
                              </w:r>
                              <w:proofErr w:type="gramEnd"/>
                              <w:r w:rsidRPr="00A32E12">
                                <w:rPr>
                                  <w:rFonts w:cs="Arial"/>
                                  <w:bCs/>
                                  <w:sz w:val="18"/>
                                  <w:szCs w:val="18"/>
                                </w:rPr>
                                <w:t>SpecifiedCISSupplyChainTradeAgreement</w:t>
                              </w:r>
                              <w:proofErr w:type="spellEnd"/>
                            </w:p>
                          </w:txbxContent>
                        </wps:txbx>
                        <wps:bodyPr rot="0" vert="horz" wrap="square" lIns="91440" tIns="45720" rIns="91440" bIns="45720" anchor="t" anchorCtr="0" upright="1">
                          <a:noAutofit/>
                        </wps:bodyPr>
                      </wps:wsp>
                      <wps:wsp>
                        <wps:cNvPr id="5914" name="AutoShape 7291"/>
                        <wps:cNvCnPr>
                          <a:cxnSpLocks noChangeShapeType="1"/>
                        </wps:cNvCnPr>
                        <wps:spPr bwMode="auto">
                          <a:xfrm>
                            <a:off x="3667125" y="12668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5" name="AutoShape 7292"/>
                        <wps:cNvCnPr>
                          <a:cxnSpLocks noChangeShapeType="1"/>
                        </wps:cNvCnPr>
                        <wps:spPr bwMode="auto">
                          <a:xfrm>
                            <a:off x="366712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6" name="AutoShape 7293"/>
                        <wps:cNvCnPr>
                          <a:cxnSpLocks noChangeShapeType="1"/>
                        </wps:cNvCnPr>
                        <wps:spPr bwMode="auto">
                          <a:xfrm>
                            <a:off x="3409950" y="99060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68" name="Rechteck 6068"/>
                        <wps:cNvSpPr>
                          <a:spLocks noChangeArrowheads="1"/>
                        </wps:cNvSpPr>
                        <wps:spPr bwMode="auto">
                          <a:xfrm>
                            <a:off x="0" y="83820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9" w14:textId="77777777" w:rsidR="007A3583" w:rsidRDefault="007A3583" w:rsidP="008D4E2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69" name="Rechteck 6069"/>
                        <wps:cNvSpPr>
                          <a:spLocks noChangeArrowheads="1"/>
                        </wps:cNvSpPr>
                        <wps:spPr bwMode="auto">
                          <a:xfrm>
                            <a:off x="3686175" y="733425"/>
                            <a:ext cx="455468"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A" w14:textId="77777777" w:rsidR="007A3583" w:rsidRPr="00AF152F" w:rsidRDefault="007A3583" w:rsidP="00AF152F">
                              <w:pPr>
                                <w:rPr>
                                  <w:rFonts w:cs="Arial"/>
                                  <w:b/>
                                  <w:color w:val="C00000"/>
                                  <w:sz w:val="24"/>
                                  <w:szCs w:val="24"/>
                                  <w:lang w:val="de-DE"/>
                                </w:rPr>
                              </w:pPr>
                              <w:r w:rsidRPr="00AF152F">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70" o:spid="_x0000_s1203" style="width:565.5pt;height:171.6pt;mso-position-horizontal-relative:char;mso-position-vertical-relative:line" coordsize="71818,2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">
                <v:rect id="Rectangle 7254" o:spid="_x0000_s1204" style="position:absolute;left:2286;top:7905;width:3041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DbD8QA&#10;AADdAAAADwAAAGRycy9kb3ducmV2LnhtbESPT4vCMBTE78J+h/AWvGm6skq3GmVxEcSD4B/Y67N5&#10;NsXmpTRRq5/eCILHYWZ+w0xmra3EhRpfOlbw1U9AEOdOl1wo2O8WvRSED8gaK8ek4EYeZtOPzgQz&#10;7a68ocs2FCJC2GeowIRQZ1L63JBF33c1cfSOrrEYomwKqRu8Rrit5CBJRtJiyXHBYE1zQ/lpe7YK&#10;/s7/ZnF3xq/WVN71Ad38Z7BUqvvZ/o5BBGrDO/xqL7WCYZp+w/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w2w/EAAAA3QAAAA8AAAAAAAAAAAAAAAAAmAIAAGRycy9k&#10;b3ducmV2LnhtbFBLBQYAAAAABAAEAPUAAACJAwAAAAA=&#10;" fillcolor="#8db3e2" strokeweight="2pt">
                  <v:textbox>
                    <w:txbxContent>
                      <w:p w14:paraId="227BCEB1" w14:textId="77777777" w:rsidR="007A3583" w:rsidRPr="00A32E12" w:rsidRDefault="007A3583" w:rsidP="00A32E12">
                        <w:pPr>
                          <w:rPr>
                            <w:szCs w:val="18"/>
                          </w:rPr>
                        </w:pPr>
                        <w:proofErr w:type="spellStart"/>
                        <w:proofErr w:type="gramStart"/>
                        <w:r w:rsidRPr="00A32E12">
                          <w:rPr>
                            <w:rFonts w:cs="Arial"/>
                            <w:b/>
                            <w:bCs/>
                            <w:sz w:val="18"/>
                            <w:szCs w:val="18"/>
                          </w:rPr>
                          <w:t>asram:</w:t>
                        </w:r>
                        <w:proofErr w:type="gramEnd"/>
                        <w:r w:rsidRPr="00A32E12">
                          <w:rPr>
                            <w:rFonts w:cs="Arial"/>
                            <w:b/>
                            <w:bCs/>
                            <w:sz w:val="18"/>
                            <w:szCs w:val="18"/>
                          </w:rPr>
                          <w:t>IncludedCISCRLSupplyChainTradeLineItem</w:t>
                        </w:r>
                        <w:proofErr w:type="spellEnd"/>
                      </w:p>
                    </w:txbxContent>
                  </v:textbox>
                </v:rect>
                <v:group id="Group 7255" o:spid="_x0000_s1205" style="position:absolute;left:59436;top:6381;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0XsGMcAAADd&#10;AAAADwAAAAAAAAAAAAAAAACqAgAAZHJzL2Rvd25yZXYueG1sUEsFBgAAAAAEAAQA+gAAAJ4DAAAA&#10;AA==&#10;">
                  <v:rect id="Rectangle 7256" o:spid="_x0000_s120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mMLMUA&#10;AADdAAAADwAAAGRycy9kb3ducmV2LnhtbESPQWsCMRSE7wX/Q3hCbzWroF1WoxShKIhgtb0/Ns/d&#10;pZuXbZLV1F9vCgWPw8x8wyxW0bTiQs43lhWMRxkI4tLqhisFn6f3lxyED8gaW8uk4Jc8rJaDpwUW&#10;2l75gy7HUIkEYV+ggjqErpDSlzUZ9CPbESfvbJ3BkKSrpHZ4TXDTykmWzaTBhtNCjR2tayq/j71R&#10;0O2n/eb1Z+duX3l/KHEXbZhEpZ6H8W0OIlAMj/B/e6sVTPN8Bn9v0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YwsxQAAAN0AAAAPAAAAAAAAAAAAAAAAAJgCAABkcnMv&#10;ZG93bnJldi54bWxQSwUGAAAAAAQABAD1AAAAigMAAAAA&#10;" strokeweight="2pt"/>
                  <v:shape id="AutoShape 7257" o:spid="_x0000_s120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y/H8EAAADdAAAADwAAAGRycy9kb3ducmV2LnhtbESPQYvCMBSE7wv+h/AEb2uquGupRhFB&#10;8FpXPD+aZ1tsXmqT2vjvjSDscZiZb5j1NphGPKhztWUFs2kCgriwuuZSwfnv8J2CcB5ZY2OZFDzJ&#10;wXYz+lpjpu3AOT1OvhQRwi5DBZX3bSalKyoy6Ka2JY7e1XYGfZRdKXWHQ4SbRs6T5FcarDkuVNjS&#10;vqLiduqNgjy/l5fehWGXXsNycdYLk/RHpSbjsFuB8BT8f/jTPmoFP2m6hPeb+ATk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bL8fwQAAAN0AAAAPAAAAAAAAAAAAAAAA&#10;AKECAABkcnMvZG93bnJldi54bWxQSwUGAAAAAAQABAD5AAAAjwMAAAAA&#10;" strokeweight="1.25pt"/>
                  <v:shape id="AutoShape 7258" o:spid="_x0000_s120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n148QAAADdAAAADwAAAGRycy9kb3ducmV2LnhtbERPS2vCQBC+C/0PyxR6040FJaSuIn2A&#10;h1aIrYfeptlpEszOhuyapP565yD0+PG9V5vRNaqnLtSeDcxnCSjiwtuaSwNfn2/TFFSIyBYbz2Tg&#10;jwJs1neTFWbWD5xTf4ilkhAOGRqoYmwzrUNRkcMw8y2xcL++cxgFdqW2HQ4S7hr9mCRL7bBmaaiw&#10;peeKitPh7AwszsPP93LO+fbj9eWYX/pifzq+G/NwP26fQEUa47/45t5Z8aWpzJU38gT0+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fXjxAAAAN0AAAAPAAAAAAAAAAAA&#10;AAAAAKECAABkcnMvZG93bnJldi54bWxQSwUGAAAAAAQABAD5AAAAkgMAAAAA&#10;" strokeweight="1.25pt"/>
                </v:group>
                <v:group id="Group 7263" o:spid="_x0000_s1209" style="position:absolute;left:65722;top:95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jmHcYAAADdAAAADwAAAGRycy9kb3ducmV2LnhtbESPQWvCQBSE7wX/w/KE&#10;3uomiiVGVxHR0oMUqoJ4e2SfSTD7NmTXJP77riD0OMzMN8xi1ZtKtNS40rKCeBSBIM6sLjlXcDru&#10;PhIQziNrrCyTggc5WC0HbwtMte34l9qDz0WAsEtRQeF9nUrpsoIMupGtiYN3tY1BH2STS91gF+Cm&#10;kuMo+pQGSw4LBda0KSi7He5GwVeH3XoSb9v97bp5XI7Tn/M+JqXeh/16DsJT7//Dr/a3VjBNkh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COYdxgAAAN0A&#10;AAAPAAAAAAAAAAAAAAAAAKoCAABkcnMvZG93bnJldi54bWxQSwUGAAAAAAQABAD6AAAAnQMAAAAA&#10;">
                  <v:rect id="Rectangle 7264" o:spid="_x0000_s121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UnHsIA&#10;AADdAAAADwAAAGRycy9kb3ducmV2LnhtbERPXWvCMBR9H/gfwh34NtMJbl01ighjgghT5/ulubbF&#10;5qYmqWb79cuD4OPhfM8W0bTiSs43lhW8jjIQxKXVDVcKfg6fLzkIH5A1tpZJwS95WMwHTzMstL3x&#10;jq77UIkUwr5ABXUIXSGlL2sy6Ee2I07cyTqDIUFXSe3wlsJNK8dZ9iYNNpwaauxoVVN53vdGQbed&#10;9F/vl437O+b9d4mbaMM4KjV8jsspiEAxPMR391ormOQfaX96k5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pScewgAAAN0AAAAPAAAAAAAAAAAAAAAAAJgCAABkcnMvZG93&#10;bnJldi54bWxQSwUGAAAAAAQABAD1AAAAhwMAAAAA&#10;" strokeweight="2pt"/>
                  <v:shape id="AutoShape 7265" o:spid="_x0000_s121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AULcIAAADdAAAADwAAAGRycy9kb3ducmV2LnhtbESPQYvCMBSE78L+h/AEb5oquna7RhFB&#10;8FpXPD+aZ1tsXrpNauO/N8LCHoeZ+YbZ7IJpxIM6V1tWMJ8lIIgLq2suFVx+jtMUhPPIGhvLpOBJ&#10;Dnbbj9EGM20Hzulx9qWIEHYZKqi8bzMpXVGRQTezLXH0brYz6KPsSqk7HCLcNHKRJJ/SYM1xocKW&#10;DhUV93NvFOT5b3ntXRj26S2slxe9NEl/UmoyDvtvEJ6C/w//tU9awSr9msP7TXwCcv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AULcIAAADdAAAADwAAAAAAAAAAAAAA&#10;AAChAgAAZHJzL2Rvd25yZXYueG1sUEsFBgAAAAAEAAQA+QAAAJADAAAAAA==&#10;" strokeweight="1.25pt"/>
                  <v:shape id="AutoShape 7266" o:spid="_x0000_s121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U1McAAADdAAAADwAAAGRycy9kb3ducmV2LnhtbESPQWvCQBSE70L/w/IK3nSjoGh0FdEW&#10;emiF2Hrw9pp9TYLZtyG7JtFf7xYEj8PMN8Ms150pRUO1KywrGA0jEMSp1QVnCn6+3wczEM4jaywt&#10;k4IrOVivXnpLjLVtOaHm4DMRStjFqCD3voqldGlOBt3QVsTB+7O1QR9knUldYxvKTSnHUTSVBgsO&#10;CzlWtM0pPR8uRsHk0v6epiNONl9vu2Nya9L9+fipVP+12yxAeOr8M/ygP3TgZvMx/L8JT0C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uFTUxwAAAN0AAAAPAAAAAAAA&#10;AAAAAAAAAKECAABkcnMvZG93bnJldi54bWxQSwUGAAAAAAQABAD5AAAAlQMAAAAA&#10;" strokeweight="1.25pt"/>
                </v:group>
                <v:rect id="Rectangle 7267" o:spid="_x0000_s1213" style="position:absolute;left:38100;top:18859;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pAsQA&#10;AADdAAAADwAAAGRycy9kb3ducmV2LnhtbESPQYvCMBSE78L+h/AW9qaJqxatRpEFYUE9rC54fTTP&#10;tti81CZq/fdGEDwOM/MNM1u0thJXanzpWEO/p0AQZ86UnGv436+6YxA+IBusHJOGO3lYzD86M0yN&#10;u/EfXXchFxHCPkUNRQh1KqXPCrLoe64mjt7RNRZDlE0uTYO3CLeV/FYqkRZLjgsF1vRTUHbaXawG&#10;TIbmvD0ONvv1JcFJ3qrV6KC0/vpsl1MQgdrwDr/av0bDaDwZwP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7KQLEAAAA3QAAAA8AAAAAAAAAAAAAAAAAmAIAAGRycy9k&#10;b3ducmV2LnhtbFBLBQYAAAAABAAEAPUAAACJAwAAAAA=&#10;" stroked="f">
                  <v:textbox>
                    <w:txbxContent>
                      <w:p w14:paraId="227BCEB2" w14:textId="77777777" w:rsidR="007A3583" w:rsidRPr="00AF152F" w:rsidRDefault="007A3583" w:rsidP="00A32E12">
                        <w:pPr>
                          <w:rPr>
                            <w:rFonts w:cs="Arial"/>
                            <w:b/>
                            <w:color w:val="C00000"/>
                            <w:sz w:val="24"/>
                            <w:szCs w:val="24"/>
                            <w:lang w:val="de-DE"/>
                          </w:rPr>
                        </w:pPr>
                        <w:r w:rsidRPr="00AF152F">
                          <w:rPr>
                            <w:rFonts w:cs="Arial"/>
                            <w:b/>
                            <w:color w:val="C00000"/>
                            <w:sz w:val="24"/>
                            <w:szCs w:val="24"/>
                            <w:lang w:val="de-DE"/>
                          </w:rPr>
                          <w:t>1</w:t>
                        </w:r>
                      </w:p>
                    </w:txbxContent>
                  </v:textbox>
                </v:rect>
                <v:rect id="Rectangle 7268" o:spid="_x0000_s1214" style="position:absolute;left:38290;top:12573;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xdsUA&#10;AADdAAAADwAAAGRycy9kb3ducmV2LnhtbESPT4vCMBTE7wt+h/AEb2uyqxbtGkUWBEE9+Af2+mie&#10;bdnmpTZR67c3guBxmJnfMNN5aytxpcaXjjV89RUI4syZknMNx8PycwzCB2SDlWPScCcP81nnY4qp&#10;cTfe0XUfchEh7FPUUIRQp1L6rCCLvu9q4uidXGMxRNnk0jR4i3BbyW+lEmmx5LhQYE2/BWX/+4vV&#10;gMnQnLenweawviQ4yVu1HP0prXvddvEDIlAb3uFXe2U0jMaTI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F2xQAAAN0AAAAPAAAAAAAAAAAAAAAAAJgCAABkcnMv&#10;ZG93bnJldi54bWxQSwUGAAAAAAQABAD1AAAAigMAAAAA&#10;" stroked="f">
                  <v:textbox>
                    <w:txbxContent>
                      <w:p w14:paraId="227BCEB3" w14:textId="77777777" w:rsidR="007A3583" w:rsidRPr="00AF152F" w:rsidRDefault="007A3583" w:rsidP="00A32E12">
                        <w:pPr>
                          <w:rPr>
                            <w:rFonts w:cs="Arial"/>
                            <w:b/>
                            <w:color w:val="C00000"/>
                            <w:sz w:val="24"/>
                            <w:szCs w:val="24"/>
                            <w:lang w:val="de-DE"/>
                          </w:rPr>
                        </w:pPr>
                        <w:r w:rsidRPr="00AF152F">
                          <w:rPr>
                            <w:rFonts w:cs="Arial"/>
                            <w:b/>
                            <w:color w:val="C00000"/>
                            <w:sz w:val="24"/>
                            <w:szCs w:val="24"/>
                            <w:lang w:val="de-DE"/>
                          </w:rPr>
                          <w:t>1</w:t>
                        </w:r>
                      </w:p>
                    </w:txbxContent>
                  </v:textbox>
                </v:rect>
                <v:rect id="Rectangle 7270" o:spid="_x0000_s1215" style="position:absolute;left:38100;top:1428;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KmsUA&#10;AADdAAAADwAAAGRycy9kb3ducmV2LnhtbESPT4vCMBTE7wt+h/AEb2viqkWrURZBENY9+Ae8Pppn&#10;W2xeahO1++2NsOBxmJnfMPNlaytxp8aXjjUM+goEceZMybmG42H9OQHhA7LByjFp+CMPy0XnY46p&#10;cQ/e0X0fchEh7FPUUIRQp1L6rCCLvu9q4uidXWMxRNnk0jT4iHBbyS+lEmmx5LhQYE2rgrLL/mY1&#10;YDIy19/zcHv4uSU4zVu1Hp+U1r1u+z0DEagN7/B/e2M0jCfTBF5v4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IqaxQAAAN0AAAAPAAAAAAAAAAAAAAAAAJgCAABkcnMv&#10;ZG93bnJldi54bWxQSwUGAAAAAAQABAD1AAAAigMAAAAA&#10;" stroked="f">
                  <v:textbox>
                    <w:txbxContent>
                      <w:p w14:paraId="227BCEB4" w14:textId="77777777" w:rsidR="007A3583" w:rsidRPr="002F612C" w:rsidRDefault="007A3583" w:rsidP="00A32E12">
                        <w:pPr>
                          <w:rPr>
                            <w:rFonts w:cs="Arial"/>
                            <w:b/>
                            <w:sz w:val="24"/>
                            <w:szCs w:val="24"/>
                            <w:lang w:val="de-DE"/>
                          </w:rPr>
                        </w:pPr>
                        <w:r w:rsidRPr="002F612C">
                          <w:rPr>
                            <w:rFonts w:cs="Arial"/>
                            <w:b/>
                            <w:sz w:val="24"/>
                            <w:szCs w:val="24"/>
                            <w:lang w:val="de-DE"/>
                          </w:rPr>
                          <w:t>1</w:t>
                        </w:r>
                      </w:p>
                    </w:txbxContent>
                  </v:textbox>
                </v:rect>
                <v:group id="Group 7271" o:spid="_x0000_s1216" style="position:absolute;left:69913;top:1181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JBKccAAADdAAAADwAAAGRycy9kb3ducmV2LnhtbESPQWvCQBSE7wX/w/IK&#10;vTWbKFZNs4qILT2IoBaKt0f2mYRk34bsNon/vlso9DjMzDdMthlNI3rqXGVZQRLFIIhzqysuFHxe&#10;3p6XIJxH1thYJgV3crBZTx4yTLUd+ET92RciQNilqKD0vk2ldHlJBl1kW+Lg3Wxn0AfZFVJ3OAS4&#10;aeQ0jl+kwYrDQokt7UrK6/O3UfA+4LCdJfv+UN929+tlfvw6JKTU0+O4fQXhafT/4b/2h1YwX6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JBKccAAADd&#10;AAAADwAAAAAAAAAAAAAAAACqAgAAZHJzL2Rvd25yZXYueG1sUEsFBgAAAAAEAAQA+gAAAJ4DAAAA&#10;AA==&#10;">
                  <v:rect id="Rectangle 7272" o:spid="_x0000_s121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rGMIA&#10;AADdAAAADwAAAGRycy9kb3ducmV2LnhtbERPXWvCMBR9H/gfwh34NtMJbl01ighjgghT5/ulubbF&#10;5qYmqWb79cuD4OPhfM8W0bTiSs43lhW8jjIQxKXVDVcKfg6fLzkIH5A1tpZJwS95WMwHTzMstL3x&#10;jq77UIkUwr5ABXUIXSGlL2sy6Ee2I07cyTqDIUFXSe3wlsJNK8dZ9iYNNpwaauxoVVN53vdGQbed&#10;9F/vl437O+b9d4mbaMM4KjV8jsspiEAxPMR391ormOQfaW56k5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ysYwgAAAN0AAAAPAAAAAAAAAAAAAAAAAJgCAABkcnMvZG93&#10;bnJldi54bWxQSwUGAAAAAAQABAD1AAAAhwMAAAAA&#10;" strokeweight="2pt"/>
                  <v:shape id="AutoShape 7273" o:spid="_x0000_s121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YYK8IAAADdAAAADwAAAGRycy9kb3ducmV2LnhtbESPQYvCMBSE7wv+h/AEb2vq4rq1GkUW&#10;BK9V2fOjebbF5qU2qY3/3iwIHoeZ+YZZb4NpxJ06V1tWMJsmIIgLq2suFZxP+88UhPPIGhvLpOBB&#10;Drab0ccaM20Hzul+9KWIEHYZKqi8bzMpXVGRQTe1LXH0LrYz6KPsSqk7HCLcNPIrSRbSYM1xocKW&#10;fisqrsfeKMjzW/nXuzDs0kv4mZ/13CT9QanJOOxWIDwF/w6/2get4DtdLuH/TXw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YYK8IAAADdAAAADwAAAAAAAAAAAAAA&#10;AAChAgAAZHJzL2Rvd25yZXYueG1sUEsFBgAAAAAEAAQA+QAAAJADAAAAAA==&#10;" strokeweight="1.25pt"/>
                  <v:shape id="AutoShape 7274" o:spid="_x0000_s121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31IsQAAADdAAAADwAAAGRycy9kb3ducmV2LnhtbERPS2vCQBC+F/wPywje6sZCpY2uIn2A&#10;B1uIrQdvY3ZMgtnZkF2T2F/fORR6/Pjey/XgatVRGyrPBmbTBBRx7m3FhYHvr/f7J1AhIlusPZOB&#10;GwVYr0Z3S0yt7zmjbh8LJSEcUjRQxtikWoe8JIdh6hti4c6+dRgFtoW2LfYS7mr9kCRz7bBiaSix&#10;oZeS8sv+6gw8XvvTcT7jbPPx9nrIfrr883LYGTMZD5sFqEhD/Bf/ubdWfM+J7Jc38gT0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zfUixAAAAN0AAAAPAAAAAAAAAAAA&#10;AAAAAKECAABkcnMvZG93bnJldi54bWxQSwUGAAAAAAQABAD5AAAAkgMAAAAA&#10;" strokeweight="1.25pt"/>
                </v:group>
                <v:group id="Group 7275" o:spid="_x0000_s1220" style="position:absolute;left:69246;top:1771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ObcxgAAAN0A&#10;AAAPAAAAAAAAAAAAAAAAAKoCAABkcnMvZG93bnJldi54bWxQSwUGAAAAAAQABAD6AAAAnQMAAAAA&#10;">
                  <v:rect id="Rectangle 7276" o:spid="_x0000_s122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G6MUA&#10;AADdAAAADwAAAGRycy9kb3ducmV2LnhtbESPQWsCMRSE7wX/Q3iCt5p1wapbo0ihWBChtfX+2Lzu&#10;Lm5e1iSraX+9KQg9DjPzDbNcR9OKCznfWFYwGWcgiEurG64UfH2+Ps5B+ICssbVMCn7Iw3o1eFhi&#10;oe2VP+hyCJVIEPYFKqhD6AopfVmTQT+2HXHyvq0zGJJ0ldQOrwluWpln2ZM02HBaqLGjl5rK06E3&#10;Crr9tN/Ozjv3e5z37yXuog15VGo0jJtnEIFi+A/f229awXSR5fD3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0IboxQAAAN0AAAAPAAAAAAAAAAAAAAAAAJgCAABkcnMv&#10;ZG93bnJldi54bWxQSwUGAAAAAAQABAD1AAAAigMAAAAA&#10;" strokeweight="2pt"/>
                  <v:shape id="AutoShape 7277" o:spid="_x0000_s122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W128MAAADdAAAADwAAAGRycy9kb3ducmV2LnhtbESPQWsCMRSE70L/Q3iF3jSpVWu3RpGC&#10;4HVVen5snrtLNy/rJuum/94IgsdhZr5hVptoG3GlzteONbxPFAjiwpmaSw2n4268BOEDssHGMWn4&#10;Jw+b9ctohZlxA+d0PYRSJAj7DDVUIbSZlL6oyKKfuJY4eWfXWQxJdqU0HQ4Jbhs5VWohLdacFips&#10;6aei4u/QWw15fil/ex+H7fIcP2cnM7Oq32v99hq33yACxfAMP9p7o2H+pT7g/iY9Ab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ltdvDAAAA3QAAAA8AAAAAAAAAAAAA&#10;AAAAoQIAAGRycy9kb3ducmV2LnhtbFBLBQYAAAAABAAEAPkAAACRAwAAAAA=&#10;" strokeweight="1.25pt"/>
                  <v:shape id="AutoShape 7278" o:spid="_x0000_s122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zIcgAAADdAAAADwAAAGRycy9kb3ducmV2LnhtbESPQWvCQBSE74X+h+UVvNWNxUqNriLV&#10;Qg8qJNWDt9fsaxLMvg3ZNUn99d2C4HGY+WaY+bI3lWipcaVlBaNhBII4s7rkXMHh6+P5DYTzyBor&#10;y6TglxwsF48Pc4y17TihNvW5CCXsYlRQeF/HUrqsIINuaGvi4P3YxqAPssmlbrAL5aaSL1E0kQZL&#10;DgsF1vReUHZOL0bB66X7Pk1GnKx2m/UxubbZ/nzcKjV46lczEJ56fw/f6E8duGk0hv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bzIcgAAADdAAAADwAAAAAA&#10;AAAAAAAAAAChAgAAZHJzL2Rvd25yZXYueG1sUEsFBgAAAAAEAAQA+QAAAJYDAAAAAA==&#10;" strokeweight="1.25pt"/>
                </v:group>
                <v:rect id="Rectangle 7280" o:spid="_x0000_s1224" style="position:absolute;left:40481;top:16764;width:287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2CcYA&#10;AADdAAAADwAAAGRycy9kb3ducmV2LnhtbESPQWsCMRCF74L/IYzQS6nZLdrWrVHEIhZP3W3pediM&#10;u0s3kyVJNf57Uyh4fLx535u3XEfTixM531lWkE8zEMS11R03Cr4+dw8vIHxA1thbJgUX8rBejUdL&#10;LLQ9c0mnKjQiQdgXqKANYSik9HVLBv3UDsTJO1pnMCTpGqkdnhPc9PIxy56kwY5TQ4sDbVuqf6pf&#10;k97IY/ld7e8v9mDfyi7XbvYRn5W6m8TNK4hAMdyO/9PvWsF8kc3hb01C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2CcYAAADdAAAADwAAAAAAAAAAAAAAAACYAgAAZHJz&#10;L2Rvd25yZXYueG1sUEsFBgAAAAAEAAQA9QAAAIsDAAAAAA==&#10;" filled="f" fillcolor="#8db3e2" strokeweight="2pt">
                  <v:textbox>
                    <w:txbxContent>
                      <w:p w14:paraId="227BCEB5" w14:textId="77777777" w:rsidR="007A3583" w:rsidRPr="00A32E12" w:rsidRDefault="007A3583" w:rsidP="00A32E12">
                        <w:pPr>
                          <w:rPr>
                            <w:szCs w:val="18"/>
                          </w:rPr>
                        </w:pPr>
                        <w:proofErr w:type="spellStart"/>
                        <w:proofErr w:type="gramStart"/>
                        <w:r w:rsidRPr="00A32E12">
                          <w:rPr>
                            <w:rFonts w:cs="Arial"/>
                            <w:bCs/>
                            <w:sz w:val="18"/>
                            <w:szCs w:val="18"/>
                          </w:rPr>
                          <w:t>asram:</w:t>
                        </w:r>
                        <w:proofErr w:type="gramEnd"/>
                        <w:r w:rsidRPr="00A32E12">
                          <w:rPr>
                            <w:rFonts w:cs="Arial"/>
                            <w:bCs/>
                            <w:sz w:val="18"/>
                            <w:szCs w:val="18"/>
                          </w:rPr>
                          <w:t>SpecifiedCISCRLSupplyChainTradeDelivery</w:t>
                        </w:r>
                        <w:proofErr w:type="spellEnd"/>
                      </w:p>
                    </w:txbxContent>
                  </v:textbox>
                </v:rect>
                <v:shape id="AutoShape 7281" o:spid="_x0000_s1225" type="#_x0000_t32" style="position:absolute;left:36480;top:1866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7IMUAAADdAAAADwAAAGRycy9kb3ducmV2LnhtbESPQYvCMBSE74L/ITzBm6aKumvXKCKI&#10;IqjoLu710bxti81LaWKt/94Iwh6HmfmGmS0aU4iaKpdbVjDoRyCIE6tzThX8fK97nyCcR9ZYWCYF&#10;D3KwmLdbM4y1vfOJ6rNPRYCwi1FB5n0ZS+mSjAy6vi2Jg/dnK4M+yCqVusJ7gJtCDqNoIg3mHBYy&#10;LGmVUXI934yC+ng5fKzLenP06WV02o2mv2j2SnU7zfILhKfG/4ff7a1WMJ5GE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7IMUAAADdAAAADwAAAAAAAAAA&#10;AAAAAAChAgAAZHJzL2Rvd25yZXYueG1sUEsFBgAAAAAEAAQA+QAAAJMDAAAAAA==&#10;" strokeweight="2pt"/>
                <v:rect id="Rectangle 7283" o:spid="_x0000_s1226" style="position:absolute;left:32670;top:895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clcMUA&#10;AADdAAAADwAAAGRycy9kb3ducmV2LnhtbESP3WoCMRSE7wu+QzhC72pWwaqrUaRQWhCh/t0fNsfd&#10;xc3JNslq2qdvhIKXw8x8wyxW0TTiSs7XlhUMBxkI4sLqmksFx8P7yxSED8gaG8uk4Ic8rJa9pwXm&#10;2t54R9d9KEWCsM9RQRVCm0vpi4oM+oFtiZN3ts5gSNKVUju8Jbhp5CjLXqXBmtNChS29VVRc9p1R&#10;0G7H3cfke+N+T9Puq8BNtGEUlXrux/UcRKAYHuH/9qdWMJ5lE7i/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yVwxQAAAN0AAAAPAAAAAAAAAAAAAAAAAJgCAABkcnMv&#10;ZG93bnJldi54bWxQSwUGAAAAAAQABAD1AAAAigMAAAAA&#10;" strokeweight="2pt"/>
                <v:shape id="AutoShape 7285" o:spid="_x0000_s1227" type="#_x0000_t32" style="position:absolute;left:32575;top:981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ycIAAADdAAAADwAAAGRycy9kb3ducmV2LnhtbERPy4rCMBTdD/gP4QruxtTBZzWKDMgM&#10;ghYf6PbSXNtic1OaWOvfm8XALA/nvVi1phQN1a6wrGDQj0AQp1YXnCk4nzafUxDOI2ssLZOCFzlY&#10;LTsfC4y1ffKBmqPPRAhhF6OC3PsqltKlORl0fVsRB+5ma4M+wDqTusZnCDel/IqisTRYcGjIsaLv&#10;nNL78WEUNMllP9lUzU/is8vwsB3Ormh2SvW67XoOwlPr/8V/7l+tYDSLwtzwJjw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KycIAAADdAAAADwAAAAAAAAAAAAAA&#10;AAChAgAAZHJzL2Rvd25yZXYueG1sUEsFBgAAAAAEAAQA+QAAAJADAAAAAA==&#10;" strokeweight="2pt"/>
                <v:rect id="Rectangle 7286" o:spid="_x0000_s1228" style="position:absolute;left:40576;width:251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K8DMYA&#10;AADdAAAADwAAAGRycy9kb3ducmV2LnhtbESPT2sCMRDF7wW/QxjBi9TsSv+5NYpYisVTd1t6HjbT&#10;3cXNZEmixm/fCEKPjzfv9+Yt19H04kTOd5YV5LMMBHFtdceNgu+v9/sXED4ga+wtk4ILeVivRndL&#10;LLQ9c0mnKjQiQdgXqKANYSik9HVLBv3MDsTJ+7XOYEjSNVI7PCe46eU8y56kwY5TQ4sDbVuqD9XR&#10;pDfyWP5Uu+nF7u1b2eXaPXzGZ6Um47h5BREohv/jW/pDK3hcZAu4rkkI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K8DMYAAADdAAAADwAAAAAAAAAAAAAAAACYAgAAZHJz&#10;L2Rvd25yZXYueG1sUEsFBgAAAAAEAAQA9QAAAIsDAAAAAA==&#10;" filled="f" fillcolor="#8db3e2" strokeweight="2pt">
                  <v:textbox>
                    <w:txbxContent>
                      <w:p w14:paraId="227BCEB6" w14:textId="77777777" w:rsidR="007A3583" w:rsidRPr="00CF08B2" w:rsidRDefault="007A3583" w:rsidP="00A32E12">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AssociatedCIDocumentLineDocument</w:t>
                        </w:r>
                        <w:proofErr w:type="spellEnd"/>
                      </w:p>
                    </w:txbxContent>
                  </v:textbox>
                </v:rect>
                <v:rect id="Rectangle 7287" o:spid="_x0000_s1229" style="position:absolute;left:40481;top:5429;width:188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GDTMUA&#10;AADdAAAADwAAAGRycy9kb3ducmV2LnhtbESPTU/DMAyG70j8h8hIXBBLi/hat2xCIATaiXYTZ6vx&#10;2mqNUyVhy/49PiBxtF6/jx8v19mN6kghDp4NlLMCFHHr7cCdgd32/fYZVEzIFkfPZOBMEdary4sl&#10;VtafuKZjkzolEI4VGuhTmiqtY9uTwzjzE7Fkex8cJhlDp23Ak8DdqO+K4lE7HFgu9DjRa0/toflx&#10;olHm+rv5uDn7jX+rh9KG+6/8ZMz1VX5ZgEqU0//yX/vTGniYl+Iv3wgC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YNMxQAAAN0AAAAPAAAAAAAAAAAAAAAAAJgCAABkcnMv&#10;ZG93bnJldi54bWxQSwUGAAAAAAQABAD1AAAAigMAAAAA&#10;" filled="f" fillcolor="#8db3e2" strokeweight="2pt">
                  <v:textbox>
                    <w:txbxContent>
                      <w:p w14:paraId="227BCEB7" w14:textId="77777777" w:rsidR="007A3583" w:rsidRPr="00CF08B2" w:rsidRDefault="007A3583" w:rsidP="00A32E12">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SpecifiedCITradeProduct</w:t>
                        </w:r>
                        <w:proofErr w:type="spellEnd"/>
                      </w:p>
                    </w:txbxContent>
                  </v:textbox>
                </v:rect>
                <v:shape id="AutoShape 7288" o:spid="_x0000_s1230" type="#_x0000_t32" style="position:absolute;left:36576;top:1524;width:114;height:172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WU/8QAAADdAAAADwAAAGRycy9kb3ducmV2LnhtbESP3WoCMRSE7wu+QzhC72p2+yO6GkUK&#10;0iIUcRW8PWyOu4vJybKJGt++EQq9HGbmG2a+jNaIK/W+dawgH2UgiCunW64VHPbrlwkIH5A1Gsek&#10;4E4elovB0xwL7W68o2sZapEg7AtU0ITQFVL6qiGLfuQ64uSdXG8xJNnXUvd4S3Br5GuWjaXFltNC&#10;gx19NlSdy4tVsH37Mu8RtYnl8TTB++5nI61W6nkYVzMQgWL4D/+1v7WCj2mew+NNeg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ZT/xAAAAN0AAAAPAAAAAAAAAAAA&#10;AAAAAKECAABkcnMvZG93bnJldi54bWxQSwUGAAAAAAQABAD5AAAAkgMAAAAA&#10;" strokeweight="2pt"/>
                <v:shape id="AutoShape 7289" o:spid="_x0000_s1231" type="#_x0000_t32" style="position:absolute;left:36576;top:742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0r/scAAADdAAAADwAAAGRycy9kb3ducmV2LnhtbESPW2vCQBSE3wv+h+UUfKsbQ3oxuoZS&#10;CIrQihf09ZA9TYLZsyG7xvTfu4VCH4eZ+YZZZINpRE+dqy0rmE4iEMSF1TWXCo6H/OkNhPPIGhvL&#10;pOCHHGTL0cMCU21vvKN+70sRIOxSVFB536ZSuqIig25iW+LgfdvOoA+yK6Xu8BbgppFxFL1IgzWH&#10;hQpb+qiouOyvRkG/PX295m2/2vrylOw2yeyM5lOp8ePwPgfhafD/4b/2Wit4nk1j+H0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XSv+xwAAAN0AAAAPAAAAAAAA&#10;AAAAAAAAAKECAABkcnMvZG93bnJldi54bWxQSwUGAAAAAAQABAD5AAAAlQMAAAAA&#10;" strokeweight="2pt"/>
                <v:rect id="Rectangle 7290" o:spid="_x0000_s1232" style="position:absolute;left:40671;top:10953;width:2928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O8cA&#10;AADdAAAADwAAAGRycy9kb3ducmV2LnhtbESPzU7DMBCE70i8g7VIvSDqpD9QQt2qAlVUPZGAel7F&#10;SxIRryPbbd23x5WQOI5m55ud5TqaXpzI+c6ygnycgSCure64UfD1uX1YgPABWWNvmRRcyMN6dXuz&#10;xELbM5d0qkIjEoR9gQraEIZCSl+3ZNCP7UCcvG/rDIYkXSO1w3OCm15OsuxRGuw4NbQ40GtL9U91&#10;NOmNPJaH6v3+Yvf2rexy7WYf8Ump0V3cvIAIFMP/8V96pxXMn/MpXNckB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jHTvHAAAA3QAAAA8AAAAAAAAAAAAAAAAAmAIAAGRy&#10;cy9kb3ducmV2LnhtbFBLBQYAAAAABAAEAPUAAACMAwAAAAA=&#10;" filled="f" fillcolor="#8db3e2" strokeweight="2pt">
                  <v:textbox>
                    <w:txbxContent>
                      <w:p w14:paraId="227BCEB8" w14:textId="77777777" w:rsidR="007A3583" w:rsidRPr="00A32E12" w:rsidRDefault="007A3583" w:rsidP="00A32E12">
                        <w:pPr>
                          <w:rPr>
                            <w:szCs w:val="18"/>
                          </w:rPr>
                        </w:pPr>
                        <w:proofErr w:type="spellStart"/>
                        <w:proofErr w:type="gramStart"/>
                        <w:r w:rsidRPr="00A32E12">
                          <w:rPr>
                            <w:rFonts w:cs="Arial"/>
                            <w:bCs/>
                            <w:sz w:val="18"/>
                            <w:szCs w:val="18"/>
                          </w:rPr>
                          <w:t>asram:</w:t>
                        </w:r>
                        <w:proofErr w:type="gramEnd"/>
                        <w:r w:rsidRPr="00A32E12">
                          <w:rPr>
                            <w:rFonts w:cs="Arial"/>
                            <w:bCs/>
                            <w:sz w:val="18"/>
                            <w:szCs w:val="18"/>
                          </w:rPr>
                          <w:t>SpecifiedCISSupplyChainTradeAgreement</w:t>
                        </w:r>
                        <w:proofErr w:type="spellEnd"/>
                      </w:p>
                    </w:txbxContent>
                  </v:textbox>
                </v:rect>
                <v:shape id="AutoShape 7291" o:spid="_x0000_s1233" type="#_x0000_t32" style="position:absolute;left:36671;top:1266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WEcYAAADdAAAADwAAAGRycy9kb3ducmV2LnhtbESP3WrCQBSE7wu+w3IE7+pGSatGVxFB&#10;lEIVf9DbQ/aYBLNnQ3aN6dt3CwUvh5n5hpktWlOKhmpXWFYw6EcgiFOrC84UnE/r9zEI55E1lpZJ&#10;wQ85WMw7bzNMtH3ygZqjz0SAsEtQQe59lUjp0pwMur6tiIN3s7VBH2SdSV3jM8BNKYdR9CkNFhwW&#10;cqxolVN6Pz6MgmZ/2Y3WVbPZ++wSH77iyRXNt1K9brucgvDU+lf4v73VCj4mgxj+3o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4FhHGAAAA3QAAAA8AAAAAAAAA&#10;AAAAAAAAoQIAAGRycy9kb3ducmV2LnhtbFBLBQYAAAAABAAEAPkAAACUAwAAAAA=&#10;" strokeweight="2pt"/>
                <v:shape id="AutoShape 7292" o:spid="_x0000_s1234" type="#_x0000_t32" style="position:absolute;left:36671;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SzisUAAADdAAAADwAAAGRycy9kb3ducmV2LnhtbESPQYvCMBSE74L/IbwFb5oq6q5do4gg&#10;iqCiu7jXR/O2LTYvpYm1/nsjCB6HmfmGmc4bU4iaKpdbVtDvRSCIE6tzThX8/qy6XyCcR9ZYWCYF&#10;d3Iwn7VbU4y1vfGR6pNPRYCwi1FB5n0ZS+mSjAy6ni2Jg/dvK4M+yCqVusJbgJtCDqJoLA3mHBYy&#10;LGmZUXI5XY2C+nDef67Ken3w6Xl43A4nf2h2SnU+msU3CE+Nf4df7Y1WMJr0R/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7SzisUAAADdAAAADwAAAAAAAAAA&#10;AAAAAAChAgAAZHJzL2Rvd25yZXYueG1sUEsFBgAAAAAEAAQA+QAAAJMDAAAAAA==&#10;" strokeweight="2pt"/>
                <v:shape id="AutoShape 7293" o:spid="_x0000_s1235" type="#_x0000_t32" style="position:absolute;left:34099;top:9906;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Yt/cUAAADdAAAADwAAAGRycy9kb3ducmV2LnhtbESPQYvCMBSE74L/IbwFb5oq6q5do4gg&#10;iqCiu7jXR/O2LTYvpYm1/nsjCB6HmfmGmc4bU4iaKpdbVtDvRSCIE6tzThX8/qy6XyCcR9ZYWCYF&#10;d3Iwn7VbU4y1vfGR6pNPRYCwi1FB5n0ZS+mSjAy6ni2Jg/dvK4M+yCqVusJbgJtCDqJoLA3mHBYy&#10;LGmZUXI5XY2C+nDef67Ken3w6Xl43A4nf2h2SnU+msU3CE+Nf4df7Y1WMJr0x/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Yt/cUAAADdAAAADwAAAAAAAAAA&#10;AAAAAAChAgAAZHJzL2Rvd25yZXYueG1sUEsFBgAAAAAEAAQA+QAAAJMDAAAAAA==&#10;" strokeweight="2pt"/>
                <v:rect id="Rechteck 6068" o:spid="_x0000_s1236" style="position:absolute;top:8382;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XY8IA&#10;AADdAAAADwAAAGRycy9kb3ducmV2LnhtbERPTYvCMBC9C/sfwix4EU3dQ5GuUURYtiyCWF3PQzO2&#10;xWZSm9jWf28OgsfH+16uB1OLjlpXWVYwn0UgiHOrKy4UnI4/0wUI55E11pZJwYMcrFcfoyUm2vZ8&#10;oC7zhQgh7BJUUHrfJFK6vCSDbmYb4sBdbGvQB9gWUrfYh3BTy68oiqXBikNDiQ1tS8qv2d0o6PN9&#10;dz7ufuV+ck4t39LbNvv/U2r8OWy+QXga/Fv8cqdaQRzFYW54E5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qBdjwgAAAN0AAAAPAAAAAAAAAAAAAAAAAJgCAABkcnMvZG93&#10;bnJldi54bWxQSwUGAAAAAAQABAD1AAAAhwMAAAAA&#10;" filled="f" stroked="f">
                  <v:textbox>
                    <w:txbxContent>
                      <w:p w14:paraId="227BCEB9" w14:textId="77777777" w:rsidR="007A3583" w:rsidRDefault="007A3583" w:rsidP="008D4E2A">
                        <w:pPr>
                          <w:rPr>
                            <w:rFonts w:cs="Arial"/>
                            <w:b/>
                            <w:color w:val="C00000"/>
                            <w:sz w:val="24"/>
                            <w:szCs w:val="24"/>
                            <w:lang w:val="de-DE"/>
                          </w:rPr>
                        </w:pPr>
                        <w:r>
                          <w:rPr>
                            <w:rFonts w:cs="Arial"/>
                            <w:b/>
                            <w:color w:val="C00000"/>
                            <w:sz w:val="24"/>
                            <w:szCs w:val="24"/>
                            <w:lang w:val="de-DE"/>
                          </w:rPr>
                          <w:t>1</w:t>
                        </w:r>
                      </w:p>
                    </w:txbxContent>
                  </v:textbox>
                </v:rect>
                <v:rect id="Rechteck 6069" o:spid="_x0000_s1237" style="position:absolute;left:36861;top:7334;width:4555;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y+MYA&#10;AADdAAAADwAAAGRycy9kb3ducmV2LnhtbESPT2vCQBTE7wW/w/KEXopu7CHU6CoiiKEUpPHP+ZF9&#10;JsHs25hdk/TbdwsFj8PM/IZZrgdTi45aV1lWMJtGIIhzqysuFJyOu8kHCOeRNdaWScEPOVivRi9L&#10;TLTt+Zu6zBciQNglqKD0vkmkdHlJBt3UNsTBu9rWoA+yLaRusQ9wU8v3KIqlwYrDQokNbUvKb9nD&#10;KOjzQ3c5fu3l4e2SWr6n9212/lTqdTxsFiA8Df4Z/m+nWkEcx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Sy+MYAAADdAAAADwAAAAAAAAAAAAAAAACYAgAAZHJz&#10;L2Rvd25yZXYueG1sUEsFBgAAAAAEAAQA9QAAAIsDAAAAAA==&#10;" filled="f" stroked="f">
                  <v:textbox>
                    <w:txbxContent>
                      <w:p w14:paraId="227BCEBA" w14:textId="77777777" w:rsidR="007A3583" w:rsidRPr="00AF152F" w:rsidRDefault="007A3583" w:rsidP="00AF152F">
                        <w:pPr>
                          <w:rPr>
                            <w:rFonts w:cs="Arial"/>
                            <w:b/>
                            <w:color w:val="C00000"/>
                            <w:sz w:val="24"/>
                            <w:szCs w:val="24"/>
                            <w:lang w:val="de-DE"/>
                          </w:rPr>
                        </w:pPr>
                        <w:r w:rsidRPr="00AF152F">
                          <w:rPr>
                            <w:rFonts w:cs="Arial"/>
                            <w:b/>
                            <w:color w:val="C00000"/>
                            <w:sz w:val="24"/>
                            <w:szCs w:val="24"/>
                            <w:lang w:val="de-DE"/>
                          </w:rPr>
                          <w:t>1..*</w:t>
                        </w:r>
                      </w:p>
                    </w:txbxContent>
                  </v:textbox>
                </v:rect>
                <w10:anchorlock/>
              </v:group>
            </w:pict>
          </mc:Fallback>
        </mc:AlternateContent>
      </w:r>
    </w:p>
    <w:p w14:paraId="227BCB94" w14:textId="77777777" w:rsidR="008A6411" w:rsidRDefault="008A6411" w:rsidP="005D4B36">
      <w:pPr>
        <w:tabs>
          <w:tab w:val="left" w:pos="837"/>
        </w:tabs>
        <w:spacing w:line="240" w:lineRule="auto"/>
        <w:rPr>
          <w:sz w:val="18"/>
          <w:szCs w:val="18"/>
        </w:rPr>
      </w:pPr>
      <w:bookmarkStart w:id="40" w:name="_asram:ApplicableCIPOHSupplyChainTra"/>
      <w:bookmarkEnd w:id="40"/>
    </w:p>
    <w:p w14:paraId="227BCB95" w14:textId="77777777" w:rsidR="001C4BF4" w:rsidRDefault="005D4B36" w:rsidP="001C4BF4">
      <w:pPr>
        <w:pStyle w:val="berschrift3"/>
      </w:pPr>
      <w:bookmarkStart w:id="41" w:name="_asram:ContractReferencedCIReference"/>
      <w:bookmarkStart w:id="42" w:name="_asram:AssociatedCIDocumentLineDocum"/>
      <w:bookmarkStart w:id="43" w:name="_Toc347491227"/>
      <w:bookmarkEnd w:id="41"/>
      <w:bookmarkEnd w:id="42"/>
      <w:proofErr w:type="spellStart"/>
      <w:proofErr w:type="gramStart"/>
      <w:r w:rsidRPr="00ED0E85">
        <w:t>asram:</w:t>
      </w:r>
      <w:proofErr w:type="gramEnd"/>
      <w:r w:rsidRPr="00ED0E85">
        <w:t>AssociatedCIDocumentLineDocument</w:t>
      </w:r>
      <w:bookmarkEnd w:id="43"/>
      <w:proofErr w:type="spellEnd"/>
    </w:p>
    <w:p w14:paraId="227BCB96" w14:textId="77777777" w:rsidR="006E7139" w:rsidRPr="006E7139" w:rsidRDefault="006E7139" w:rsidP="006E7139"/>
    <w:p w14:paraId="227BCB97" w14:textId="77777777" w:rsidR="001C4BF4" w:rsidRPr="001C4BF4" w:rsidRDefault="006E7139" w:rsidP="001C4BF4">
      <w:r>
        <w:rPr>
          <w:noProof/>
          <w:lang w:eastAsia="zh-TW"/>
        </w:rPr>
        <mc:AlternateContent>
          <mc:Choice Requires="wpg">
            <w:drawing>
              <wp:inline distT="0" distB="0" distL="0" distR="0" wp14:anchorId="227BCE25" wp14:editId="227BCE26">
                <wp:extent cx="6257925" cy="502920"/>
                <wp:effectExtent l="0" t="0" r="28575" b="0"/>
                <wp:docPr id="5687" name="Gruppieren 5687"/>
                <wp:cNvGraphicFramePr/>
                <a:graphic xmlns:a="http://schemas.openxmlformats.org/drawingml/2006/main">
                  <a:graphicData uri="http://schemas.microsoft.com/office/word/2010/wordprocessingGroup">
                    <wpg:wgp>
                      <wpg:cNvGrpSpPr/>
                      <wpg:grpSpPr>
                        <a:xfrm>
                          <a:off x="0" y="0"/>
                          <a:ext cx="6257925" cy="502920"/>
                          <a:chOff x="0" y="0"/>
                          <a:chExt cx="6257925" cy="502920"/>
                        </a:xfrm>
                      </wpg:grpSpPr>
                      <wps:wsp>
                        <wps:cNvPr id="5874" name="Rectangle 7299"/>
                        <wps:cNvSpPr>
                          <a:spLocks noChangeArrowheads="1"/>
                        </wps:cNvSpPr>
                        <wps:spPr bwMode="auto">
                          <a:xfrm>
                            <a:off x="295275" y="0"/>
                            <a:ext cx="3297555" cy="344805"/>
                          </a:xfrm>
                          <a:prstGeom prst="rect">
                            <a:avLst/>
                          </a:prstGeom>
                          <a:solidFill>
                            <a:srgbClr val="8DB3E2"/>
                          </a:solidFill>
                          <a:ln w="25400">
                            <a:solidFill>
                              <a:srgbClr val="000000"/>
                            </a:solidFill>
                            <a:miter lim="800000"/>
                            <a:headEnd/>
                            <a:tailEnd/>
                          </a:ln>
                        </wps:spPr>
                        <wps:txbx>
                          <w:txbxContent>
                            <w:p w14:paraId="227BCEBB" w14:textId="77777777" w:rsidR="007A3583" w:rsidRPr="00EC7DD5" w:rsidRDefault="007A3583" w:rsidP="006E7139">
                              <w:pPr>
                                <w:rPr>
                                  <w:szCs w:val="24"/>
                                </w:rPr>
                              </w:pPr>
                              <w:proofErr w:type="spellStart"/>
                              <w:proofErr w:type="gramStart"/>
                              <w:r w:rsidRPr="00EC7DD5">
                                <w:rPr>
                                  <w:rFonts w:cs="Arial"/>
                                  <w:b/>
                                  <w:bCs/>
                                  <w:szCs w:val="20"/>
                                </w:rPr>
                                <w:t>asram:</w:t>
                              </w:r>
                              <w:proofErr w:type="gramEnd"/>
                              <w:r w:rsidRPr="00EC7DD5">
                                <w:rPr>
                                  <w:rFonts w:cs="Arial"/>
                                  <w:b/>
                                  <w:bCs/>
                                  <w:szCs w:val="20"/>
                                </w:rPr>
                                <w:t>AssociatedCIDocumentLineDocument</w:t>
                              </w:r>
                              <w:proofErr w:type="spellEnd"/>
                            </w:p>
                          </w:txbxContent>
                        </wps:txbx>
                        <wps:bodyPr rot="0" vert="horz" wrap="square" lIns="91440" tIns="45720" rIns="91440" bIns="45720" anchor="t" anchorCtr="0" upright="1">
                          <a:noAutofit/>
                        </wps:bodyPr>
                      </wps:wsp>
                      <wpg:grpSp>
                        <wpg:cNvPr id="5875" name="Group 7300"/>
                        <wpg:cNvGrpSpPr>
                          <a:grpSpLocks/>
                        </wpg:cNvGrpSpPr>
                        <wpg:grpSpPr bwMode="auto">
                          <a:xfrm>
                            <a:off x="6067425" y="95250"/>
                            <a:ext cx="190500" cy="166370"/>
                            <a:chOff x="8985" y="3960"/>
                            <a:chExt cx="300" cy="262"/>
                          </a:xfrm>
                        </wpg:grpSpPr>
                        <wps:wsp>
                          <wps:cNvPr id="5876" name="Rectangle 7301"/>
                          <wps:cNvSpPr>
                            <a:spLocks noChangeArrowheads="1"/>
                          </wps:cNvSpPr>
                          <wps:spPr bwMode="auto">
                            <a:xfrm>
                              <a:off x="8985" y="39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77" name="AutoShape 7302"/>
                          <wps:cNvCnPr>
                            <a:cxnSpLocks noChangeShapeType="1"/>
                          </wps:cNvCnPr>
                          <wps:spPr bwMode="auto">
                            <a:xfrm>
                              <a:off x="9069" y="408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78" name="AutoShape 7303"/>
                          <wps:cNvCnPr>
                            <a:cxnSpLocks noChangeShapeType="1"/>
                          </wps:cNvCnPr>
                          <wps:spPr bwMode="auto">
                            <a:xfrm flipV="1">
                              <a:off x="9139" y="403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80" name="Rectangle 7305"/>
                        <wps:cNvSpPr>
                          <a:spLocks noChangeArrowheads="1"/>
                        </wps:cNvSpPr>
                        <wps:spPr bwMode="auto">
                          <a:xfrm>
                            <a:off x="4371975" y="0"/>
                            <a:ext cx="16922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BC" w14:textId="77777777" w:rsidR="007A3583" w:rsidRPr="00EC7DD5" w:rsidRDefault="007A3583" w:rsidP="006E7139">
                              <w:proofErr w:type="spellStart"/>
                              <w:proofErr w:type="gramStart"/>
                              <w:r w:rsidRPr="00EC7DD5">
                                <w:rPr>
                                  <w:rFonts w:cs="Arial"/>
                                  <w:bCs/>
                                  <w:szCs w:val="20"/>
                                </w:rPr>
                                <w:t>asram:</w:t>
                              </w:r>
                              <w:proofErr w:type="gramEnd"/>
                              <w:r w:rsidRPr="00EC7DD5">
                                <w:rPr>
                                  <w:rFonts w:cs="Arial"/>
                                  <w:bCs/>
                                  <w:szCs w:val="20"/>
                                </w:rPr>
                                <w:t>IncludedCINote</w:t>
                              </w:r>
                              <w:proofErr w:type="spellEnd"/>
                            </w:p>
                          </w:txbxContent>
                        </wps:txbx>
                        <wps:bodyPr rot="0" vert="horz" wrap="square" lIns="91440" tIns="45720" rIns="91440" bIns="45720" anchor="t" anchorCtr="0" upright="1">
                          <a:noAutofit/>
                        </wps:bodyPr>
                      </wps:wsp>
                      <wps:wsp>
                        <wps:cNvPr id="5879" name="AutoShape 7304"/>
                        <wps:cNvCnPr>
                          <a:cxnSpLocks noChangeShapeType="1"/>
                        </wps:cNvCnPr>
                        <wps:spPr bwMode="auto">
                          <a:xfrm>
                            <a:off x="37909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1" name="Rectangle 7306"/>
                        <wps:cNvSpPr>
                          <a:spLocks noChangeArrowheads="1"/>
                        </wps:cNvSpPr>
                        <wps:spPr bwMode="auto">
                          <a:xfrm>
                            <a:off x="36004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82" name="AutoShape 7307"/>
                        <wps:cNvCnPr>
                          <a:cxnSpLocks noChangeShapeType="1"/>
                        </wps:cNvCnPr>
                        <wps:spPr bwMode="auto">
                          <a:xfrm>
                            <a:off x="35909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 name="Rechteck 29"/>
                        <wps:cNvSpPr>
                          <a:spLocks noChangeArrowheads="1"/>
                        </wps:cNvSpPr>
                        <wps:spPr bwMode="auto">
                          <a:xfrm>
                            <a:off x="0" y="476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BD" w14:textId="77777777" w:rsidR="007A3583" w:rsidRDefault="007A3583" w:rsidP="006E7139">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656" name="Rechteck 5656"/>
                        <wps:cNvSpPr>
                          <a:spLocks noChangeArrowheads="1"/>
                        </wps:cNvSpPr>
                        <wps:spPr bwMode="auto">
                          <a:xfrm>
                            <a:off x="3981450" y="209550"/>
                            <a:ext cx="466725" cy="293370"/>
                          </a:xfrm>
                          <a:prstGeom prst="rect">
                            <a:avLst/>
                          </a:prstGeom>
                          <a:noFill/>
                          <a:ln>
                            <a:noFill/>
                          </a:ln>
                          <a:extLst/>
                        </wps:spPr>
                        <wps:txbx>
                          <w:txbxContent>
                            <w:p w14:paraId="227BCEBE"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87" o:spid="_x0000_s1238" style="width:492.75pt;height:39.6pt;mso-position-horizontal-relative:char;mso-position-vertical-relative:line" coordsize="62579,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">
                <v:rect id="Rectangle 7299" o:spid="_x0000_s1239" style="position:absolute;left:2952;width:329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WrKMYA&#10;AADdAAAADwAAAGRycy9kb3ducmV2LnhtbESPQWvCQBSE74X+h+UJvdWNYq1GVymRgHgQagten9nX&#10;bGj2bchuTOqv7wqFHoeZ+YZZbwdbiyu1vnKsYDJOQBAXTldcKvj8yJ8XIHxA1lg7JgU/5GG7eXxY&#10;Y6pdz+90PYVSRAj7FBWYEJpUSl8YsujHriGO3pdrLYYo21LqFvsIt7WcJslcWqw4LhhsKDNUfJ86&#10;q2DXnU1+c8YfjlTd9AVdtpzulXoaDW8rEIGG8B/+a++1gpfF6wzu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WrKMYAAADdAAAADwAAAAAAAAAAAAAAAACYAgAAZHJz&#10;L2Rvd25yZXYueG1sUEsFBgAAAAAEAAQA9QAAAIsDAAAAAA==&#10;" fillcolor="#8db3e2" strokeweight="2pt">
                  <v:textbox>
                    <w:txbxContent>
                      <w:p w14:paraId="227BCEBB" w14:textId="77777777" w:rsidR="007A3583" w:rsidRPr="00EC7DD5" w:rsidRDefault="007A3583" w:rsidP="006E7139">
                        <w:pPr>
                          <w:rPr>
                            <w:szCs w:val="24"/>
                          </w:rPr>
                        </w:pPr>
                        <w:proofErr w:type="spellStart"/>
                        <w:proofErr w:type="gramStart"/>
                        <w:r w:rsidRPr="00EC7DD5">
                          <w:rPr>
                            <w:rFonts w:cs="Arial"/>
                            <w:b/>
                            <w:bCs/>
                            <w:szCs w:val="20"/>
                          </w:rPr>
                          <w:t>asram:</w:t>
                        </w:r>
                        <w:proofErr w:type="gramEnd"/>
                        <w:r w:rsidRPr="00EC7DD5">
                          <w:rPr>
                            <w:rFonts w:cs="Arial"/>
                            <w:b/>
                            <w:bCs/>
                            <w:szCs w:val="20"/>
                          </w:rPr>
                          <w:t>AssociatedCIDocumentLineDocument</w:t>
                        </w:r>
                        <w:proofErr w:type="spellEnd"/>
                      </w:p>
                    </w:txbxContent>
                  </v:textbox>
                </v:rect>
                <v:group id="Group 7300" o:spid="_x0000_s1240" style="position:absolute;left:60674;top:952;width:1905;height:1664" coordorigin="8985,396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CcP8YAAADdAAAADwAAAGRycy9kb3ducmV2LnhtbESPQWvCQBSE7wX/w/IE&#10;b3WTSqpEVxFpxYMUjIJ4e2SfSTD7NmS3Sfz33UKhx2FmvmFWm8HUoqPWVZYVxNMIBHFudcWFgsv5&#10;83UBwnlkjbVlUvAkB5v16GWFqbY9n6jLfCEChF2KCkrvm1RKl5dk0E1tQxy8u20N+iDbQuoW+wA3&#10;tXyLondpsOKwUGJDu5LyR/ZtFOx77Lez+KM7Pu675+2cfF2PMSk1GQ/bJQhPg/8P/7UPWkGymCf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kJw/xgAAAN0A&#10;AAAPAAAAAAAAAAAAAAAAAKoCAABkcnMvZG93bnJldi54bWxQSwUGAAAAAAQABAD6AAAAnQMAAAAA&#10;">
                  <v:rect id="Rectangle 7301" o:spid="_x0000_s1241" style="position:absolute;left:8985;top:39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8C8UA&#10;AADdAAAADwAAAGRycy9kb3ducmV2LnhtbESPQWsCMRSE7wX/Q3iCt5pVUJetUUQoFaTQqr0/Nq+7&#10;Szcva5LV6K9vCgWPw8x8wyzX0bTiQs43lhVMxhkI4tLqhisFp+Prcw7CB2SNrWVScCMP69XgaYmF&#10;tlf+pMshVCJB2BeooA6hK6T0ZU0G/dh2xMn7ts5gSNJVUju8Jrhp5TTL5tJgw2mhxo62NZU/h94o&#10;6N5n/dvivHf3r7z/KHEfbZhGpUbDuHkBESiGR/i/vdMKZvli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PwLxQAAAN0AAAAPAAAAAAAAAAAAAAAAAJgCAABkcnMv&#10;ZG93bnJldi54bWxQSwUGAAAAAAQABAD1AAAAigMAAAAA&#10;" strokeweight="2pt"/>
                  <v:shape id="AutoShape 7302" o:spid="_x0000_s1242" type="#_x0000_t32" style="position:absolute;left:9069;top:408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nPOMIAAADdAAAADwAAAGRycy9kb3ducmV2LnhtbESPQYvCMBSE78L+h/AWvGm6ottSjSLC&#10;gte64vnRPNti89JtUpv990YQPA4z8w2z2QXTijv1rrGs4GuegCAurW64UnD+/ZllIJxH1thaJgX/&#10;5GC3/ZhsMNd25ILuJ1+JCGGXo4La+y6X0pU1GXRz2xFH72p7gz7KvpK6xzHCTSsXSfItDTYcF2rs&#10;6FBTeTsNRkFR/FWXwYVxn11DujzrpUmGo1LTz7Bfg/AU/Dv8ah+1glWWpvB8E5+A3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LnPOMIAAADdAAAADwAAAAAAAAAAAAAA&#10;AAChAgAAZHJzL2Rvd25yZXYueG1sUEsFBgAAAAAEAAQA+QAAAJADAAAAAA==&#10;" strokeweight="1.25pt"/>
                  <v:shape id="AutoShape 7303" o:spid="_x0000_s1243" type="#_x0000_t32" style="position:absolute;left:9139;top:403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FxMUAAADdAAAADwAAAGRycy9kb3ducmV2LnhtbERPTWvCQBC9C/0PyxS86UZBK6mrSFXo&#10;oS3E1kNv0+w0CWZnQ3ZN0v76zkHo8fG+19vB1aqjNlSeDcymCSji3NuKCwMf78fJClSIyBZrz2Tg&#10;hwJsN3ejNabW95xRd4qFkhAOKRooY2xSrUNeksMw9Q2xcN++dRgFtoW2LfYS7mo9T5KldlixNJTY&#10;0FNJ+eV0dQYW1/7rcznjbPd62J+z3y5/u5xfjBnfD7tHUJGG+C++uZ+t+FYPMlfeyBP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FxMUAAADdAAAADwAAAAAAAAAA&#10;AAAAAAChAgAAZHJzL2Rvd25yZXYueG1sUEsFBgAAAAAEAAQA+QAAAJMDAAAAAA==&#10;" strokeweight="1.25pt"/>
                </v:group>
                <v:rect id="Rectangle 7305" o:spid="_x0000_s1244" style="position:absolute;left:43719;width:169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ZVsUA&#10;AADdAAAADwAAAGRycy9kb3ducmV2LnhtbESPwUrDQBCG74LvsEzBi9hNRGuI3RZRRPHUpOJ5yI5J&#10;aHY27K7t9u2dg+Bx+Of/5pv1NrtJHSnE0bOBclmAIu68Hbk38Ll/valAxYRscfJMBs4UYbu5vFhj&#10;bf2JGzq2qVcC4VijgSGludY6dgM5jEs/E0v27YPDJGPotQ14Erib9G1RrLTDkeXCgDM9D9Qd2h8n&#10;GmVuvtq367P/8C/NWNpwt8sPxlwt8tMjqEQ5/S//td+tgfuqEn/5Rh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hlWxQAAAN0AAAAPAAAAAAAAAAAAAAAAAJgCAABkcnMv&#10;ZG93bnJldi54bWxQSwUGAAAAAAQABAD1AAAAigMAAAAA&#10;" filled="f" fillcolor="#8db3e2" strokeweight="2pt">
                  <v:textbox>
                    <w:txbxContent>
                      <w:p w14:paraId="227BCEBC" w14:textId="77777777" w:rsidR="007A3583" w:rsidRPr="00EC7DD5" w:rsidRDefault="007A3583" w:rsidP="006E7139">
                        <w:proofErr w:type="spellStart"/>
                        <w:proofErr w:type="gramStart"/>
                        <w:r w:rsidRPr="00EC7DD5">
                          <w:rPr>
                            <w:rFonts w:cs="Arial"/>
                            <w:bCs/>
                            <w:szCs w:val="20"/>
                          </w:rPr>
                          <w:t>asram:</w:t>
                        </w:r>
                        <w:proofErr w:type="gramEnd"/>
                        <w:r w:rsidRPr="00EC7DD5">
                          <w:rPr>
                            <w:rFonts w:cs="Arial"/>
                            <w:bCs/>
                            <w:szCs w:val="20"/>
                          </w:rPr>
                          <w:t>IncludedCINote</w:t>
                        </w:r>
                        <w:proofErr w:type="spellEnd"/>
                      </w:p>
                    </w:txbxContent>
                  </v:textbox>
                </v:rect>
                <v:shape id="AutoShape 7304" o:spid="_x0000_s1245" type="#_x0000_t32" style="position:absolute;left:37909;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dTsscAAADdAAAADwAAAGRycy9kb3ducmV2LnhtbESPQWvCQBSE74L/YXmF3symRatGVymF&#10;oBRq0BZ7fWSfSTD7NmTXJP333YLQ4zAz3zDr7WBq0VHrKssKnqIYBHFudcWFgq/PdLIA4Tyyxtoy&#10;KfghB9vNeLTGRNuej9SdfCEChF2CCkrvm0RKl5dk0EW2IQ7exbYGfZBtIXWLfYCbWj7H8Ys0WHFY&#10;KLGht5Ly6+lmFHTZ+TBPm26X+eI8Pb5Pl99oPpR6fBheVyA8Df4/fG/vtYLZYr6E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x1OyxwAAAN0AAAAPAAAAAAAA&#10;AAAAAAAAAKECAABkcnMvZG93bnJldi54bWxQSwUGAAAAAAQABAD5AAAAlQMAAAAA&#10;" strokeweight="2pt"/>
                <v:rect id="Rectangle 7306" o:spid="_x0000_s1246" style="position:absolute;left:36004;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UWMUA&#10;AADdAAAADwAAAGRycy9kb3ducmV2LnhtbESPQWsCMRSE7wX/Q3iCt5pVsF1Wo4hQKkihtXp/bJ67&#10;i5uXNclq9Nc3hUKPw8x8wyxW0bTiSs43lhVMxhkI4tLqhisFh++35xyED8gaW8uk4E4eVsvB0wIL&#10;bW/8Rdd9qESCsC9QQR1CV0jpy5oM+rHtiJN3ss5gSNJVUju8Jbhp5TTLXqTBhtNCjR1tairP+94o&#10;6D5m/fvrZecex7z/LHEXbZhGpUbDuJ6DCBTDf/ivvdUKZnk+gd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BRYxQAAAN0AAAAPAAAAAAAAAAAAAAAAAJgCAABkcnMv&#10;ZG93bnJldi54bWxQSwUGAAAAAAQABAD1AAAAigMAAAAA&#10;" strokeweight="2pt"/>
                <v:shape id="AutoShape 7307" o:spid="_x0000_s1247" type="#_x0000_t32" style="position:absolute;left:35909;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ax5McAAADdAAAADwAAAGRycy9kb3ducmV2LnhtbESP3WrCQBSE74W+w3IE78xGsW2MbkIp&#10;SEuhij/o7SF7TEKzZ0N2jenbdwuFXg4z8w2zzgfTiJ46V1tWMItiEMSF1TWXCk7HzTQB4TyyxsYy&#10;KfgmB3n2MFpjqu2d99QffCkChF2KCirv21RKV1Rk0EW2JQ7e1XYGfZBdKXWH9wA3jZzH8ZM0WHNY&#10;qLCl14qKr8PNKOh35+3zpu3fdr48L/Yfi+UFzadSk/HwsgLhafD/4b/2u1bwmCRz+H0TnoDM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trHkxwAAAN0AAAAPAAAAAAAA&#10;AAAAAAAAAKECAABkcnMvZG93bnJldi54bWxQSwUGAAAAAAQABAD5AAAAlQMAAAAA&#10;" strokeweight="2pt"/>
                <v:rect id="Rechteck 29" o:spid="_x0000_s1248" style="position:absolute;top:476;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P8QA&#10;AADbAAAADwAAAGRycy9kb3ducmV2LnhtbESPQWvCQBSE74X+h+UVvBTd1ENpYzZShGIQQRqr50f2&#10;mYRm38bsmsR/3xUEj8PMfMMky9E0oqfO1ZYVvM0iEMSF1TWXCn7339MPEM4ja2wsk4IrOVimz08J&#10;xtoO/EN97ksRIOxiVFB538ZSuqIig25mW+LgnWxn0AfZlVJ3OAS4aeQ8it6lwZrDQoUtrSoq/vKL&#10;UTAUu/64367l7vWYWT5n51V+2Cg1eRm/FiA8jf4RvrczrWD+Cb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lD/EAAAA2wAAAA8AAAAAAAAAAAAAAAAAmAIAAGRycy9k&#10;b3ducmV2LnhtbFBLBQYAAAAABAAEAPUAAACJAwAAAAA=&#10;" filled="f" stroked="f">
                  <v:textbox>
                    <w:txbxContent>
                      <w:p w14:paraId="227BCEBD" w14:textId="77777777" w:rsidR="007A3583" w:rsidRDefault="007A3583" w:rsidP="006E7139">
                        <w:pPr>
                          <w:rPr>
                            <w:rFonts w:cs="Arial"/>
                            <w:b/>
                            <w:sz w:val="24"/>
                            <w:szCs w:val="24"/>
                            <w:lang w:val="de-DE"/>
                          </w:rPr>
                        </w:pPr>
                        <w:r>
                          <w:rPr>
                            <w:rFonts w:cs="Arial"/>
                            <w:b/>
                            <w:sz w:val="24"/>
                            <w:szCs w:val="24"/>
                            <w:lang w:val="de-DE"/>
                          </w:rPr>
                          <w:t>1</w:t>
                        </w:r>
                      </w:p>
                    </w:txbxContent>
                  </v:textbox>
                </v:rect>
                <v:rect id="Rechteck 5656" o:spid="_x0000_s1249" style="position:absolute;left:39814;top:2095;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ZT3sYA&#10;AADdAAAADwAAAGRycy9kb3ducmV2LnhtbESP3WrCQBSE7wu+w3KE3hTdVDCU6CoiSEMpiPHn+pA9&#10;JsHs2Zhdk/TtuwWhl8PMfMMs14OpRUetqywreJ9GIIhzqysuFJyOu8kHCOeRNdaWScEPOVivRi9L&#10;TLTt+UBd5gsRIOwSVFB63yRSurwkg25qG+LgXW1r0AfZFlK32Ae4qeUsimJpsOKwUGJD25LyW/Yw&#10;Cvp8312O359y/3ZJLd/T+zY7fyn1Oh42CxCeBv8ffrZTrWAez2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ZT3sYAAADdAAAADwAAAAAAAAAAAAAAAACYAgAAZHJz&#10;L2Rvd25yZXYueG1sUEsFBgAAAAAEAAQA9QAAAIsDAAAAAA==&#10;" filled="f" stroked="f">
                  <v:textbox>
                    <w:txbxContent>
                      <w:p w14:paraId="227BCEBE"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B98" w14:textId="77777777" w:rsidR="00FF1C9B" w:rsidRDefault="00FF1C9B" w:rsidP="00B5765D"/>
    <w:p w14:paraId="227BCB99" w14:textId="77777777" w:rsidR="005D4B36" w:rsidRPr="00ED0E85" w:rsidRDefault="005D4B36" w:rsidP="00ED0E85">
      <w:pPr>
        <w:pStyle w:val="berschrift4"/>
        <w:ind w:left="851" w:hanging="851"/>
        <w:rPr>
          <w:sz w:val="20"/>
          <w:szCs w:val="20"/>
        </w:rPr>
      </w:pPr>
      <w:bookmarkStart w:id="44" w:name="_Toc347491228"/>
      <w:proofErr w:type="spellStart"/>
      <w:proofErr w:type="gramStart"/>
      <w:r w:rsidRPr="00ED0E85">
        <w:rPr>
          <w:sz w:val="20"/>
          <w:szCs w:val="20"/>
        </w:rPr>
        <w:t>asram:</w:t>
      </w:r>
      <w:proofErr w:type="gramEnd"/>
      <w:r w:rsidRPr="00ED0E85">
        <w:rPr>
          <w:sz w:val="20"/>
          <w:szCs w:val="20"/>
        </w:rPr>
        <w:t>IncludedCINote</w:t>
      </w:r>
      <w:bookmarkEnd w:id="44"/>
      <w:proofErr w:type="spellEnd"/>
    </w:p>
    <w:p w14:paraId="227BCB9A" w14:textId="77777777" w:rsidR="009617F1" w:rsidRDefault="009617F1" w:rsidP="00113475"/>
    <w:p w14:paraId="227BCB9B" w14:textId="77777777" w:rsidR="004E67D9" w:rsidRDefault="006E7139" w:rsidP="00113475">
      <w:r>
        <w:rPr>
          <w:noProof/>
          <w:lang w:eastAsia="zh-TW"/>
        </w:rPr>
        <mc:AlternateContent>
          <mc:Choice Requires="wpg">
            <w:drawing>
              <wp:inline distT="0" distB="0" distL="0" distR="0" wp14:anchorId="227BCE27" wp14:editId="227BCE28">
                <wp:extent cx="4434205" cy="1341120"/>
                <wp:effectExtent l="0" t="0" r="23495" b="0"/>
                <wp:docPr id="26" name="Gruppieren 26"/>
                <wp:cNvGraphicFramePr/>
                <a:graphic xmlns:a="http://schemas.openxmlformats.org/drawingml/2006/main">
                  <a:graphicData uri="http://schemas.microsoft.com/office/word/2010/wordprocessingGroup">
                    <wpg:wgp>
                      <wpg:cNvGrpSpPr/>
                      <wpg:grpSpPr>
                        <a:xfrm>
                          <a:off x="0" y="0"/>
                          <a:ext cx="4434205" cy="1341120"/>
                          <a:chOff x="0" y="0"/>
                          <a:chExt cx="4434205" cy="1341120"/>
                        </a:xfrm>
                      </wpg:grpSpPr>
                      <wps:wsp>
                        <wps:cNvPr id="5863" name="Rectangle 7311"/>
                        <wps:cNvSpPr>
                          <a:spLocks noChangeArrowheads="1"/>
                        </wps:cNvSpPr>
                        <wps:spPr bwMode="auto">
                          <a:xfrm>
                            <a:off x="371475" y="419100"/>
                            <a:ext cx="1900555" cy="344805"/>
                          </a:xfrm>
                          <a:prstGeom prst="rect">
                            <a:avLst/>
                          </a:prstGeom>
                          <a:solidFill>
                            <a:srgbClr val="8DB3E2"/>
                          </a:solidFill>
                          <a:ln w="25400">
                            <a:solidFill>
                              <a:srgbClr val="000000"/>
                            </a:solidFill>
                            <a:miter lim="800000"/>
                            <a:headEnd/>
                            <a:tailEnd/>
                          </a:ln>
                        </wps:spPr>
                        <wps:txbx>
                          <w:txbxContent>
                            <w:p w14:paraId="227BCEBF" w14:textId="77777777" w:rsidR="007A3583" w:rsidRPr="003A1997" w:rsidRDefault="007A3583" w:rsidP="001C4BF4">
                              <w:pPr>
                                <w:spacing w:line="240" w:lineRule="auto"/>
                                <w:rPr>
                                  <w:rFonts w:cs="Arial"/>
                                  <w:b/>
                                  <w:bCs/>
                                  <w:szCs w:val="20"/>
                                </w:rPr>
                              </w:pPr>
                              <w:proofErr w:type="spellStart"/>
                              <w:proofErr w:type="gramStart"/>
                              <w:r>
                                <w:rPr>
                                  <w:rFonts w:cs="Arial"/>
                                  <w:b/>
                                  <w:bCs/>
                                  <w:szCs w:val="20"/>
                                </w:rPr>
                                <w:t>asram:</w:t>
                              </w:r>
                              <w:proofErr w:type="gramEnd"/>
                              <w:r w:rsidRPr="005A574F">
                                <w:rPr>
                                  <w:rFonts w:cs="Arial"/>
                                  <w:b/>
                                  <w:bCs/>
                                  <w:szCs w:val="20"/>
                                </w:rPr>
                                <w:t>IncludedCINote</w:t>
                              </w:r>
                              <w:proofErr w:type="spellEnd"/>
                            </w:p>
                          </w:txbxContent>
                        </wps:txbx>
                        <wps:bodyPr rot="0" vert="horz" wrap="square" lIns="91440" tIns="45720" rIns="91440" bIns="45720" anchor="t" anchorCtr="0" upright="1">
                          <a:noAutofit/>
                        </wps:bodyPr>
                      </wps:wsp>
                      <wps:wsp>
                        <wps:cNvPr id="5864" name="AutoShape 7312"/>
                        <wps:cNvCnPr>
                          <a:cxnSpLocks noChangeShapeType="1"/>
                        </wps:cNvCnPr>
                        <wps:spPr bwMode="auto">
                          <a:xfrm>
                            <a:off x="26670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5" name="Rectangle 7313"/>
                        <wps:cNvSpPr>
                          <a:spLocks noChangeArrowheads="1"/>
                        </wps:cNvSpPr>
                        <wps:spPr bwMode="auto">
                          <a:xfrm>
                            <a:off x="22860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66" name="Rectangle 7314"/>
                        <wps:cNvSpPr>
                          <a:spLocks noChangeArrowheads="1"/>
                        </wps:cNvSpPr>
                        <wps:spPr bwMode="auto">
                          <a:xfrm>
                            <a:off x="3067050" y="866775"/>
                            <a:ext cx="13633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0" w14:textId="77777777" w:rsidR="007A3583" w:rsidRPr="000B6F81" w:rsidRDefault="007A3583" w:rsidP="001C4BF4">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wps:txbx>
                        <wps:bodyPr rot="0" vert="horz" wrap="square" lIns="91440" tIns="45720" rIns="91440" bIns="45720" anchor="t" anchorCtr="0" upright="1">
                          <a:noAutofit/>
                        </wps:bodyPr>
                      </wps:wsp>
                      <wps:wsp>
                        <wps:cNvPr id="5867" name="AutoShape 7315"/>
                        <wps:cNvCnPr>
                          <a:cxnSpLocks noChangeShapeType="1"/>
                        </wps:cNvCnPr>
                        <wps:spPr bwMode="auto">
                          <a:xfrm>
                            <a:off x="24765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8" name="AutoShape 7316"/>
                        <wps:cNvCnPr>
                          <a:cxnSpLocks noChangeShapeType="1"/>
                        </wps:cNvCnPr>
                        <wps:spPr bwMode="auto">
                          <a:xfrm>
                            <a:off x="22764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9" name="Rectangle 7317"/>
                        <wps:cNvSpPr>
                          <a:spLocks noChangeArrowheads="1"/>
                        </wps:cNvSpPr>
                        <wps:spPr bwMode="auto">
                          <a:xfrm>
                            <a:off x="3067050" y="0"/>
                            <a:ext cx="13671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1" w14:textId="77777777" w:rsidR="007A3583" w:rsidRPr="000B6F81" w:rsidRDefault="007A3583" w:rsidP="001C4BF4">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wps:txbx>
                        <wps:bodyPr rot="0" vert="horz" wrap="square" lIns="91440" tIns="45720" rIns="91440" bIns="45720" anchor="t" anchorCtr="0" upright="1">
                          <a:noAutofit/>
                        </wps:bodyPr>
                      </wps:wsp>
                      <wps:wsp>
                        <wps:cNvPr id="5870" name="AutoShape 7318"/>
                        <wps:cNvCnPr>
                          <a:cxnSpLocks noChangeShapeType="1"/>
                        </wps:cNvCnPr>
                        <wps:spPr bwMode="auto">
                          <a:xfrm>
                            <a:off x="26670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1" name="AutoShape 7319"/>
                        <wps:cNvCnPr>
                          <a:cxnSpLocks noChangeShapeType="1"/>
                        </wps:cNvCnPr>
                        <wps:spPr bwMode="auto">
                          <a:xfrm>
                            <a:off x="26765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 name="Rechteck 4"/>
                        <wps:cNvSpPr>
                          <a:spLocks noChangeArrowheads="1"/>
                        </wps:cNvSpPr>
                        <wps:spPr bwMode="auto">
                          <a:xfrm>
                            <a:off x="2686050" y="161925"/>
                            <a:ext cx="466725" cy="293370"/>
                          </a:xfrm>
                          <a:prstGeom prst="rect">
                            <a:avLst/>
                          </a:prstGeom>
                          <a:noFill/>
                          <a:ln>
                            <a:noFill/>
                          </a:ln>
                          <a:extLst/>
                        </wps:spPr>
                        <wps:txbx>
                          <w:txbxContent>
                            <w:p w14:paraId="227BCEC2"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 name="Rechteck 5"/>
                        <wps:cNvSpPr>
                          <a:spLocks noChangeArrowheads="1"/>
                        </wps:cNvSpPr>
                        <wps:spPr bwMode="auto">
                          <a:xfrm>
                            <a:off x="2686050" y="10477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3" w14:textId="77777777" w:rsidR="007A3583" w:rsidRDefault="007A3583" w:rsidP="006E713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5" name="Rechteck 15"/>
                        <wps:cNvSpPr>
                          <a:spLocks noChangeArrowheads="1"/>
                        </wps:cNvSpPr>
                        <wps:spPr bwMode="auto">
                          <a:xfrm>
                            <a:off x="0" y="466725"/>
                            <a:ext cx="466725" cy="293370"/>
                          </a:xfrm>
                          <a:prstGeom prst="rect">
                            <a:avLst/>
                          </a:prstGeom>
                          <a:noFill/>
                          <a:ln>
                            <a:noFill/>
                          </a:ln>
                          <a:extLst/>
                        </wps:spPr>
                        <wps:txbx>
                          <w:txbxContent>
                            <w:p w14:paraId="227BCEC4"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26" o:spid="_x0000_s1250" style="width:349.15pt;height:105.6pt;mso-position-horizontal-relative:char;mso-position-vertical-relative:line" coordsize="44342,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">
                <v:rect id="Rectangle 7311" o:spid="_x0000_s1251" style="position:absolute;left:3714;top:4191;width:190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lgcUA&#10;AADdAAAADwAAAGRycy9kb3ducmV2LnhtbESPQWvCQBSE70L/w/IKvelGS4ONrlIsQvBQaBS8vmaf&#10;2WD2bciuGvPru4WCx2FmvmGW69424kqdrx0rmE4SEMSl0zVXCg777XgOwgdkjY1jUnAnD+vV02iJ&#10;mXY3/qZrESoRIewzVGBCaDMpfWnIop+4ljh6J9dZDFF2ldQd3iLcNnKWJKm0WHNcMNjSxlB5Li5W&#10;weflaLaDM373RfWgf9Bt3me5Ui/P/ccCRKA+PML/7VwreJunr/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aWBxQAAAN0AAAAPAAAAAAAAAAAAAAAAAJgCAABkcnMv&#10;ZG93bnJldi54bWxQSwUGAAAAAAQABAD1AAAAigMAAAAA&#10;" fillcolor="#8db3e2" strokeweight="2pt">
                  <v:textbox>
                    <w:txbxContent>
                      <w:p w14:paraId="227BCEBF" w14:textId="77777777" w:rsidR="007A3583" w:rsidRPr="003A1997" w:rsidRDefault="007A3583" w:rsidP="001C4BF4">
                        <w:pPr>
                          <w:spacing w:line="240" w:lineRule="auto"/>
                          <w:rPr>
                            <w:rFonts w:cs="Arial"/>
                            <w:b/>
                            <w:bCs/>
                            <w:szCs w:val="20"/>
                          </w:rPr>
                        </w:pPr>
                        <w:proofErr w:type="spellStart"/>
                        <w:proofErr w:type="gramStart"/>
                        <w:r>
                          <w:rPr>
                            <w:rFonts w:cs="Arial"/>
                            <w:b/>
                            <w:bCs/>
                            <w:szCs w:val="20"/>
                          </w:rPr>
                          <w:t>asram:</w:t>
                        </w:r>
                        <w:proofErr w:type="gramEnd"/>
                        <w:r w:rsidRPr="005A574F">
                          <w:rPr>
                            <w:rFonts w:cs="Arial"/>
                            <w:b/>
                            <w:bCs/>
                            <w:szCs w:val="20"/>
                          </w:rPr>
                          <w:t>IncludedCINote</w:t>
                        </w:r>
                        <w:proofErr w:type="spellEnd"/>
                      </w:p>
                    </w:txbxContent>
                  </v:textbox>
                </v:rect>
                <v:shape id="AutoShape 7312" o:spid="_x0000_s1252" type="#_x0000_t32" style="position:absolute;left:26670;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9q8cYAAADdAAAADwAAAGRycy9kb3ducmV2LnhtbESPQWvCQBSE7wX/w/IKvTWbStSYuooU&#10;pFJQ0ZZ4fWRfk2D2bchuY/rvuwXB4zAz3zCL1WAa0VPnassKXqIYBHFhdc2lgq/PzXMKwnlkjY1l&#10;UvBLDlbL0cMCM22vfKT+5EsRIOwyVFB532ZSuqIigy6yLXHwvm1n0AfZlVJ3eA1w08hxHE+lwZrD&#10;QoUtvVVUXE4/RkF/yPezTdu/H3yZJ8ePZH5Gs1Pq6XFYv4LwNPh7+NbeagWTdJr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favHGAAAA3QAAAA8AAAAAAAAA&#10;AAAAAAAAoQIAAGRycy9kb3ducmV2LnhtbFBLBQYAAAAABAAEAPkAAACUAwAAAAA=&#10;" strokeweight="2pt"/>
                <v:rect id="Rectangle 7313" o:spid="_x0000_s1253" style="position:absolute;left:22860;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0ocUA&#10;AADdAAAADwAAAGRycy9kb3ducmV2LnhtbESPUWvCMBSF3wf+h3CFvc1Uoa50RhmCKMhgc/p+ae7a&#10;suamJqlm+/WLIOzxcM75DmexiqYTF3K+taxgOslAEFdWt1wrOH5ungoQPiBr7CyTgh/ysFqOHhZY&#10;anvlD7ocQi0ShH2JCpoQ+lJKXzVk0E9sT5y8L+sMhiRdLbXDa4KbTs6ybC4NtpwWGuxp3VD1fRiM&#10;gv4tH7bP5737PRXDe4X7aMMsKvU4jq8vIALF8B++t3daQV7Mc7i9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ShxQAAAN0AAAAPAAAAAAAAAAAAAAAAAJgCAABkcnMv&#10;ZG93bnJldi54bWxQSwUGAAAAAAQABAD1AAAAigMAAAAA&#10;" strokeweight="2pt"/>
                <v:rect id="Rectangle 7314" o:spid="_x0000_s1254" style="position:absolute;left:30670;top:8667;width:136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CQ8YA&#10;AADdAAAADwAAAGRycy9kb3ducmV2LnhtbESPwWrDMBBE74X+g9hAL6WRHVo3uFFCSSgtPdVuyHmx&#10;traJtTKSkih/XwUCOQ6z82ZnsYpmEEdyvresIJ9mIIgbq3tuFWx/P57mIHxA1jhYJgVn8rBa3t8t&#10;sNT2xBUd69CKBGFfooIuhLGU0jcdGfRTOxIn7886gyFJ10rt8JTgZpCzLCukwZ5TQ4cjrTtq9vXB&#10;pDfyWO3qz8ez/babqs+1e/6Jr0o9TOL7G4hAMdyOr+kvreBlXhRwWZMQ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PCQ8YAAADdAAAADwAAAAAAAAAAAAAAAACYAgAAZHJz&#10;L2Rvd25yZXYueG1sUEsFBgAAAAAEAAQA9QAAAIsDAAAAAA==&#10;" filled="f" fillcolor="#8db3e2" strokeweight="2pt">
                  <v:textbox>
                    <w:txbxContent>
                      <w:p w14:paraId="227BCEC0" w14:textId="77777777" w:rsidR="007A3583" w:rsidRPr="000B6F81" w:rsidRDefault="007A3583" w:rsidP="001C4BF4">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v:textbox>
                </v:rect>
                <v:shape id="AutoShape 7315" o:spid="_x0000_s1255" type="#_x0000_t32" style="position:absolute;left:24765;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30hsUAAADdAAAADwAAAGRycy9kb3ducmV2LnhtbESP3YrCMBSE74V9h3AWvNN0xb+tRlkE&#10;UQQVddHbQ3O2LduclCbW+vZGELwcZuYbZjpvTCFqqlxuWcFXNwJBnFidc6rg97TsjEE4j6yxsEwK&#10;7uRgPvtoTTHW9sYHqo8+FQHCLkYFmfdlLKVLMjLourYkDt6frQz6IKtU6gpvAW4K2YuioTSYc1jI&#10;sKRFRsn/8WoU1PvzbrQs69Xep+f+YdP/vqDZKtX+bH4mIDw1/h1+tddawWA8HMH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30hsUAAADdAAAADwAAAAAAAAAA&#10;AAAAAAChAgAAZHJzL2Rvd25yZXYueG1sUEsFBgAAAAAEAAQA+QAAAJMDAAAAAA==&#10;" strokeweight="2pt"/>
                <v:shape id="AutoShape 7316" o:spid="_x0000_s1256" type="#_x0000_t32" style="position:absolute;left:2276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Jg9MIAAADdAAAADwAAAGRycy9kb3ducmV2LnhtbERPTYvCMBC9C/sfwix409RFXa1GkQXZ&#10;RdCiK3odmrEtNpPSxFr/vTkIHh/ve75sTSkaql1hWcGgH4EgTq0uOFNw/F/3JiCcR9ZYWiYFD3Kw&#10;XHx05hhre+c9NQefiRDCLkYFufdVLKVLczLo+rYiDtzF1gZ9gHUmdY33EG5K+RVFY2mw4NCQY0U/&#10;OaXXw80oaJLT7ntdNb+Jz07D/WY4PaPZKtX9bFczEJ5a/xa/3H9awWgyDnP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Jg9MIAAADdAAAADwAAAAAAAAAAAAAA&#10;AAChAgAAZHJzL2Rvd25yZXYueG1sUEsFBgAAAAAEAAQA+QAAAJADAAAAAA==&#10;" strokeweight="2pt"/>
                <v:rect id="Rectangle 7317" o:spid="_x0000_s1257" style="position:absolute;left:30670;width:1367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WMcYA&#10;AADdAAAADwAAAGRycy9kb3ducmV2LnhtbESPQWsCMRCF7wX/QxihF6nZLa3VrVGkpVh66q7iedhM&#10;dxc3kyVJNf77RhB6fLx535u3XEfTixM531lWkE8zEMS11R03Cva7j4c5CB+QNfaWScGFPKxXo7sl&#10;FtqeuaRTFRqRIOwLVNCGMBRS+rolg35qB+Lk/VhnMCTpGqkdnhPc9PIxy2bSYMepocWB3lqqj9Wv&#10;SW/ksTxU28nFftn3ssu1e/qOL0rdj+PmFUSgGP6Pb+lPreB5PlvA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WMcYAAADdAAAADwAAAAAAAAAAAAAAAACYAgAAZHJz&#10;L2Rvd25yZXYueG1sUEsFBgAAAAAEAAQA9QAAAIsDAAAAAA==&#10;" filled="f" fillcolor="#8db3e2" strokeweight="2pt">
                  <v:textbox>
                    <w:txbxContent>
                      <w:p w14:paraId="227BCEC1" w14:textId="77777777" w:rsidR="007A3583" w:rsidRPr="000B6F81" w:rsidRDefault="007A3583" w:rsidP="001C4BF4">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v:textbox>
                </v:rect>
                <v:shape id="AutoShape 7318" o:spid="_x0000_s1258" type="#_x0000_t32" style="position:absolute;left:26670;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36L8IAAADdAAAADwAAAGRycy9kb3ducmV2LnhtbERPy4rCMBTdC/MP4Q6409TBZzWKDMgM&#10;glN0RLeX5toWm5vSxFr/3iwEl4fzXqxaU4qGaldYVjDoRyCIU6sLzhQc/ze9KQjnkTWWlknBgxys&#10;lh+dBcba3nlPzcFnIoSwi1FB7n0VS+nSnAy6vq2IA3extUEfYJ1JXeM9hJtSfkXRWBosODTkWNF3&#10;Tun1cDMKmuT0N9lUzU/is9Nwvx3Ozmh2SnU/2/UchKfWv8Uv969WMJpOwv7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36L8IAAADdAAAADwAAAAAAAAAAAAAA&#10;AAChAgAAZHJzL2Rvd25yZXYueG1sUEsFBgAAAAAEAAQA+QAAAJADAAAAAA==&#10;" strokeweight="2pt"/>
                <v:shape id="AutoShape 7319" o:spid="_x0000_s1259" type="#_x0000_t32" style="position:absolute;left:26765;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FftMUAAADdAAAADwAAAGRycy9kb3ducmV2LnhtbESP3YrCMBSE7wXfIRzBO01d3FWrURZB&#10;XIRd8Qe9PTTHtticlCbW+vZGWPBymJlvmNmiMYWoqXK5ZQWDfgSCOLE651TB8bDqjUE4j6yxsEwK&#10;HuRgMW+3Zhhre+cd1XufigBhF6OCzPsyltIlGRl0fVsSB+9iK4M+yCqVusJ7gJtCfkTRlzSYc1jI&#10;sKRlRsl1fzMK6u3pb7Qq6/XWp6fhbjOcnNH8KtXtNN9TEJ4a/w7/t3+0gs/xaAC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FftMUAAADdAAAADwAAAAAAAAAA&#10;AAAAAAChAgAAZHJzL2Rvd25yZXYueG1sUEsFBgAAAAAEAAQA+QAAAJMDAAAAAA==&#10;" strokeweight="2pt"/>
                <v:rect id="Rechteck 4" o:spid="_x0000_s1260" style="position:absolute;left:26860;top:1619;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v:textbox>
                    <w:txbxContent>
                      <w:p w14:paraId="227BCEC2"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v:textbox>
                </v:rect>
                <v:rect id="Rechteck 5" o:spid="_x0000_s1261" style="position:absolute;left:26860;top:10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HcMA&#10;AADaAAAADwAAAGRycy9kb3ducmV2LnhtbESPQWvCQBSE74L/YXlCL6KbFpQ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lHcMAAADaAAAADwAAAAAAAAAAAAAAAACYAgAAZHJzL2Rv&#10;d25yZXYueG1sUEsFBgAAAAAEAAQA9QAAAIgDAAAAAA==&#10;" filled="f" stroked="f">
                  <v:textbox>
                    <w:txbxContent>
                      <w:p w14:paraId="227BCEC3" w14:textId="77777777" w:rsidR="007A3583" w:rsidRDefault="007A3583" w:rsidP="006E7139">
                        <w:pPr>
                          <w:rPr>
                            <w:rFonts w:cs="Arial"/>
                            <w:b/>
                            <w:sz w:val="24"/>
                            <w:szCs w:val="24"/>
                            <w:lang w:val="de-DE"/>
                          </w:rPr>
                        </w:pPr>
                        <w:r>
                          <w:rPr>
                            <w:rFonts w:cs="Arial"/>
                            <w:b/>
                            <w:sz w:val="24"/>
                            <w:szCs w:val="24"/>
                            <w:lang w:val="de-DE"/>
                          </w:rPr>
                          <w:t>0..1</w:t>
                        </w:r>
                      </w:p>
                    </w:txbxContent>
                  </v:textbox>
                </v:rect>
                <v:rect id="Rechteck 15" o:spid="_x0000_s1262" style="position:absolute;top:4667;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textbox>
                    <w:txbxContent>
                      <w:p w14:paraId="227BCEC4" w14:textId="77777777" w:rsidR="007A3583" w:rsidRDefault="007A3583" w:rsidP="006E713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r w:rsidR="001C4BF4">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BA3" w14:textId="77777777" w:rsidTr="009617F1">
        <w:trPr>
          <w:cantSplit/>
          <w:trHeight w:val="329"/>
          <w:tblHeader/>
        </w:trPr>
        <w:tc>
          <w:tcPr>
            <w:tcW w:w="1050" w:type="pct"/>
            <w:shd w:val="clear" w:color="auto" w:fill="FFFFCC"/>
            <w:vAlign w:val="center"/>
          </w:tcPr>
          <w:p w14:paraId="227BCB9C" w14:textId="77777777" w:rsidR="000854DA" w:rsidRPr="000854DA" w:rsidRDefault="000854DA" w:rsidP="009617F1">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B9D" w14:textId="77777777" w:rsidR="000854DA" w:rsidRPr="000854DA" w:rsidRDefault="000854DA" w:rsidP="009617F1">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B9E" w14:textId="77777777" w:rsidR="000854DA" w:rsidRPr="000854DA" w:rsidRDefault="000854DA" w:rsidP="009617F1">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B9F" w14:textId="77777777" w:rsidR="000854DA" w:rsidRPr="000854DA" w:rsidRDefault="000854DA" w:rsidP="009617F1">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BA0" w14:textId="77777777" w:rsidR="000854DA" w:rsidRPr="000854DA" w:rsidRDefault="000854DA" w:rsidP="009617F1">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BA1" w14:textId="77777777" w:rsidR="000854DA" w:rsidRPr="000854DA" w:rsidRDefault="000854DA" w:rsidP="009617F1">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BA2" w14:textId="77777777" w:rsidR="000854DA" w:rsidRPr="000854DA" w:rsidRDefault="000854DA" w:rsidP="009617F1">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BAD" w14:textId="77777777" w:rsidTr="00873E1A">
        <w:trPr>
          <w:cantSplit/>
          <w:trHeight w:val="600"/>
        </w:trPr>
        <w:tc>
          <w:tcPr>
            <w:tcW w:w="1050" w:type="pct"/>
            <w:shd w:val="clear" w:color="auto" w:fill="C00000"/>
            <w:vAlign w:val="center"/>
          </w:tcPr>
          <w:p w14:paraId="227BCBA4" w14:textId="77777777" w:rsidR="000854DA" w:rsidRPr="00873E1A" w:rsidRDefault="000854DA" w:rsidP="009617F1">
            <w:pPr>
              <w:spacing w:line="240" w:lineRule="auto"/>
              <w:rPr>
                <w:rFonts w:eastAsia="Times New Roman" w:cs="Arial"/>
                <w:color w:val="FFFFFF" w:themeColor="background1"/>
                <w:sz w:val="16"/>
                <w:szCs w:val="20"/>
                <w:highlight w:val="yellow"/>
                <w:lang w:eastAsia="de-DE"/>
              </w:rPr>
            </w:pPr>
            <w:r w:rsidRPr="00873E1A">
              <w:rPr>
                <w:rFonts w:cs="Arial"/>
                <w:bCs/>
                <w:color w:val="FFFFFF" w:themeColor="background1"/>
                <w:sz w:val="16"/>
                <w:szCs w:val="20"/>
                <w:lang w:val="de-DE"/>
              </w:rPr>
              <w:t xml:space="preserve"> </w:t>
            </w:r>
            <w:proofErr w:type="spellStart"/>
            <w:r w:rsidRPr="00873E1A">
              <w:rPr>
                <w:rFonts w:cs="Arial"/>
                <w:bCs/>
                <w:color w:val="FFFFFF" w:themeColor="background1"/>
                <w:sz w:val="16"/>
                <w:szCs w:val="20"/>
                <w:lang w:val="de-DE"/>
              </w:rPr>
              <w:t>asram:ContentText</w:t>
            </w:r>
            <w:proofErr w:type="spellEnd"/>
          </w:p>
        </w:tc>
        <w:tc>
          <w:tcPr>
            <w:tcW w:w="450" w:type="pct"/>
            <w:shd w:val="clear" w:color="auto" w:fill="C00000"/>
            <w:vAlign w:val="center"/>
          </w:tcPr>
          <w:p w14:paraId="227BCBA5" w14:textId="77777777" w:rsidR="000854DA" w:rsidRPr="00873E1A" w:rsidRDefault="000854DA" w:rsidP="009617F1">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String</w:t>
            </w:r>
          </w:p>
        </w:tc>
        <w:tc>
          <w:tcPr>
            <w:tcW w:w="400" w:type="pct"/>
            <w:shd w:val="clear" w:color="auto" w:fill="C00000"/>
            <w:vAlign w:val="center"/>
          </w:tcPr>
          <w:p w14:paraId="227BCBA6"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3</w:t>
            </w:r>
          </w:p>
        </w:tc>
        <w:tc>
          <w:tcPr>
            <w:tcW w:w="350" w:type="pct"/>
            <w:shd w:val="clear" w:color="auto" w:fill="C00000"/>
            <w:vAlign w:val="center"/>
          </w:tcPr>
          <w:p w14:paraId="227BCBA7"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6</w:t>
            </w:r>
          </w:p>
        </w:tc>
        <w:tc>
          <w:tcPr>
            <w:tcW w:w="950" w:type="pct"/>
            <w:shd w:val="clear" w:color="auto" w:fill="C00000"/>
            <w:vAlign w:val="center"/>
          </w:tcPr>
          <w:p w14:paraId="227BCBA8"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VMI</w:t>
            </w:r>
          </w:p>
        </w:tc>
        <w:tc>
          <w:tcPr>
            <w:tcW w:w="300" w:type="pct"/>
            <w:shd w:val="clear" w:color="auto" w:fill="C00000"/>
            <w:vAlign w:val="center"/>
          </w:tcPr>
          <w:p w14:paraId="227BCBA9"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BAA"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If “</w:t>
            </w:r>
            <w:proofErr w:type="spellStart"/>
            <w:r w:rsidRPr="00873E1A">
              <w:rPr>
                <w:rFonts w:eastAsia="Times New Roman" w:cs="Arial"/>
                <w:color w:val="FFFFFF" w:themeColor="background1"/>
                <w:sz w:val="16"/>
                <w:szCs w:val="20"/>
                <w:lang w:eastAsia="de-DE"/>
              </w:rPr>
              <w:t>asram:SubjectCode</w:t>
            </w:r>
            <w:proofErr w:type="spellEnd"/>
            <w:r w:rsidRPr="00873E1A">
              <w:rPr>
                <w:rFonts w:eastAsia="Times New Roman" w:cs="Arial"/>
                <w:color w:val="FFFFFF" w:themeColor="background1"/>
                <w:sz w:val="16"/>
                <w:szCs w:val="20"/>
                <w:lang w:eastAsia="de-DE"/>
              </w:rPr>
              <w:t>” is equal to Value "P", the following assignment is valid:</w:t>
            </w:r>
          </w:p>
          <w:p w14:paraId="227BCBAB" w14:textId="77777777" w:rsidR="000854DA" w:rsidRPr="00873E1A" w:rsidRDefault="000854DA" w:rsidP="009617F1">
            <w:pPr>
              <w:spacing w:line="240" w:lineRule="auto"/>
              <w:rPr>
                <w:rFonts w:eastAsia="Times New Roman" w:cs="Arial"/>
                <w:color w:val="FFFFFF" w:themeColor="background1"/>
                <w:sz w:val="16"/>
                <w:szCs w:val="20"/>
                <w:lang w:eastAsia="de-DE"/>
              </w:rPr>
            </w:pPr>
          </w:p>
          <w:p w14:paraId="227BCBAC" w14:textId="77777777" w:rsidR="000854DA" w:rsidRPr="00873E1A" w:rsidRDefault="000854DA" w:rsidP="009617F1">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Process: Possible values: VMI / STA</w:t>
            </w:r>
          </w:p>
        </w:tc>
      </w:tr>
      <w:tr w:rsidR="000854DA" w:rsidRPr="00020133" w14:paraId="227BCBB7" w14:textId="77777777" w:rsidTr="00873E1A">
        <w:trPr>
          <w:cantSplit/>
          <w:trHeight w:val="318"/>
        </w:trPr>
        <w:tc>
          <w:tcPr>
            <w:tcW w:w="1050" w:type="pct"/>
            <w:shd w:val="clear" w:color="auto" w:fill="92D050"/>
            <w:vAlign w:val="center"/>
          </w:tcPr>
          <w:p w14:paraId="227BCBAE"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r w:rsidRPr="000854DA">
              <w:rPr>
                <w:rFonts w:eastAsia="Times New Roman" w:cs="Arial"/>
                <w:color w:val="000000"/>
                <w:sz w:val="16"/>
                <w:szCs w:val="20"/>
                <w:highlight w:val="yellow"/>
                <w:lang w:eastAsia="de-DE"/>
              </w:rPr>
              <w:t xml:space="preserve"> </w:t>
            </w:r>
          </w:p>
        </w:tc>
        <w:tc>
          <w:tcPr>
            <w:tcW w:w="450" w:type="pct"/>
            <w:shd w:val="clear" w:color="auto" w:fill="92D050"/>
            <w:vAlign w:val="center"/>
          </w:tcPr>
          <w:p w14:paraId="227BCBAF"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B0"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w:t>
            </w:r>
          </w:p>
        </w:tc>
        <w:tc>
          <w:tcPr>
            <w:tcW w:w="350" w:type="pct"/>
            <w:shd w:val="clear" w:color="auto" w:fill="92D050"/>
            <w:vAlign w:val="center"/>
          </w:tcPr>
          <w:p w14:paraId="227BCBB1"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B2"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LOC1</w:t>
            </w:r>
          </w:p>
        </w:tc>
        <w:tc>
          <w:tcPr>
            <w:tcW w:w="300" w:type="pct"/>
            <w:shd w:val="clear" w:color="auto" w:fill="92D050"/>
            <w:vAlign w:val="center"/>
          </w:tcPr>
          <w:p w14:paraId="227BCBB3"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B4"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"DS", the following assignment is valid:</w:t>
            </w:r>
          </w:p>
          <w:p w14:paraId="227BCBB5" w14:textId="77777777" w:rsidR="000854DA" w:rsidRPr="000854DA" w:rsidRDefault="000854DA" w:rsidP="009617F1">
            <w:pPr>
              <w:spacing w:line="240" w:lineRule="auto"/>
              <w:rPr>
                <w:rFonts w:eastAsia="Times New Roman" w:cs="Arial"/>
                <w:color w:val="000000"/>
                <w:sz w:val="16"/>
                <w:szCs w:val="20"/>
                <w:lang w:eastAsia="de-DE"/>
              </w:rPr>
            </w:pPr>
          </w:p>
          <w:p w14:paraId="227BCBB6" w14:textId="77777777" w:rsidR="000854DA" w:rsidRPr="000854DA" w:rsidRDefault="000854DA" w:rsidP="009617F1">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DeliverySite</w:t>
            </w:r>
            <w:proofErr w:type="spellEnd"/>
            <w:r w:rsidRPr="000854DA">
              <w:rPr>
                <w:rFonts w:eastAsia="Times New Roman" w:cs="Arial"/>
                <w:color w:val="000000"/>
                <w:sz w:val="16"/>
                <w:szCs w:val="20"/>
                <w:lang w:eastAsia="de-DE"/>
              </w:rPr>
              <w:t>: Defines the ERP plant or ERP storage location of the delivery location</w:t>
            </w:r>
          </w:p>
        </w:tc>
      </w:tr>
      <w:tr w:rsidR="000854DA" w:rsidRPr="00020133" w14:paraId="227BCBC3" w14:textId="77777777" w:rsidTr="00873E1A">
        <w:trPr>
          <w:cantSplit/>
          <w:trHeight w:val="600"/>
        </w:trPr>
        <w:tc>
          <w:tcPr>
            <w:tcW w:w="1050" w:type="pct"/>
            <w:shd w:val="clear" w:color="auto" w:fill="92D050"/>
            <w:vAlign w:val="center"/>
          </w:tcPr>
          <w:p w14:paraId="227BCBB8"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B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BA"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BB"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BC"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BD"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B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"FF01", the following assignment is valid:</w:t>
            </w:r>
          </w:p>
          <w:p w14:paraId="227BCBBF" w14:textId="77777777" w:rsidR="000854DA" w:rsidRPr="000854DA" w:rsidRDefault="000854DA" w:rsidP="009617F1">
            <w:pPr>
              <w:spacing w:line="240" w:lineRule="auto"/>
              <w:rPr>
                <w:rFonts w:eastAsia="Times New Roman" w:cs="Arial"/>
                <w:color w:val="000000"/>
                <w:sz w:val="16"/>
                <w:szCs w:val="20"/>
                <w:lang w:eastAsia="de-DE"/>
              </w:rPr>
            </w:pPr>
          </w:p>
          <w:p w14:paraId="227BCBC0"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FlexibleField1: </w:t>
            </w:r>
          </w:p>
          <w:p w14:paraId="227BCBC1" w14:textId="77777777" w:rsidR="000854DA" w:rsidRPr="000854DA" w:rsidRDefault="000854DA" w:rsidP="009617F1">
            <w:pPr>
              <w:spacing w:line="240" w:lineRule="auto"/>
              <w:rPr>
                <w:rFonts w:eastAsia="Times New Roman" w:cs="Arial"/>
                <w:color w:val="000000"/>
                <w:sz w:val="16"/>
                <w:szCs w:val="20"/>
                <w:lang w:eastAsia="de-DE"/>
              </w:rPr>
            </w:pPr>
          </w:p>
          <w:p w14:paraId="227BCBC2"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BCF" w14:textId="77777777" w:rsidTr="00873E1A">
        <w:trPr>
          <w:cantSplit/>
          <w:trHeight w:val="600"/>
        </w:trPr>
        <w:tc>
          <w:tcPr>
            <w:tcW w:w="1050" w:type="pct"/>
            <w:shd w:val="clear" w:color="auto" w:fill="92D050"/>
            <w:vAlign w:val="center"/>
          </w:tcPr>
          <w:p w14:paraId="227BCBC4"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C5"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C6"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C7"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C8"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C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CA"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"FF02", the following assignment is valid:</w:t>
            </w:r>
          </w:p>
          <w:p w14:paraId="227BCBCB" w14:textId="77777777" w:rsidR="000854DA" w:rsidRPr="000854DA" w:rsidRDefault="000854DA" w:rsidP="009617F1">
            <w:pPr>
              <w:spacing w:line="240" w:lineRule="auto"/>
              <w:rPr>
                <w:rFonts w:eastAsia="Times New Roman" w:cs="Arial"/>
                <w:color w:val="000000"/>
                <w:sz w:val="16"/>
                <w:szCs w:val="20"/>
                <w:lang w:eastAsia="de-DE"/>
              </w:rPr>
            </w:pPr>
          </w:p>
          <w:p w14:paraId="227BCBCC"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FlexibleField2: </w:t>
            </w:r>
          </w:p>
          <w:p w14:paraId="227BCBCD" w14:textId="77777777" w:rsidR="000854DA" w:rsidRPr="000854DA" w:rsidRDefault="000854DA" w:rsidP="009617F1">
            <w:pPr>
              <w:spacing w:line="240" w:lineRule="auto"/>
              <w:rPr>
                <w:rFonts w:eastAsia="Times New Roman" w:cs="Arial"/>
                <w:color w:val="000000"/>
                <w:sz w:val="16"/>
                <w:szCs w:val="20"/>
                <w:lang w:eastAsia="de-DE"/>
              </w:rPr>
            </w:pPr>
          </w:p>
          <w:p w14:paraId="227BCBC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BDB" w14:textId="77777777" w:rsidTr="00873E1A">
        <w:trPr>
          <w:cantSplit/>
          <w:trHeight w:val="600"/>
        </w:trPr>
        <w:tc>
          <w:tcPr>
            <w:tcW w:w="1050" w:type="pct"/>
            <w:shd w:val="clear" w:color="auto" w:fill="92D050"/>
            <w:vAlign w:val="center"/>
          </w:tcPr>
          <w:p w14:paraId="227BCBD0"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D1"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D2"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D3"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D4"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D5"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D6"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"FF03", the following assignment is valid:</w:t>
            </w:r>
          </w:p>
          <w:p w14:paraId="227BCBD7" w14:textId="77777777" w:rsidR="000854DA" w:rsidRPr="000854DA" w:rsidRDefault="000854DA" w:rsidP="009617F1">
            <w:pPr>
              <w:spacing w:line="240" w:lineRule="auto"/>
              <w:rPr>
                <w:rFonts w:eastAsia="Times New Roman" w:cs="Arial"/>
                <w:color w:val="000000"/>
                <w:sz w:val="16"/>
                <w:szCs w:val="20"/>
                <w:lang w:eastAsia="de-DE"/>
              </w:rPr>
            </w:pPr>
          </w:p>
          <w:p w14:paraId="227BCBD8"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FlexibleField3: </w:t>
            </w:r>
          </w:p>
          <w:p w14:paraId="227BCBD9" w14:textId="77777777" w:rsidR="000854DA" w:rsidRPr="000854DA" w:rsidRDefault="000854DA" w:rsidP="009617F1">
            <w:pPr>
              <w:spacing w:line="240" w:lineRule="auto"/>
              <w:rPr>
                <w:rFonts w:eastAsia="Times New Roman" w:cs="Arial"/>
                <w:color w:val="000000"/>
                <w:sz w:val="16"/>
                <w:szCs w:val="20"/>
                <w:lang w:eastAsia="de-DE"/>
              </w:rPr>
            </w:pPr>
          </w:p>
          <w:p w14:paraId="227BCBDA"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BE7" w14:textId="77777777" w:rsidTr="00873E1A">
        <w:trPr>
          <w:cantSplit/>
          <w:trHeight w:val="600"/>
        </w:trPr>
        <w:tc>
          <w:tcPr>
            <w:tcW w:w="1050" w:type="pct"/>
            <w:shd w:val="clear" w:color="auto" w:fill="92D050"/>
            <w:vAlign w:val="center"/>
          </w:tcPr>
          <w:p w14:paraId="227BCBDC"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DD"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DE"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DF"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E0"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E1"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E2"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"FF04", the following assignment is valid:</w:t>
            </w:r>
          </w:p>
          <w:p w14:paraId="227BCBE3" w14:textId="77777777" w:rsidR="000854DA" w:rsidRPr="000854DA" w:rsidRDefault="000854DA" w:rsidP="009617F1">
            <w:pPr>
              <w:spacing w:line="240" w:lineRule="auto"/>
              <w:rPr>
                <w:rFonts w:eastAsia="Times New Roman" w:cs="Arial"/>
                <w:color w:val="000000"/>
                <w:sz w:val="16"/>
                <w:szCs w:val="20"/>
                <w:lang w:eastAsia="de-DE"/>
              </w:rPr>
            </w:pPr>
          </w:p>
          <w:p w14:paraId="227BCBE4"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FlexibleField4: </w:t>
            </w:r>
          </w:p>
          <w:p w14:paraId="227BCBE5" w14:textId="77777777" w:rsidR="000854DA" w:rsidRPr="000854DA" w:rsidRDefault="000854DA" w:rsidP="009617F1">
            <w:pPr>
              <w:spacing w:line="240" w:lineRule="auto"/>
              <w:rPr>
                <w:rFonts w:eastAsia="Times New Roman" w:cs="Arial"/>
                <w:color w:val="000000"/>
                <w:sz w:val="16"/>
                <w:szCs w:val="20"/>
                <w:lang w:eastAsia="de-DE"/>
              </w:rPr>
            </w:pPr>
          </w:p>
          <w:p w14:paraId="227BCBE6"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BF3" w14:textId="77777777" w:rsidTr="00873E1A">
        <w:trPr>
          <w:cantSplit/>
          <w:trHeight w:val="600"/>
        </w:trPr>
        <w:tc>
          <w:tcPr>
            <w:tcW w:w="1050" w:type="pct"/>
            <w:shd w:val="clear" w:color="auto" w:fill="92D050"/>
            <w:vAlign w:val="center"/>
          </w:tcPr>
          <w:p w14:paraId="227BCBE8"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E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EA"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EB"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EC"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ED"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E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"FF05", the following assignment is valid:</w:t>
            </w:r>
          </w:p>
          <w:p w14:paraId="227BCBEF" w14:textId="77777777" w:rsidR="000854DA" w:rsidRPr="000854DA" w:rsidRDefault="000854DA" w:rsidP="009617F1">
            <w:pPr>
              <w:spacing w:line="240" w:lineRule="auto"/>
              <w:rPr>
                <w:rFonts w:eastAsia="Times New Roman" w:cs="Arial"/>
                <w:color w:val="000000"/>
                <w:sz w:val="16"/>
                <w:szCs w:val="20"/>
                <w:lang w:eastAsia="de-DE"/>
              </w:rPr>
            </w:pPr>
          </w:p>
          <w:p w14:paraId="227BCBF0"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FlexibleField5: </w:t>
            </w:r>
          </w:p>
          <w:p w14:paraId="227BCBF1" w14:textId="77777777" w:rsidR="000854DA" w:rsidRPr="000854DA" w:rsidRDefault="000854DA" w:rsidP="009617F1">
            <w:pPr>
              <w:spacing w:line="240" w:lineRule="auto"/>
              <w:rPr>
                <w:rFonts w:eastAsia="Times New Roman" w:cs="Arial"/>
                <w:color w:val="000000"/>
                <w:sz w:val="16"/>
                <w:szCs w:val="20"/>
                <w:lang w:eastAsia="de-DE"/>
              </w:rPr>
            </w:pPr>
          </w:p>
          <w:p w14:paraId="227BCBF2"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BFF" w14:textId="77777777" w:rsidTr="00873E1A">
        <w:trPr>
          <w:cantSplit/>
          <w:trHeight w:val="600"/>
        </w:trPr>
        <w:tc>
          <w:tcPr>
            <w:tcW w:w="1050" w:type="pct"/>
            <w:shd w:val="clear" w:color="auto" w:fill="92D050"/>
            <w:vAlign w:val="center"/>
          </w:tcPr>
          <w:p w14:paraId="227BCBF4"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BF5"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BF6"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BF7"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BF8"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BF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BFA"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"FF06", the following assignment is valid:</w:t>
            </w:r>
          </w:p>
          <w:p w14:paraId="227BCBFB" w14:textId="77777777" w:rsidR="000854DA" w:rsidRPr="000854DA" w:rsidRDefault="000854DA" w:rsidP="009617F1">
            <w:pPr>
              <w:spacing w:line="240" w:lineRule="auto"/>
              <w:rPr>
                <w:rFonts w:eastAsia="Times New Roman" w:cs="Arial"/>
                <w:color w:val="000000"/>
                <w:sz w:val="16"/>
                <w:szCs w:val="20"/>
                <w:lang w:eastAsia="de-DE"/>
              </w:rPr>
            </w:pPr>
          </w:p>
          <w:p w14:paraId="227BCBFC"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FlexibleField6: </w:t>
            </w:r>
          </w:p>
          <w:p w14:paraId="227BCBFD" w14:textId="77777777" w:rsidR="000854DA" w:rsidRPr="000854DA" w:rsidRDefault="000854DA" w:rsidP="009617F1">
            <w:pPr>
              <w:spacing w:line="240" w:lineRule="auto"/>
              <w:rPr>
                <w:rFonts w:eastAsia="Times New Roman" w:cs="Arial"/>
                <w:color w:val="000000"/>
                <w:sz w:val="16"/>
                <w:szCs w:val="20"/>
                <w:lang w:eastAsia="de-DE"/>
              </w:rPr>
            </w:pPr>
          </w:p>
          <w:p w14:paraId="227BCBF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C0B" w14:textId="77777777" w:rsidTr="00873E1A">
        <w:trPr>
          <w:cantSplit/>
          <w:trHeight w:val="600"/>
        </w:trPr>
        <w:tc>
          <w:tcPr>
            <w:tcW w:w="1050" w:type="pct"/>
            <w:shd w:val="clear" w:color="auto" w:fill="92D050"/>
            <w:vAlign w:val="center"/>
          </w:tcPr>
          <w:p w14:paraId="227BCC00"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01"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02"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C03"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04"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C05"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06"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"FF07", the following assignment is valid:</w:t>
            </w:r>
          </w:p>
          <w:p w14:paraId="227BCC07" w14:textId="77777777" w:rsidR="000854DA" w:rsidRPr="000854DA" w:rsidRDefault="000854DA" w:rsidP="009617F1">
            <w:pPr>
              <w:spacing w:line="240" w:lineRule="auto"/>
              <w:rPr>
                <w:rFonts w:eastAsia="Times New Roman" w:cs="Arial"/>
                <w:color w:val="000000"/>
                <w:sz w:val="16"/>
                <w:szCs w:val="20"/>
                <w:lang w:eastAsia="de-DE"/>
              </w:rPr>
            </w:pPr>
          </w:p>
          <w:p w14:paraId="227BCC08"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FlexibleField7: </w:t>
            </w:r>
          </w:p>
          <w:p w14:paraId="227BCC09" w14:textId="77777777" w:rsidR="000854DA" w:rsidRPr="000854DA" w:rsidRDefault="000854DA" w:rsidP="009617F1">
            <w:pPr>
              <w:spacing w:line="240" w:lineRule="auto"/>
              <w:rPr>
                <w:rFonts w:eastAsia="Times New Roman" w:cs="Arial"/>
                <w:color w:val="000000"/>
                <w:sz w:val="16"/>
                <w:szCs w:val="20"/>
                <w:lang w:eastAsia="de-DE"/>
              </w:rPr>
            </w:pPr>
          </w:p>
          <w:p w14:paraId="227BCC0A"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C17" w14:textId="77777777" w:rsidTr="00873E1A">
        <w:trPr>
          <w:cantSplit/>
          <w:trHeight w:val="600"/>
        </w:trPr>
        <w:tc>
          <w:tcPr>
            <w:tcW w:w="1050" w:type="pct"/>
            <w:shd w:val="clear" w:color="auto" w:fill="92D050"/>
            <w:vAlign w:val="center"/>
          </w:tcPr>
          <w:p w14:paraId="227BCC0C"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0D"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0E"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C0F"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10"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C11"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12"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"FF08", the following assignment is valid:</w:t>
            </w:r>
          </w:p>
          <w:p w14:paraId="227BCC13" w14:textId="77777777" w:rsidR="000854DA" w:rsidRPr="000854DA" w:rsidRDefault="000854DA" w:rsidP="009617F1">
            <w:pPr>
              <w:spacing w:line="240" w:lineRule="auto"/>
              <w:rPr>
                <w:rFonts w:eastAsia="Times New Roman" w:cs="Arial"/>
                <w:color w:val="000000"/>
                <w:sz w:val="16"/>
                <w:szCs w:val="20"/>
                <w:lang w:eastAsia="de-DE"/>
              </w:rPr>
            </w:pPr>
          </w:p>
          <w:p w14:paraId="227BCC14"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FlexibleField8: </w:t>
            </w:r>
          </w:p>
          <w:p w14:paraId="227BCC15" w14:textId="77777777" w:rsidR="000854DA" w:rsidRPr="000854DA" w:rsidRDefault="000854DA" w:rsidP="009617F1">
            <w:pPr>
              <w:spacing w:line="240" w:lineRule="auto"/>
              <w:rPr>
                <w:rFonts w:eastAsia="Times New Roman" w:cs="Arial"/>
                <w:color w:val="000000"/>
                <w:sz w:val="16"/>
                <w:szCs w:val="20"/>
                <w:lang w:eastAsia="de-DE"/>
              </w:rPr>
            </w:pPr>
          </w:p>
          <w:p w14:paraId="227BCC16"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C23" w14:textId="77777777" w:rsidTr="00873E1A">
        <w:trPr>
          <w:cantSplit/>
          <w:trHeight w:val="600"/>
        </w:trPr>
        <w:tc>
          <w:tcPr>
            <w:tcW w:w="1050" w:type="pct"/>
            <w:shd w:val="clear" w:color="auto" w:fill="92D050"/>
            <w:vAlign w:val="center"/>
          </w:tcPr>
          <w:p w14:paraId="227BCC18"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1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DATETIME</w:t>
            </w:r>
          </w:p>
        </w:tc>
        <w:tc>
          <w:tcPr>
            <w:tcW w:w="400" w:type="pct"/>
            <w:shd w:val="clear" w:color="auto" w:fill="92D050"/>
            <w:vAlign w:val="center"/>
          </w:tcPr>
          <w:p w14:paraId="227BCC1A"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14</w:t>
            </w:r>
          </w:p>
        </w:tc>
        <w:tc>
          <w:tcPr>
            <w:tcW w:w="350" w:type="pct"/>
            <w:shd w:val="clear" w:color="auto" w:fill="92D050"/>
            <w:vAlign w:val="center"/>
          </w:tcPr>
          <w:p w14:paraId="227BCC1B"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1C"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C1D"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1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"FF09", the following assignment is valid:</w:t>
            </w:r>
          </w:p>
          <w:p w14:paraId="227BCC1F" w14:textId="77777777" w:rsidR="000854DA" w:rsidRPr="000854DA" w:rsidRDefault="000854DA" w:rsidP="009617F1">
            <w:pPr>
              <w:spacing w:line="240" w:lineRule="auto"/>
              <w:rPr>
                <w:rFonts w:eastAsia="Times New Roman" w:cs="Arial"/>
                <w:color w:val="000000"/>
                <w:sz w:val="16"/>
                <w:szCs w:val="20"/>
                <w:lang w:eastAsia="de-DE"/>
              </w:rPr>
            </w:pPr>
          </w:p>
          <w:p w14:paraId="227BCC20"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FlexibleField9: </w:t>
            </w:r>
          </w:p>
          <w:p w14:paraId="227BCC21" w14:textId="77777777" w:rsidR="000854DA" w:rsidRPr="000854DA" w:rsidRDefault="000854DA" w:rsidP="009617F1">
            <w:pPr>
              <w:spacing w:line="240" w:lineRule="auto"/>
              <w:rPr>
                <w:rFonts w:eastAsia="Times New Roman" w:cs="Arial"/>
                <w:color w:val="000000"/>
                <w:sz w:val="16"/>
                <w:szCs w:val="20"/>
                <w:lang w:eastAsia="de-DE"/>
              </w:rPr>
            </w:pPr>
          </w:p>
          <w:p w14:paraId="227BCC22"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r w:rsidR="000854DA" w:rsidRPr="00020133" w14:paraId="227BCC2F" w14:textId="77777777" w:rsidTr="00873E1A">
        <w:trPr>
          <w:cantSplit/>
          <w:trHeight w:val="600"/>
        </w:trPr>
        <w:tc>
          <w:tcPr>
            <w:tcW w:w="1050" w:type="pct"/>
            <w:shd w:val="clear" w:color="auto" w:fill="92D050"/>
            <w:vAlign w:val="center"/>
          </w:tcPr>
          <w:p w14:paraId="227BCC24" w14:textId="77777777" w:rsidR="000854DA" w:rsidRPr="000854DA" w:rsidRDefault="000854DA" w:rsidP="009617F1">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25"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DATETIME</w:t>
            </w:r>
          </w:p>
        </w:tc>
        <w:tc>
          <w:tcPr>
            <w:tcW w:w="400" w:type="pct"/>
            <w:shd w:val="clear" w:color="auto" w:fill="92D050"/>
            <w:vAlign w:val="center"/>
          </w:tcPr>
          <w:p w14:paraId="227BCC26"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14</w:t>
            </w:r>
          </w:p>
        </w:tc>
        <w:tc>
          <w:tcPr>
            <w:tcW w:w="350" w:type="pct"/>
            <w:shd w:val="clear" w:color="auto" w:fill="92D050"/>
            <w:vAlign w:val="center"/>
          </w:tcPr>
          <w:p w14:paraId="227BCC27"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28"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w:t>
            </w:r>
          </w:p>
        </w:tc>
        <w:tc>
          <w:tcPr>
            <w:tcW w:w="300" w:type="pct"/>
            <w:shd w:val="clear" w:color="auto" w:fill="92D050"/>
            <w:vAlign w:val="center"/>
          </w:tcPr>
          <w:p w14:paraId="227BCC29" w14:textId="77777777" w:rsidR="000854DA" w:rsidRPr="000854DA" w:rsidRDefault="000854DA" w:rsidP="009617F1">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2A"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"FF10", the following assignment is valid:</w:t>
            </w:r>
          </w:p>
          <w:p w14:paraId="227BCC2B" w14:textId="77777777" w:rsidR="000854DA" w:rsidRPr="000854DA" w:rsidRDefault="000854DA" w:rsidP="009617F1">
            <w:pPr>
              <w:spacing w:line="240" w:lineRule="auto"/>
              <w:rPr>
                <w:rFonts w:eastAsia="Times New Roman" w:cs="Arial"/>
                <w:color w:val="000000"/>
                <w:sz w:val="16"/>
                <w:szCs w:val="20"/>
                <w:lang w:eastAsia="de-DE"/>
              </w:rPr>
            </w:pPr>
          </w:p>
          <w:p w14:paraId="227BCC2C"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FlexibleField10: </w:t>
            </w:r>
          </w:p>
          <w:p w14:paraId="227BCC2D" w14:textId="77777777" w:rsidR="000854DA" w:rsidRPr="000854DA" w:rsidRDefault="000854DA" w:rsidP="009617F1">
            <w:pPr>
              <w:spacing w:line="240" w:lineRule="auto"/>
              <w:rPr>
                <w:rFonts w:eastAsia="Times New Roman" w:cs="Arial"/>
                <w:color w:val="000000"/>
                <w:sz w:val="16"/>
                <w:szCs w:val="20"/>
                <w:lang w:eastAsia="de-DE"/>
              </w:rPr>
            </w:pPr>
          </w:p>
          <w:p w14:paraId="227BCC2E" w14:textId="77777777" w:rsidR="000854DA" w:rsidRPr="000854DA" w:rsidRDefault="000854DA" w:rsidP="009617F1">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 xml:space="preserve">Flexible Field for various usage </w:t>
            </w:r>
          </w:p>
        </w:tc>
      </w:tr>
    </w:tbl>
    <w:p w14:paraId="227BCC30" w14:textId="77777777" w:rsidR="001A014F" w:rsidRDefault="001A014F" w:rsidP="00113475"/>
    <w:p w14:paraId="227BCC31" w14:textId="77777777" w:rsidR="008C0A12" w:rsidRDefault="008C0A12">
      <w:pPr>
        <w:spacing w:line="240" w:lineRule="auto"/>
      </w:pPr>
      <w:r>
        <w:br w:type="page"/>
      </w:r>
    </w:p>
    <w:p w14:paraId="227BCC32" w14:textId="77777777" w:rsidR="00FF1C9B" w:rsidRPr="00ED0E85" w:rsidRDefault="00FF1C9B" w:rsidP="001B6CEB">
      <w:pPr>
        <w:pStyle w:val="berschrift3"/>
      </w:pPr>
      <w:bookmarkStart w:id="45" w:name="_asram:SpecifiedCITradeProduct"/>
      <w:bookmarkStart w:id="46" w:name="_Toc347491229"/>
      <w:bookmarkEnd w:id="45"/>
      <w:proofErr w:type="spellStart"/>
      <w:proofErr w:type="gramStart"/>
      <w:r w:rsidRPr="00ED0E85">
        <w:t>asram:</w:t>
      </w:r>
      <w:proofErr w:type="gramEnd"/>
      <w:r w:rsidRPr="00ED0E85">
        <w:t>SpecifiedCITradeProduct</w:t>
      </w:r>
      <w:bookmarkEnd w:id="46"/>
      <w:proofErr w:type="spellEnd"/>
    </w:p>
    <w:p w14:paraId="227BCC33" w14:textId="77777777" w:rsidR="004D1711" w:rsidRPr="004D1711" w:rsidRDefault="004D1711" w:rsidP="004D1711"/>
    <w:p w14:paraId="227BCC34" w14:textId="77777777" w:rsidR="00FF1C9B" w:rsidRDefault="004D1711" w:rsidP="00FF1C9B">
      <w:r>
        <w:rPr>
          <w:noProof/>
          <w:lang w:eastAsia="zh-TW"/>
        </w:rPr>
        <mc:AlternateContent>
          <mc:Choice Requires="wpg">
            <w:drawing>
              <wp:inline distT="0" distB="0" distL="0" distR="0" wp14:anchorId="227BCE29" wp14:editId="227BCE2A">
                <wp:extent cx="6191250" cy="2798445"/>
                <wp:effectExtent l="0" t="0" r="19050" b="1905"/>
                <wp:docPr id="5883" name="Gruppieren 5883"/>
                <wp:cNvGraphicFramePr/>
                <a:graphic xmlns:a="http://schemas.openxmlformats.org/drawingml/2006/main">
                  <a:graphicData uri="http://schemas.microsoft.com/office/word/2010/wordprocessingGroup">
                    <wpg:wgp>
                      <wpg:cNvGrpSpPr/>
                      <wpg:grpSpPr>
                        <a:xfrm>
                          <a:off x="0" y="0"/>
                          <a:ext cx="6191250" cy="2798445"/>
                          <a:chOff x="0" y="0"/>
                          <a:chExt cx="6191250" cy="2798445"/>
                        </a:xfrm>
                      </wpg:grpSpPr>
                      <wps:wsp>
                        <wps:cNvPr id="5832" name="Rectangle 7334"/>
                        <wps:cNvSpPr>
                          <a:spLocks noChangeArrowheads="1"/>
                        </wps:cNvSpPr>
                        <wps:spPr bwMode="auto">
                          <a:xfrm>
                            <a:off x="390525" y="1123950"/>
                            <a:ext cx="2186305" cy="344805"/>
                          </a:xfrm>
                          <a:prstGeom prst="rect">
                            <a:avLst/>
                          </a:prstGeom>
                          <a:solidFill>
                            <a:srgbClr val="8DB3E2"/>
                          </a:solidFill>
                          <a:ln w="25400">
                            <a:solidFill>
                              <a:srgbClr val="000000"/>
                            </a:solidFill>
                            <a:miter lim="800000"/>
                            <a:headEnd/>
                            <a:tailEnd/>
                          </a:ln>
                        </wps:spPr>
                        <wps:txbx>
                          <w:txbxContent>
                            <w:p w14:paraId="227BCEC5" w14:textId="77777777" w:rsidR="007A3583" w:rsidRPr="0092092D" w:rsidRDefault="007A3583" w:rsidP="00040552">
                              <w:pPr>
                                <w:spacing w:line="240" w:lineRule="auto"/>
                                <w:rPr>
                                  <w:b/>
                                  <w:szCs w:val="20"/>
                                </w:rPr>
                              </w:pPr>
                              <w:proofErr w:type="spellStart"/>
                              <w:proofErr w:type="gramStart"/>
                              <w:r w:rsidRPr="00B01E3F">
                                <w:rPr>
                                  <w:rFonts w:cs="Arial"/>
                                  <w:b/>
                                  <w:bCs/>
                                  <w:szCs w:val="20"/>
                                </w:rPr>
                                <w:t>asram:</w:t>
                              </w:r>
                              <w:proofErr w:type="gramEnd"/>
                              <w:r w:rsidRPr="00B01E3F">
                                <w:rPr>
                                  <w:b/>
                                  <w:szCs w:val="20"/>
                                </w:rPr>
                                <w:t>SpecifiedCITradeProduct</w:t>
                              </w:r>
                              <w:proofErr w:type="spellEnd"/>
                            </w:p>
                          </w:txbxContent>
                        </wps:txbx>
                        <wps:bodyPr rot="0" vert="horz" wrap="square" lIns="91440" tIns="45720" rIns="91440" bIns="45720" anchor="t" anchorCtr="0" upright="1">
                          <a:noAutofit/>
                        </wps:bodyPr>
                      </wps:wsp>
                      <wpg:grpSp>
                        <wpg:cNvPr id="5833" name="Group 7335"/>
                        <wpg:cNvGrpSpPr>
                          <a:grpSpLocks/>
                        </wpg:cNvGrpSpPr>
                        <wpg:grpSpPr bwMode="auto">
                          <a:xfrm>
                            <a:off x="5114925" y="1762125"/>
                            <a:ext cx="190500" cy="166370"/>
                            <a:chOff x="6283" y="5431"/>
                            <a:chExt cx="300" cy="262"/>
                          </a:xfrm>
                        </wpg:grpSpPr>
                        <wps:wsp>
                          <wps:cNvPr id="5834" name="Rectangle 733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5" name="AutoShape 733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36" name="AutoShape 733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837" name="Group 7339"/>
                        <wpg:cNvGrpSpPr>
                          <a:grpSpLocks/>
                        </wpg:cNvGrpSpPr>
                        <wpg:grpSpPr bwMode="auto">
                          <a:xfrm>
                            <a:off x="6000750" y="2352675"/>
                            <a:ext cx="190500" cy="166370"/>
                            <a:chOff x="6283" y="5431"/>
                            <a:chExt cx="300" cy="262"/>
                          </a:xfrm>
                        </wpg:grpSpPr>
                        <wps:wsp>
                          <wps:cNvPr id="5838" name="Rectangle 734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9" name="AutoShape 734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40" name="AutoShape 734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42" name="Rectangle 7344"/>
                        <wps:cNvSpPr>
                          <a:spLocks noChangeArrowheads="1"/>
                        </wps:cNvSpPr>
                        <wps:spPr bwMode="auto">
                          <a:xfrm>
                            <a:off x="3000375" y="13620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6" w14:textId="77777777" w:rsidR="007A3583" w:rsidRPr="002F612C" w:rsidRDefault="007A3583" w:rsidP="00040552">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43" name="Rectangle 7345"/>
                        <wps:cNvSpPr>
                          <a:spLocks noChangeArrowheads="1"/>
                        </wps:cNvSpPr>
                        <wps:spPr bwMode="auto">
                          <a:xfrm>
                            <a:off x="3009900" y="18764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7" w14:textId="77777777" w:rsidR="007A3583" w:rsidRPr="002F612C" w:rsidRDefault="007A3583" w:rsidP="0004055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46" name="Rectangle 7348"/>
                        <wps:cNvSpPr>
                          <a:spLocks noChangeArrowheads="1"/>
                        </wps:cNvSpPr>
                        <wps:spPr bwMode="auto">
                          <a:xfrm>
                            <a:off x="3371850" y="2257425"/>
                            <a:ext cx="26257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8" w14:textId="77777777" w:rsidR="007A3583" w:rsidRPr="0092092D" w:rsidRDefault="007A3583" w:rsidP="00040552">
                              <w:pPr>
                                <w:spacing w:line="240" w:lineRule="auto"/>
                              </w:pPr>
                              <w:proofErr w:type="spellStart"/>
                              <w:proofErr w:type="gramStart"/>
                              <w:r w:rsidRPr="00980479">
                                <w:rPr>
                                  <w:rFonts w:cs="Arial"/>
                                  <w:bCs/>
                                  <w:szCs w:val="20"/>
                                </w:rPr>
                                <w:t>asram:</w:t>
                              </w:r>
                              <w:proofErr w:type="gramEnd"/>
                              <w:r>
                                <w:rPr>
                                  <w:rFonts w:cs="Arial"/>
                                  <w:bCs/>
                                  <w:szCs w:val="20"/>
                                </w:rPr>
                                <w:t>IndividualCITradeProduct</w:t>
                              </w:r>
                              <w:r w:rsidRPr="001E004D">
                                <w:rPr>
                                  <w:rFonts w:cs="Arial"/>
                                  <w:bCs/>
                                  <w:szCs w:val="20"/>
                                </w:rPr>
                                <w:t>Instance</w:t>
                              </w:r>
                              <w:proofErr w:type="spellEnd"/>
                            </w:p>
                          </w:txbxContent>
                        </wps:txbx>
                        <wps:bodyPr rot="0" vert="horz" wrap="square" lIns="91440" tIns="45720" rIns="91440" bIns="45720" anchor="t" anchorCtr="0" upright="1">
                          <a:noAutofit/>
                        </wps:bodyPr>
                      </wps:wsp>
                      <wps:wsp>
                        <wps:cNvPr id="5847" name="AutoShape 7349"/>
                        <wps:cNvCnPr>
                          <a:cxnSpLocks noChangeShapeType="1"/>
                        </wps:cNvCnPr>
                        <wps:spPr bwMode="auto">
                          <a:xfrm>
                            <a:off x="2971800" y="24574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8" name="AutoShape 7350"/>
                        <wps:cNvCnPr>
                          <a:cxnSpLocks noChangeShapeType="1"/>
                        </wps:cNvCnPr>
                        <wps:spPr bwMode="auto">
                          <a:xfrm>
                            <a:off x="297180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9" name="Rectangle 7351"/>
                        <wps:cNvSpPr>
                          <a:spLocks noChangeArrowheads="1"/>
                        </wps:cNvSpPr>
                        <wps:spPr bwMode="auto">
                          <a:xfrm>
                            <a:off x="2590800" y="123825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50" name="Rectangle 7352"/>
                        <wps:cNvSpPr>
                          <a:spLocks noChangeArrowheads="1"/>
                        </wps:cNvSpPr>
                        <wps:spPr bwMode="auto">
                          <a:xfrm>
                            <a:off x="3371850" y="561975"/>
                            <a:ext cx="18891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9" w14:textId="77777777" w:rsidR="007A3583" w:rsidRPr="0092092D" w:rsidRDefault="007A3583" w:rsidP="00040552">
                              <w:pPr>
                                <w:spacing w:line="240" w:lineRule="auto"/>
                              </w:pPr>
                              <w:proofErr w:type="spellStart"/>
                              <w:proofErr w:type="gramStart"/>
                              <w:r>
                                <w:rPr>
                                  <w:rFonts w:cs="Arial"/>
                                  <w:bCs/>
                                  <w:szCs w:val="20"/>
                                </w:rPr>
                                <w:t>asram</w:t>
                              </w:r>
                              <w:r>
                                <w:t>:</w:t>
                              </w:r>
                              <w:proofErr w:type="gramEnd"/>
                              <w:r>
                                <w:t>I</w:t>
                              </w:r>
                              <w:r>
                                <w:rPr>
                                  <w:rFonts w:cs="Arial"/>
                                  <w:bCs/>
                                  <w:szCs w:val="20"/>
                                </w:rPr>
                                <w:t>dentification</w:t>
                              </w:r>
                              <w:r w:rsidRPr="001E004D">
                                <w:rPr>
                                  <w:rFonts w:cs="Arial"/>
                                  <w:bCs/>
                                  <w:szCs w:val="20"/>
                                </w:rPr>
                                <w:t>Identifier</w:t>
                              </w:r>
                              <w:proofErr w:type="spellEnd"/>
                              <w:r w:rsidRPr="001E004D">
                                <w:rPr>
                                  <w:rFonts w:cs="Arial"/>
                                  <w:bCs/>
                                  <w:szCs w:val="20"/>
                                </w:rPr>
                                <w:t xml:space="preserve">  </w:t>
                              </w:r>
                            </w:p>
                          </w:txbxContent>
                        </wps:txbx>
                        <wps:bodyPr rot="0" vert="horz" wrap="square" lIns="91440" tIns="45720" rIns="91440" bIns="45720" anchor="t" anchorCtr="0" upright="1">
                          <a:noAutofit/>
                        </wps:bodyPr>
                      </wps:wsp>
                      <wps:wsp>
                        <wps:cNvPr id="5851" name="AutoShape 7353"/>
                        <wps:cNvCnPr>
                          <a:cxnSpLocks noChangeShapeType="1"/>
                        </wps:cNvCnPr>
                        <wps:spPr bwMode="auto">
                          <a:xfrm>
                            <a:off x="2581275" y="13144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2" name="Rectangle 7354"/>
                        <wps:cNvSpPr>
                          <a:spLocks noChangeArrowheads="1"/>
                        </wps:cNvSpPr>
                        <wps:spPr bwMode="auto">
                          <a:xfrm>
                            <a:off x="3371850" y="0"/>
                            <a:ext cx="26847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A" w14:textId="77777777" w:rsidR="007A3583" w:rsidRPr="0092092D" w:rsidRDefault="007A3583" w:rsidP="00040552">
                              <w:pPr>
                                <w:spacing w:line="240" w:lineRule="auto"/>
                                <w:rPr>
                                  <w:szCs w:val="20"/>
                                </w:rPr>
                              </w:pPr>
                              <w:proofErr w:type="spellStart"/>
                              <w:proofErr w:type="gramStart"/>
                              <w:r w:rsidRPr="00980479">
                                <w:rPr>
                                  <w:rFonts w:cs="Arial"/>
                                  <w:bCs/>
                                  <w:szCs w:val="20"/>
                                </w:rPr>
                                <w:t>asram:</w:t>
                              </w:r>
                              <w:proofErr w:type="gramEnd"/>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roofErr w:type="spellEnd"/>
                            </w:p>
                          </w:txbxContent>
                        </wps:txbx>
                        <wps:bodyPr rot="0" vert="horz" wrap="square" lIns="91440" tIns="45720" rIns="91440" bIns="45720" anchor="t" anchorCtr="0" upright="1">
                          <a:noAutofit/>
                        </wps:bodyPr>
                      </wps:wsp>
                      <wps:wsp>
                        <wps:cNvPr id="5853" name="Rectangle 7355"/>
                        <wps:cNvSpPr>
                          <a:spLocks noChangeArrowheads="1"/>
                        </wps:cNvSpPr>
                        <wps:spPr bwMode="auto">
                          <a:xfrm>
                            <a:off x="3371850" y="1133475"/>
                            <a:ext cx="28181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B" w14:textId="77777777" w:rsidR="007A3583" w:rsidRPr="0092092D" w:rsidRDefault="007A3583" w:rsidP="00040552">
                              <w:pPr>
                                <w:spacing w:line="240" w:lineRule="auto"/>
                              </w:pPr>
                              <w:proofErr w:type="spellStart"/>
                              <w:proofErr w:type="gramStart"/>
                              <w:r w:rsidRPr="00980479">
                                <w:rPr>
                                  <w:rFonts w:cs="Arial"/>
                                  <w:bCs/>
                                  <w:szCs w:val="20"/>
                                </w:rPr>
                                <w:t>asram:</w:t>
                              </w:r>
                              <w:proofErr w:type="gramEnd"/>
                              <w:r>
                                <w:rPr>
                                  <w:rFonts w:cs="Arial"/>
                                  <w:bCs/>
                                  <w:szCs w:val="20"/>
                                </w:rPr>
                                <w:t>SellerAssignedIdentification</w:t>
                              </w:r>
                              <w:r w:rsidRPr="001E004D">
                                <w:rPr>
                                  <w:rFonts w:cs="Arial"/>
                                  <w:bCs/>
                                  <w:szCs w:val="20"/>
                                </w:rPr>
                                <w:t>Identifier</w:t>
                              </w:r>
                              <w:proofErr w:type="spellEnd"/>
                            </w:p>
                          </w:txbxContent>
                        </wps:txbx>
                        <wps:bodyPr rot="0" vert="horz" wrap="square" lIns="91440" tIns="45720" rIns="91440" bIns="45720" anchor="t" anchorCtr="0" upright="1">
                          <a:noAutofit/>
                        </wps:bodyPr>
                      </wps:wsp>
                      <wps:wsp>
                        <wps:cNvPr id="5854" name="AutoShape 7356"/>
                        <wps:cNvCnPr>
                          <a:cxnSpLocks noChangeShapeType="1"/>
                        </wps:cNvCnPr>
                        <wps:spPr bwMode="auto">
                          <a:xfrm flipH="1">
                            <a:off x="2981325" y="142875"/>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5" name="AutoShape 7357"/>
                        <wps:cNvCnPr>
                          <a:cxnSpLocks noChangeShapeType="1"/>
                        </wps:cNvCnPr>
                        <wps:spPr bwMode="auto">
                          <a:xfrm>
                            <a:off x="2981325"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6" name="Rectangle 7358"/>
                        <wps:cNvSpPr>
                          <a:spLocks noChangeArrowheads="1"/>
                        </wps:cNvSpPr>
                        <wps:spPr bwMode="auto">
                          <a:xfrm>
                            <a:off x="3390900" y="1676400"/>
                            <a:ext cx="1720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CC" w14:textId="77777777" w:rsidR="007A3583" w:rsidRPr="0092092D" w:rsidRDefault="007A3583" w:rsidP="00040552">
                              <w:pPr>
                                <w:spacing w:line="240" w:lineRule="auto"/>
                              </w:pPr>
                              <w:proofErr w:type="spellStart"/>
                              <w:proofErr w:type="gramStart"/>
                              <w:r>
                                <w:rPr>
                                  <w:rFonts w:cs="Arial"/>
                                  <w:bCs/>
                                  <w:szCs w:val="20"/>
                                </w:rPr>
                                <w:t>asram:</w:t>
                              </w:r>
                              <w:proofErr w:type="gramEnd"/>
                              <w:r>
                                <w:rPr>
                                  <w:rFonts w:cs="Arial"/>
                                  <w:bCs/>
                                  <w:szCs w:val="20"/>
                                </w:rPr>
                                <w:t>InformationCI</w:t>
                              </w:r>
                              <w:r w:rsidRPr="001E004D">
                                <w:rPr>
                                  <w:rFonts w:cs="Arial"/>
                                  <w:bCs/>
                                  <w:szCs w:val="20"/>
                                </w:rPr>
                                <w:t>Note</w:t>
                              </w:r>
                              <w:proofErr w:type="spellEnd"/>
                            </w:p>
                          </w:txbxContent>
                        </wps:txbx>
                        <wps:bodyPr rot="0" vert="horz" wrap="square" lIns="91440" tIns="45720" rIns="91440" bIns="45720" anchor="t" anchorCtr="0" upright="1">
                          <a:noAutofit/>
                        </wps:bodyPr>
                      </wps:wsp>
                      <wps:wsp>
                        <wps:cNvPr id="5857" name="AutoShape 7359"/>
                        <wps:cNvCnPr>
                          <a:cxnSpLocks noChangeShapeType="1"/>
                        </wps:cNvCnPr>
                        <wps:spPr bwMode="auto">
                          <a:xfrm>
                            <a:off x="2990850" y="18478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8" name="AutoShape 7360"/>
                        <wps:cNvCnPr>
                          <a:cxnSpLocks noChangeShapeType="1"/>
                        </wps:cNvCnPr>
                        <wps:spPr bwMode="auto">
                          <a:xfrm>
                            <a:off x="2990850" y="733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9" name="AutoShape 7361"/>
                        <wps:cNvCnPr>
                          <a:cxnSpLocks noChangeShapeType="1"/>
                        </wps:cNvCnPr>
                        <wps:spPr bwMode="auto">
                          <a:xfrm>
                            <a:off x="2733675" y="132397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1" name="Rechteck 5861"/>
                        <wps:cNvSpPr>
                          <a:spLocks noChangeArrowheads="1"/>
                        </wps:cNvSpPr>
                        <wps:spPr bwMode="auto">
                          <a:xfrm>
                            <a:off x="0" y="1162050"/>
                            <a:ext cx="4552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D"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62" name="Rechteck 5862"/>
                        <wps:cNvSpPr>
                          <a:spLocks noChangeArrowheads="1"/>
                        </wps:cNvSpPr>
                        <wps:spPr bwMode="auto">
                          <a:xfrm>
                            <a:off x="3133725" y="171450"/>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E"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72" name="Rechteck 5872"/>
                        <wps:cNvSpPr>
                          <a:spLocks noChangeArrowheads="1"/>
                        </wps:cNvSpPr>
                        <wps:spPr bwMode="auto">
                          <a:xfrm>
                            <a:off x="3114675" y="752475"/>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CF"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73" name="Rechteck 5873"/>
                        <wps:cNvSpPr>
                          <a:spLocks noChangeArrowheads="1"/>
                        </wps:cNvSpPr>
                        <wps:spPr bwMode="auto">
                          <a:xfrm>
                            <a:off x="3000375" y="25050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0" w14:textId="77777777" w:rsidR="007A3583" w:rsidRDefault="007A3583" w:rsidP="004D171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83" o:spid="_x0000_s1263" style="width:487.5pt;height:220.35pt;mso-position-horizontal-relative:char;mso-position-vertical-relative:line" coordsize="61912,27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">
                <v:rect id="Rectangle 7334" o:spid="_x0000_s1264" style="position:absolute;left:3905;top:11239;width:218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ovB8UA&#10;AADdAAAADwAAAGRycy9kb3ducmV2LnhtbESPQWvCQBSE7wX/w/KE3urGSItGVxElEHoo1Ba8PrOv&#10;2dDs25BdTZpf3y0UPA4z8w2z2Q22ETfqfO1YwXyWgCAuna65UvD5kT8tQfiArLFxTAp+yMNuO3nY&#10;YKZdz+90O4VKRAj7DBWYENpMSl8asuhnriWO3pfrLIYou0rqDvsIt41Mk+RFWqw5Lhhs6WCo/D5d&#10;rYLj9Wzy0Rn/+kb1qC/oDqu0UOpxOuzXIAIN4R7+bxdawfNykcL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i8HxQAAAN0AAAAPAAAAAAAAAAAAAAAAAJgCAABkcnMv&#10;ZG93bnJldi54bWxQSwUGAAAAAAQABAD1AAAAigMAAAAA&#10;" fillcolor="#8db3e2" strokeweight="2pt">
                  <v:textbox>
                    <w:txbxContent>
                      <w:p w14:paraId="227BCEC5" w14:textId="77777777" w:rsidR="007A3583" w:rsidRPr="0092092D" w:rsidRDefault="007A3583" w:rsidP="00040552">
                        <w:pPr>
                          <w:spacing w:line="240" w:lineRule="auto"/>
                          <w:rPr>
                            <w:b/>
                            <w:szCs w:val="20"/>
                          </w:rPr>
                        </w:pPr>
                        <w:proofErr w:type="spellStart"/>
                        <w:proofErr w:type="gramStart"/>
                        <w:r w:rsidRPr="00B01E3F">
                          <w:rPr>
                            <w:rFonts w:cs="Arial"/>
                            <w:b/>
                            <w:bCs/>
                            <w:szCs w:val="20"/>
                          </w:rPr>
                          <w:t>asram:</w:t>
                        </w:r>
                        <w:proofErr w:type="gramEnd"/>
                        <w:r w:rsidRPr="00B01E3F">
                          <w:rPr>
                            <w:b/>
                            <w:szCs w:val="20"/>
                          </w:rPr>
                          <w:t>SpecifiedCITradeProduct</w:t>
                        </w:r>
                        <w:proofErr w:type="spellEnd"/>
                      </w:p>
                    </w:txbxContent>
                  </v:textbox>
                </v:rect>
                <v:group id="Group 7335" o:spid="_x0000_s1265" style="position:absolute;left:51149;top:176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8YEMUAAADdAAAADwAAAGRycy9kb3ducmV2LnhtbESPQYvCMBSE7wv+h/AE&#10;b2tai4tUo4io7EEWVgXx9miebbF5KU1s67/fLAgeh5n5hlmselOJlhpXWlYQjyMQxJnVJecKzqfd&#10;5wyE88gaK8uk4EkOVsvBxwJTbTv+pfbocxEg7FJUUHhfp1K6rCCDbmxr4uDdbGPQB9nkUjfYBbip&#10;5CSKvqTBksNCgTVtCsrux4dRsO+wWyfxtj3cb5vn9TT9uRxiUmo07NdzEJ56/w6/2t9awXSWJP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fGBDFAAAA3QAA&#10;AA8AAAAAAAAAAAAAAAAAqgIAAGRycy9kb3ducmV2LnhtbFBLBQYAAAAABAAEAPoAAACcAwAAAAA=&#10;">
                  <v:rect id="Rectangle 7336" o:spid="_x0000_s126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J8YA&#10;AADdAAAADwAAAGRycy9kb3ducmV2LnhtbESPQWsCMRSE7wX/Q3hCbzWrrXZZjVIEUZCC2vb+2Dx3&#10;Fzcv2ySraX99Uyj0OMzMN8xiFU0rruR8Y1nBeJSBIC6tbrhS8P62echB+ICssbVMCr7Iw2o5uFtg&#10;oe2Nj3Q9hUokCPsCFdQhdIWUvqzJoB/Zjjh5Z+sMhiRdJbXDW4KbVk6ybCYNNpwWauxoXVN5OfVG&#10;Qfc67bfPn3v3/ZH3hxL30YZJVOp+GF/mIALF8B/+a++0gmn++AS/b9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h+J8YAAADdAAAADwAAAAAAAAAAAAAAAACYAgAAZHJz&#10;L2Rvd25yZXYueG1sUEsFBgAAAAAEAAQA9QAAAIsDAAAAAA==&#10;" strokeweight="2pt"/>
                  <v:shape id="AutoShape 7337" o:spid="_x0000_s126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1NFMIAAADdAAAADwAAAGRycy9kb3ducmV2LnhtbESPT4vCMBTE7wt+h/AEb2vqv7VUo8jC&#10;gteq7PnRPNti81Kb1MZvbxYWPA4z8xtmuw+mEQ/qXG1ZwWyagCAurK65VHA5/3ymIJxH1thYJgVP&#10;crDfjT62mGk7cE6Pky9FhLDLUEHlfZtJ6YqKDLqpbYmjd7WdQR9lV0rd4RDhppHzJPmSBmuOCxW2&#10;9F1RcTv1RkGe38vf3oXhkF7DennRS5P0R6Um43DYgPAU/Dv83z5qBat0sYK/N/EJyN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U1NFMIAAADdAAAADwAAAAAAAAAAAAAA&#10;AAChAgAAZHJzL2Rvd25yZXYueG1sUEsFBgAAAAAEAAQA+QAAAJADAAAAAA==&#10;" strokeweight="1.25pt"/>
                  <v:shape id="AutoShape 7338" o:spid="_x0000_s126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N7cgAAADdAAAADwAAAGRycy9kb3ducmV2LnhtbESPT2vCQBTE74V+h+UVvNWNlgaJriJq&#10;wUMtxD8Hb6/Z1ySYfRuyaxL99F2h0OMw85thZoveVKKlxpWWFYyGEQjizOqScwXHw8frBITzyBor&#10;y6TgRg4W8+enGSbadpxSu/e5CCXsElRQeF8nUrqsIINuaGvi4P3YxqAPssmlbrAL5aaS4yiKpcGS&#10;w0KBNa0Kyi77q1Hwfu2+z/GI0+Vusz6l9zb7upw+lRq89MspCE+9/w//0VsduMlbDI834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N7cgAAADdAAAADwAAAAAA&#10;AAAAAAAAAAChAgAAZHJzL2Rvd25yZXYueG1sUEsFBgAAAAAEAAQA+QAAAJYDAAAAAA==&#10;" strokeweight="1.25pt"/>
                </v:group>
                <v:group id="Group 7339" o:spid="_x0000_s1269" style="position:absolute;left:60007;top:2352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QeE8YAAADdAAAADwAAAGRycy9kb3ducmV2LnhtbESPT4vCMBTE7wt+h/AE&#10;b2taxVWqUURW8SCCf0C8PZpnW2xeSpNt67ffLAh7HGbmN8xi1ZlSNFS7wrKCeBiBIE6tLjhTcL1s&#10;P2cgnEfWWFomBS9ysFr2PhaYaNvyiZqzz0SAsEtQQe59lUjp0pwMuqGtiIP3sLVBH2SdSV1jG+Cm&#10;lKMo+pIGCw4LOVa0ySl9nn+Mgl2L7XocfzeH52Pzul8mx9shJqUG/W49B+Gp8//hd3uvFUxm4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ZB4TxgAAAN0A&#10;AAAPAAAAAAAAAAAAAAAAAKoCAABkcnMvZG93bnJldi54bWxQSwUGAAAAAAQABAD6AAAAnQMAAAAA&#10;">
                  <v:rect id="Rectangle 7340" o:spid="_x0000_s127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0IsIA&#10;AADdAAAADwAAAGRycy9kb3ducmV2LnhtbERPXWvCMBR9H/gfwhX2NtM53Eo1igiygQy0294vzbUt&#10;a25qkmr01y8Pwh4P53uxiqYTZ3K+tazgeZKBIK6sbrlW8P21fcpB+ICssbNMCq7kYbUcPSyw0PbC&#10;BzqXoRYphH2BCpoQ+kJKXzVk0E9sT5y4o3UGQ4KultrhJYWbTk6z7FUabDk1NNjTpqHqtxyMgv5z&#10;Nry/nXbu9pMP+wp30YZpVOpxHNdzEIFi+Bff3R9awSx/SXPTm/Q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XQiwgAAAN0AAAAPAAAAAAAAAAAAAAAAAJgCAABkcnMvZG93&#10;bnJldi54bWxQSwUGAAAAAAQABAD1AAAAhwMAAAAA&#10;" strokeweight="2pt"/>
                  <v:shape id="AutoShape 7341" o:spid="_x0000_s127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HEcMAAADdAAAADwAAAGRycy9kb3ducmV2LnhtbESPT4vCMBTE7wt+h/CEva3p+m9r1ygi&#10;LHityp4fzbMtNi+1SW32228EweMwM79h1ttgGnGnztWWFXxOEhDEhdU1lwrOp5+PFITzyBoby6Tg&#10;jxxsN6O3NWbaDpzT/ehLESHsMlRQed9mUrqiIoNuYlvi6F1sZ9BH2ZVSdzhEuGnkNEmW0mDNcaHC&#10;lvYVFddjbxTk+a387V0YduklfM3Pem6S/qDU+zjsvkF4Cv4VfrYPWsEina3g8SY+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ARxHDAAAA3QAAAA8AAAAAAAAAAAAA&#10;AAAAoQIAAGRycy9kb3ducmV2LnhtbFBLBQYAAAAABAAEAPkAAACRAwAAAAA=&#10;" strokeweight="1.25pt"/>
                  <v:shape id="AutoShape 7342" o:spid="_x0000_s127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ZDf8UAAADdAAAADwAAAGRycy9kb3ducmV2LnhtbERPTWvCQBC9F/wPywje6sZiRVJXEdtC&#10;D20hWg+9TbNjEszOhuyapP31nYPg8fG+V5vB1aqjNlSeDcymCSji3NuKCwNfh9f7JagQkS3WnsnA&#10;LwXYrEd3K0yt7zmjbh8LJSEcUjRQxtikWoe8JIdh6hti4U6+dRgFtoW2LfYS7mr9kCQL7bBiaSix&#10;oV1J+Xl/cQYeL/3P92LG2fbj5fmY/XX55/n4bsxkPGyfQEUa4k18db9Z8S3nsl/eyBP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ZDf8UAAADdAAAADwAAAAAAAAAA&#10;AAAAAAChAgAAZHJzL2Rvd25yZXYueG1sUEsFBgAAAAAEAAQA+QAAAJMDAAAAAA==&#10;" strokeweight="1.25pt"/>
                </v:group>
                <v:rect id="Rectangle 7344" o:spid="_x0000_s1273" style="position:absolute;left:30003;top:1362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eg3sYA&#10;AADdAAAADwAAAGRycy9kb3ducmV2LnhtbESPzWrDMBCE74W+g9hAbo0UxzGpGyWEQKDQ9pAf6HWx&#10;NraptXItOXbfvioUchxm5htmvR1tI27U+dqxhvlMgSAunKm51HA5H55WIHxANtg4Jg0/5GG7eXxY&#10;Y27cwEe6nUIpIoR9jhqqENpcSl9UZNHPXEscvavrLIYou1KaDocIt41MlMqkxZrjQoUt7Ssqvk69&#10;1YBZar4/rov381uf4XM5qsPyU2k9nYy7FxCBxnAP/7dfjYblKk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eg3sYAAADdAAAADwAAAAAAAAAAAAAAAACYAgAAZHJz&#10;L2Rvd25yZXYueG1sUEsFBgAAAAAEAAQA9QAAAIsDAAAAAA==&#10;" stroked="f">
                  <v:textbox>
                    <w:txbxContent>
                      <w:p w14:paraId="227BCEC6" w14:textId="77777777" w:rsidR="007A3583" w:rsidRPr="002F612C" w:rsidRDefault="007A3583" w:rsidP="00040552">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345" o:spid="_x0000_s1274" style="position:absolute;left:30099;top:1876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9UMcA&#10;AADdAAAADwAAAGRycy9kb3ducmV2LnhtbESP3WrCQBSE7wu+w3IEb4puaqtIdBURSkMpiPHn+pA9&#10;JsHs2ZjdJunbdwtCL4eZ+YZZbXpTiZYaV1pW8DKJQBBnVpecKzgd38cLEM4ja6wsk4IfcrBZD55W&#10;GGvb8YHa1OciQNjFqKDwvo6ldFlBBt3E1sTBu9rGoA+yyaVusAtwU8lpFM2lwZLDQoE17QrKbum3&#10;UdBl+/Zy/PqQ++dLYvme3Hfp+VOp0bDfLkF46v1/+NFOtILZ4u0V/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N/VDHAAAA3QAAAA8AAAAAAAAAAAAAAAAAmAIAAGRy&#10;cy9kb3ducmV2LnhtbFBLBQYAAAAABAAEAPUAAACMAwAAAAA=&#10;" filled="f" stroked="f">
                  <v:textbox>
                    <w:txbxContent>
                      <w:p w14:paraId="227BCEC7" w14:textId="77777777" w:rsidR="007A3583" w:rsidRPr="002F612C" w:rsidRDefault="007A3583" w:rsidP="00040552">
                        <w:pPr>
                          <w:rPr>
                            <w:rFonts w:cs="Arial"/>
                            <w:b/>
                            <w:sz w:val="24"/>
                            <w:szCs w:val="24"/>
                            <w:lang w:val="de-DE"/>
                          </w:rPr>
                        </w:pPr>
                        <w:r>
                          <w:rPr>
                            <w:rFonts w:cs="Arial"/>
                            <w:b/>
                            <w:sz w:val="24"/>
                            <w:szCs w:val="24"/>
                            <w:lang w:val="de-DE"/>
                          </w:rPr>
                          <w:t>0..*</w:t>
                        </w:r>
                      </w:p>
                    </w:txbxContent>
                  </v:textbox>
                </v:rect>
                <v:rect id="Rectangle 7348" o:spid="_x0000_s1275" style="position:absolute;left:33718;top:22574;width:262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aeI8YA&#10;AADdAAAADwAAAGRycy9kb3ducmV2LnhtbESPQWsCMRCF7wX/Qxihl1KzW6zK1iiiiKWn7lp6Hjbj&#10;7uJmsiRR479vCoUeH2/e9+Yt19H04krOd5YV5JMMBHFtdceNgq/j/nkBwgdkjb1lUnAnD+vV6GGJ&#10;hbY3LulahUYkCPsCFbQhDIWUvm7JoJ/YgTh5J+sMhiRdI7XDW4KbXr5k2Uwa7Dg1tDjQtqX6XF1M&#10;eiOP5Xd1eLrbD7sru1y76WecK/U4jps3EIFi+D/+S79rBa+L6Qx+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aeI8YAAADdAAAADwAAAAAAAAAAAAAAAACYAgAAZHJz&#10;L2Rvd25yZXYueG1sUEsFBgAAAAAEAAQA9QAAAIsDAAAAAA==&#10;" filled="f" fillcolor="#8db3e2" strokeweight="2pt">
                  <v:textbox>
                    <w:txbxContent>
                      <w:p w14:paraId="227BCEC8" w14:textId="77777777" w:rsidR="007A3583" w:rsidRPr="0092092D" w:rsidRDefault="007A3583" w:rsidP="00040552">
                        <w:pPr>
                          <w:spacing w:line="240" w:lineRule="auto"/>
                        </w:pPr>
                        <w:proofErr w:type="spellStart"/>
                        <w:proofErr w:type="gramStart"/>
                        <w:r w:rsidRPr="00980479">
                          <w:rPr>
                            <w:rFonts w:cs="Arial"/>
                            <w:bCs/>
                            <w:szCs w:val="20"/>
                          </w:rPr>
                          <w:t>asram:</w:t>
                        </w:r>
                        <w:proofErr w:type="gramEnd"/>
                        <w:r>
                          <w:rPr>
                            <w:rFonts w:cs="Arial"/>
                            <w:bCs/>
                            <w:szCs w:val="20"/>
                          </w:rPr>
                          <w:t>IndividualCITradeProduct</w:t>
                        </w:r>
                        <w:r w:rsidRPr="001E004D">
                          <w:rPr>
                            <w:rFonts w:cs="Arial"/>
                            <w:bCs/>
                            <w:szCs w:val="20"/>
                          </w:rPr>
                          <w:t>Instance</w:t>
                        </w:r>
                        <w:proofErr w:type="spellEnd"/>
                      </w:p>
                    </w:txbxContent>
                  </v:textbox>
                </v:rect>
                <v:shape id="AutoShape 7349" o:spid="_x0000_s1276" type="#_x0000_t32" style="position:absolute;left:29718;top:2457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io5sYAAADdAAAADwAAAGRycy9kb3ducmV2LnhtbESPQWvCQBSE7wX/w/IKvdVNJZqYuooU&#10;pFJQ0ZZ4fWRfk2D2bchuY/rvuwXB4zAz3zCL1WAa0VPnassKXsYRCOLC6ppLBV+fm+cUhPPIGhvL&#10;pOCXHKyWo4cFZtpe+Uj9yZciQNhlqKDyvs2kdEVFBt3YtsTB+7adQR9kV0rd4TXATSMnUTSTBmsO&#10;CxW29FZRcTn9GAX9Id8nm7Z/P/gyj48f8fyMZqfU0+OwfgXhafD38K291QqmaZz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4qObGAAAA3QAAAA8AAAAAAAAA&#10;AAAAAAAAoQIAAGRycy9kb3ducmV2LnhtbFBLBQYAAAAABAAEAPkAAACUAwAAAAA=&#10;" strokeweight="2pt"/>
                <v:shape id="AutoShape 7350" o:spid="_x0000_s1277" type="#_x0000_t32" style="position:absolute;left:29718;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8lMIAAADdAAAADwAAAGRycy9kb3ducmV2LnhtbERPy4rCMBTdC/5DuII7TZXOqNUoIsgM&#10;Ayo+0O2lubbF5qY0mdr5e7MYcHk478WqNaVoqHaFZQWjYQSCOLW64EzB5bwdTEE4j6yxtEwK/sjB&#10;atntLDDR9slHak4+EyGEXYIKcu+rREqX5mTQDW1FHLi7rQ36AOtM6hqfIdyUchxFn9JgwaEhx4o2&#10;OaWP069R0Byu+8m2ar4OPrvGx594dkOzU6rfa9dzEJ5a/xb/u7+1go9pHOaGN+EJ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Oc8lMIAAADdAAAADwAAAAAAAAAAAAAA&#10;AAChAgAAZHJzL2Rvd25yZXYueG1sUEsFBgAAAAAEAAQA+QAAAJADAAAAAA==&#10;" strokeweight="2pt"/>
                <v:rect id="Rectangle 7351" o:spid="_x0000_s1278" style="position:absolute;left:25908;top:1238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xMYA&#10;AADdAAAADwAAAGRycy9kb3ducmV2LnhtbESPzWrDMBCE74W8g9hAb42c0DSOGyWUQGghFPJ7X6yt&#10;bWKtXElO1D59VSj0OMzMN8xiFU0rruR8Y1nBeJSBIC6tbrhScDpuHnIQPiBrbC2Tgi/ysFoO7hZY&#10;aHvjPV0PoRIJwr5ABXUIXSGlL2sy6Ee2I07eh3UGQ5KuktrhLcFNKydZ9iQNNpwWauxoXVN5OfRG&#10;Qfc+7V9nn1v3fc77XYnbaMMkKnU/jC/PIALF8B/+a79pBdP8cQ6/b9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ixMYAAADdAAAADwAAAAAAAAAAAAAAAACYAgAAZHJz&#10;L2Rvd25yZXYueG1sUEsFBgAAAAAEAAQA9QAAAIsDAAAAAA==&#10;" strokeweight="2pt"/>
                <v:rect id="Rectangle 7352" o:spid="_x0000_s1279" style="position:absolute;left:33718;top:5619;width:188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o1EcUA&#10;AADdAAAADwAAAGRycy9kb3ducmV2LnhtbESPwUrDQBCG70LfYZmCF2k3EWtL7LaIIoonkxbPQ3ZM&#10;gtnZsLu227d3DoLH4Z//m2+2++xGdaIQB88GymUBirj1duDOwPHwstiAignZ4uiZDFwown43u9pi&#10;Zf2Zazo1qVMC4VihgT6lqdI6tj05jEs/EUv25YPDJGPotA14Frgb9W1R3GuHA8uFHid66qn9bn6c&#10;aJS5/mxeby7+3T/XQ2nD3UdeG3M9z48PoBLl9L/8136zBlablfjL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jURxQAAAN0AAAAPAAAAAAAAAAAAAAAAAJgCAABkcnMv&#10;ZG93bnJldi54bWxQSwUGAAAAAAQABAD1AAAAigMAAAAA&#10;" filled="f" fillcolor="#8db3e2" strokeweight="2pt">
                  <v:textbox>
                    <w:txbxContent>
                      <w:p w14:paraId="227BCEC9" w14:textId="77777777" w:rsidR="007A3583" w:rsidRPr="0092092D" w:rsidRDefault="007A3583" w:rsidP="00040552">
                        <w:pPr>
                          <w:spacing w:line="240" w:lineRule="auto"/>
                        </w:pPr>
                        <w:proofErr w:type="spellStart"/>
                        <w:proofErr w:type="gramStart"/>
                        <w:r>
                          <w:rPr>
                            <w:rFonts w:cs="Arial"/>
                            <w:bCs/>
                            <w:szCs w:val="20"/>
                          </w:rPr>
                          <w:t>asram</w:t>
                        </w:r>
                        <w:r>
                          <w:t>:</w:t>
                        </w:r>
                        <w:proofErr w:type="gramEnd"/>
                        <w:r>
                          <w:t>I</w:t>
                        </w:r>
                        <w:r>
                          <w:rPr>
                            <w:rFonts w:cs="Arial"/>
                            <w:bCs/>
                            <w:szCs w:val="20"/>
                          </w:rPr>
                          <w:t>dentification</w:t>
                        </w:r>
                        <w:r w:rsidRPr="001E004D">
                          <w:rPr>
                            <w:rFonts w:cs="Arial"/>
                            <w:bCs/>
                            <w:szCs w:val="20"/>
                          </w:rPr>
                          <w:t>Identifier</w:t>
                        </w:r>
                        <w:proofErr w:type="spellEnd"/>
                        <w:r w:rsidRPr="001E004D">
                          <w:rPr>
                            <w:rFonts w:cs="Arial"/>
                            <w:bCs/>
                            <w:szCs w:val="20"/>
                          </w:rPr>
                          <w:t xml:space="preserve">  </w:t>
                        </w:r>
                      </w:p>
                    </w:txbxContent>
                  </v:textbox>
                </v:rect>
                <v:shape id="AutoShape 7353" o:spid="_x0000_s1280" type="#_x0000_t32" style="position:absolute;left:25812;top:1314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QD1MUAAADdAAAADwAAAGRycy9kb3ducmV2LnhtbESP3YrCMBSE7wXfIRzBO00VXbUaRQRx&#10;EXbFH/T20BzbYnNSmli7b28WFvZymJlvmMWqMYWoqXK5ZQWDfgSCOLE651TB5bztTUE4j6yxsEwK&#10;fsjBatluLTDW9sVHqk8+FQHCLkYFmfdlLKVLMjLo+rYkDt7dVgZ9kFUqdYWvADeFHEbRhzSYc1jI&#10;sKRNRsnj9DQK6sP1e7It693Bp9fRcT+a3dB8KdXtNOs5CE+N/w//tT+1gvF0PIDfN+EJyO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QD1MUAAADdAAAADwAAAAAAAAAA&#10;AAAAAAChAgAAZHJzL2Rvd25yZXYueG1sUEsFBgAAAAAEAAQA+QAAAJMDAAAAAA==&#10;" strokeweight="2pt"/>
                <v:rect id="Rectangle 7354" o:spid="_x0000_s1281" style="position:absolute;left:33718;width:268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O/cYA&#10;AADdAAAADwAAAGRycy9kb3ducmV2LnhtbESPQWsCMRCF7wX/Qxihl1KzK1plaxSxFEtP3bX0PGzG&#10;3cXNZElSjf++EYQeH2/e9+atNtH04kzOd5YV5JMMBHFtdceNgu/D+/MShA/IGnvLpOBKHjbr0cMK&#10;C20vXNK5Co1IEPYFKmhDGAopfd2SQT+xA3HyjtYZDEm6RmqHlwQ3vZxm2Ys02HFqaHGgXUv1qfo1&#10;6Y08lj/V/ulqP+1b2eXazb7iQqnHcdy+gggUw//xPf2hFcyX8y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QO/cYAAADdAAAADwAAAAAAAAAAAAAAAACYAgAAZHJz&#10;L2Rvd25yZXYueG1sUEsFBgAAAAAEAAQA9QAAAIsDAAAAAA==&#10;" filled="f" fillcolor="#8db3e2" strokeweight="2pt">
                  <v:textbox>
                    <w:txbxContent>
                      <w:p w14:paraId="227BCECA" w14:textId="77777777" w:rsidR="007A3583" w:rsidRPr="0092092D" w:rsidRDefault="007A3583" w:rsidP="00040552">
                        <w:pPr>
                          <w:spacing w:line="240" w:lineRule="auto"/>
                          <w:rPr>
                            <w:szCs w:val="20"/>
                          </w:rPr>
                        </w:pPr>
                        <w:proofErr w:type="spellStart"/>
                        <w:proofErr w:type="gramStart"/>
                        <w:r w:rsidRPr="00980479">
                          <w:rPr>
                            <w:rFonts w:cs="Arial"/>
                            <w:bCs/>
                            <w:szCs w:val="20"/>
                          </w:rPr>
                          <w:t>asram:</w:t>
                        </w:r>
                        <w:proofErr w:type="gramEnd"/>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roofErr w:type="spellEnd"/>
                      </w:p>
                    </w:txbxContent>
                  </v:textbox>
                </v:rect>
                <v:rect id="Rectangle 7355" o:spid="_x0000_s1282" style="position:absolute;left:33718;top:11334;width:281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irZsYA&#10;AADdAAAADwAAAGRycy9kb3ducmV2LnhtbESPQWsCMRCF7wX/QxihF6nZbWuVrVGkpVh66q7iedhM&#10;dxc3kyVJNf77RhB6fLx535u3XEfTixM531lWkE8zEMS11R03Cva7j4cFCB+QNfaWScGFPKxXo7sl&#10;FtqeuaRTFRqRIOwLVNCGMBRS+rolg35qB+Lk/VhnMCTpGqkdnhPc9PIxy16kwY5TQ4sDvbVUH6tf&#10;k97IY3motpOL/bLvZZdr9/wd50rdj+PmFUSgGP6Pb+lPrWC2mD3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irZsYAAADdAAAADwAAAAAAAAAAAAAAAACYAgAAZHJz&#10;L2Rvd25yZXYueG1sUEsFBgAAAAAEAAQA9QAAAIsDAAAAAA==&#10;" filled="f" fillcolor="#8db3e2" strokeweight="2pt">
                  <v:textbox>
                    <w:txbxContent>
                      <w:p w14:paraId="227BCECB" w14:textId="77777777" w:rsidR="007A3583" w:rsidRPr="0092092D" w:rsidRDefault="007A3583" w:rsidP="00040552">
                        <w:pPr>
                          <w:spacing w:line="240" w:lineRule="auto"/>
                        </w:pPr>
                        <w:proofErr w:type="spellStart"/>
                        <w:proofErr w:type="gramStart"/>
                        <w:r w:rsidRPr="00980479">
                          <w:rPr>
                            <w:rFonts w:cs="Arial"/>
                            <w:bCs/>
                            <w:szCs w:val="20"/>
                          </w:rPr>
                          <w:t>asram:</w:t>
                        </w:r>
                        <w:proofErr w:type="gramEnd"/>
                        <w:r>
                          <w:rPr>
                            <w:rFonts w:cs="Arial"/>
                            <w:bCs/>
                            <w:szCs w:val="20"/>
                          </w:rPr>
                          <w:t>SellerAssignedIdentification</w:t>
                        </w:r>
                        <w:r w:rsidRPr="001E004D">
                          <w:rPr>
                            <w:rFonts w:cs="Arial"/>
                            <w:bCs/>
                            <w:szCs w:val="20"/>
                          </w:rPr>
                          <w:t>Identifier</w:t>
                        </w:r>
                        <w:proofErr w:type="spellEnd"/>
                      </w:p>
                    </w:txbxContent>
                  </v:textbox>
                </v:rect>
                <v:shape id="AutoShape 7356" o:spid="_x0000_s1283" type="#_x0000_t32" style="position:absolute;left:29813;top:1428;width:44;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mBOsQAAADdAAAADwAAAGRycy9kb3ducmV2LnhtbESP3WoCMRSE7wXfIRzBO836y7I1SilI&#10;pVCKq9Dbw+a4u5icLJtU49ubQqGXw8x8w2x20Rpxo963jhXMphkI4srplmsF59N+koPwAVmjcUwK&#10;HuRhtx0ONlhod+cj3cpQiwRhX6CCJoSukNJXDVn0U9cRJ+/ieoshyb6Wusd7glsj51m2lhZbTgsN&#10;dvTWUHUtf6yCr8W7WUbUJpbflxwfx88PabVS41F8fQERKIb/8F/7oBWs8tUSft+kJyC3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GYE6xAAAAN0AAAAPAAAAAAAAAAAA&#10;AAAAAKECAABkcnMvZG93bnJldi54bWxQSwUGAAAAAAQABAD5AAAAkgMAAAAA&#10;" strokeweight="2pt"/>
                <v:shape id="AutoShape 7357" o:spid="_x0000_s1284" type="#_x0000_t32" style="position:absolute;left:29813;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8F18YAAADdAAAADwAAAGRycy9kb3ducmV2LnhtbESPQWvCQBSE70L/w/IKvZlNi7ExdZVS&#10;EKWgoi3x+si+JqHZtyG7xvjvu4LQ4zAz3zDz5WAa0VPnassKnqMYBHFhdc2lgu+v1TgF4TyyxsYy&#10;KbiSg+XiYTTHTNsLH6g/+lIECLsMFVTet5mUrqjIoItsSxy8H9sZ9EF2pdQdXgLcNPIljqfSYM1h&#10;ocKWPioqfo9no6Df57vXVduv977MJ4fPyeyEZqvU0+Pw/gbC0+D/w/f2RitI0iSB25vw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BdfGAAAA3QAAAA8AAAAAAAAA&#10;AAAAAAAAoQIAAGRycy9kb3ducmV2LnhtbFBLBQYAAAAABAAEAPkAAACUAwAAAAA=&#10;" strokeweight="2pt"/>
                <v:rect id="Rectangle 7358" o:spid="_x0000_s1285" style="position:absolute;left:33909;top:16764;width:172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8I/sYA&#10;AADdAAAADwAAAGRycy9kb3ducmV2LnhtbESPQWsCMRCF7wX/QxjBS6nZFbWyNYpYxNKTuy09D5vp&#10;7tLNZElSjf/eFAoeH2/e9+att9H04kzOd5YV5NMMBHFtdceNgs+Pw9MKhA/IGnvLpOBKHrab0cMa&#10;C20vXNK5Co1IEPYFKmhDGAopfd2SQT+1A3Hyvq0zGJJ0jdQOLwluejnLsqU02HFqaHGgfUv1T/Vr&#10;0ht5LL+q4+PVvtvXssu1m5/is1KTcdy9gAgUw/34P/2mFSxWiyX8rUkI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8I/sYAAADdAAAADwAAAAAAAAAAAAAAAACYAgAAZHJz&#10;L2Rvd25yZXYueG1sUEsFBgAAAAAEAAQA9QAAAIsDAAAAAA==&#10;" filled="f" fillcolor="#8db3e2" strokeweight="2pt">
                  <v:textbox>
                    <w:txbxContent>
                      <w:p w14:paraId="227BCECC" w14:textId="77777777" w:rsidR="007A3583" w:rsidRPr="0092092D" w:rsidRDefault="007A3583" w:rsidP="00040552">
                        <w:pPr>
                          <w:spacing w:line="240" w:lineRule="auto"/>
                        </w:pPr>
                        <w:proofErr w:type="spellStart"/>
                        <w:proofErr w:type="gramStart"/>
                        <w:r>
                          <w:rPr>
                            <w:rFonts w:cs="Arial"/>
                            <w:bCs/>
                            <w:szCs w:val="20"/>
                          </w:rPr>
                          <w:t>asram:</w:t>
                        </w:r>
                        <w:proofErr w:type="gramEnd"/>
                        <w:r>
                          <w:rPr>
                            <w:rFonts w:cs="Arial"/>
                            <w:bCs/>
                            <w:szCs w:val="20"/>
                          </w:rPr>
                          <w:t>InformationCI</w:t>
                        </w:r>
                        <w:r w:rsidRPr="001E004D">
                          <w:rPr>
                            <w:rFonts w:cs="Arial"/>
                            <w:bCs/>
                            <w:szCs w:val="20"/>
                          </w:rPr>
                          <w:t>Note</w:t>
                        </w:r>
                        <w:proofErr w:type="spellEnd"/>
                      </w:p>
                    </w:txbxContent>
                  </v:textbox>
                </v:rect>
                <v:shape id="AutoShape 7359" o:spid="_x0000_s1286" type="#_x0000_t32" style="position:absolute;left:29908;top:1847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E+O8UAAADdAAAADwAAAGRycy9kb3ducmV2LnhtbESPQYvCMBSE74L/ITzBm6YrurrVKCKI&#10;srCKuuj10bxti81LaWLt/nsjCB6HmfmGmS0aU4iaKpdbVvDRj0AQJ1bnnCr4Pa17ExDOI2ssLJOC&#10;f3KwmLdbM4y1vfOB6qNPRYCwi1FB5n0ZS+mSjAy6vi2Jg/dnK4M+yCqVusJ7gJtCDqLoUxrMOSxk&#10;WNIqo+R6vBkF9f68G6/LerP36Xl4+B5+XdD8KNXtNMspCE+Nf4df7a1WMJqMxvB8E5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KE+O8UAAADdAAAADwAAAAAAAAAA&#10;AAAAAAChAgAAZHJzL2Rvd25yZXYueG1sUEsFBgAAAAAEAAQA+QAAAJMDAAAAAA==&#10;" strokeweight="2pt"/>
                <v:shape id="AutoShape 7360" o:spid="_x0000_s1287" type="#_x0000_t32" style="position:absolute;left:29908;top:733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6qScIAAADdAAAADwAAAGRycy9kb3ducmV2LnhtbERPTYvCMBC9C/sfwix401TRXa1GEUEU&#10;wS26otehGdtiMylNrPXfm8PCHh/ve75sTSkaql1hWcGgH4EgTq0uOFNw/t30JiCcR9ZYWiYFL3Kw&#10;XHx05hhr++QjNSefiRDCLkYFufdVLKVLczLo+rYiDtzN1gZ9gHUmdY3PEG5KOYyiL2mw4NCQY0Xr&#10;nNL76WEUNMnl53tTNdvEZ5fRcT+aXtEclOp+tqsZCE+t/xf/uXdawXgyDnPDm/AE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T6qScIAAADdAAAADwAAAAAAAAAAAAAA&#10;AAChAgAAZHJzL2Rvd25yZXYueG1sUEsFBgAAAAAEAAQA+QAAAJADAAAAAA==&#10;" strokeweight="2pt"/>
                <v:shape id="AutoShape 7361" o:spid="_x0000_s1288" type="#_x0000_t32" style="position:absolute;left:27336;top:13239;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IP0scAAADdAAAADwAAAGRycy9kb3ducmV2LnhtbESPQWvCQBSE74L/YXmF3nTTYqxGVymF&#10;YCnUoC32+sg+k2D2bciuSfrvuwXB4zAz3zDr7WBq0VHrKssKnqYRCOLc6ooLBd9f6WQBwnlkjbVl&#10;UvBLDrab8WiNibY9H6g7+kIECLsEFZTeN4mULi/JoJvahjh4Z9sa9EG2hdQt9gFuavkcRXNpsOKw&#10;UGJDbyXll+PVKOiy0/4lbbpd5ovT7PAxW/6g+VTq8WF4XYHwNPh7+NZ+1wriRbyE/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cg/SxwAAAN0AAAAPAAAAAAAA&#10;AAAAAAAAAKECAABkcnMvZG93bnJldi54bWxQSwUGAAAAAAQABAD5AAAAlQMAAAAA&#10;" strokeweight="2pt"/>
                <v:rect id="Rechteck 5861" o:spid="_x0000_s1289" style="position:absolute;top:11620;width:4552;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aa3MYA&#10;AADdAAAADwAAAGRycy9kb3ducmV2LnhtbESP3WrCQBSE7wu+w3IEb4puFCoSXUUEaZCCNP5cH7LH&#10;JJg9G7PbJL59t1DwcpiZb5jVpjeVaKlxpWUF00kEgjizuuRcwfm0Hy9AOI+ssbJMCp7kYLMevK0w&#10;1rbjb2pTn4sAYRejgsL7OpbSZQUZdBNbEwfvZhuDPsgml7rBLsBNJWdRNJcGSw4LBda0Kyi7pz9G&#10;QZcd2+vp61Me36+J5Ufy2KWXg1KjYb9dgvDU+1f4v51oBR+L+RT+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aa3MYAAADdAAAADwAAAAAAAAAAAAAAAACYAgAAZHJz&#10;L2Rvd25yZXYueG1sUEsFBgAAAAAEAAQA9QAAAIsDAAAAAA==&#10;" filled="f" stroked="f">
                  <v:textbox>
                    <w:txbxContent>
                      <w:p w14:paraId="227BCECD"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v:textbox>
                </v:rect>
                <v:rect id="Rechteck 5862" o:spid="_x0000_s1290" style="position:absolute;left:31337;top:1714;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8vsYA&#10;AADdAAAADwAAAGRycy9kb3ducmV2LnhtbESPQWvCQBSE70L/w/IKvelubQ0a3YRSCBSqB7XQ6yP7&#10;TEKzb9PsGtN/3xUEj8PMfMNs8tG2YqDeN441PM8UCOLSmYYrDV/HYroE4QOywdYxafgjD3n2MNlg&#10;atyF9zQcQiUihH2KGuoQulRKX9Zk0c9cRxy9k+sthij7SpoeLxFuWzlXKpEWG44LNXb0XlP5czhb&#10;DZi8mt/d6WV7/DwnuKpGVSy+ldZPj+PbGkSgMdzDt/aH0bBYJnO4volPQG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L8vsYAAADdAAAADwAAAAAAAAAAAAAAAACYAgAAZHJz&#10;L2Rvd25yZXYueG1sUEsFBgAAAAAEAAQA9QAAAIsDAAAAAA==&#10;" stroked="f">
                  <v:textbox>
                    <w:txbxContent>
                      <w:p w14:paraId="227BCECE"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v:textbox>
                </v:rect>
                <v:rect id="Rechteck 5872" o:spid="_x0000_s1291" style="position:absolute;left:31146;top:7524;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qY8UA&#10;AADdAAAADwAAAGRycy9kb3ducmV2LnhtbESPT4vCMBTE7wt+h/AEb5r4r7pdo4ggCLse1IW9Pppn&#10;W2xeahO1fvvNgrDHYWZ+wyxWra3EnRpfOtYwHCgQxJkzJecavk/b/hyED8gGK8ek4UkeVsvO2wJT&#10;4x58oPsx5CJC2KeooQihTqX0WUEW/cDVxNE7u8ZiiLLJpWnwEeG2kiOlEmmx5LhQYE2bgrLL8WY1&#10;YDIx1/15/HX6vCX4nrdqO/1RWve67foDRKA2/Idf7Z3RMJ3PRv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pjxQAAAN0AAAAPAAAAAAAAAAAAAAAAAJgCAABkcnMv&#10;ZG93bnJldi54bWxQSwUGAAAAAAQABAD1AAAAigMAAAAA&#10;" stroked="f">
                  <v:textbox>
                    <w:txbxContent>
                      <w:p w14:paraId="227BCECF" w14:textId="77777777" w:rsidR="007A3583" w:rsidRDefault="007A3583" w:rsidP="008C0A12">
                        <w:pPr>
                          <w:rPr>
                            <w:rFonts w:cs="Arial"/>
                            <w:b/>
                            <w:color w:val="C00000"/>
                            <w:sz w:val="24"/>
                            <w:szCs w:val="24"/>
                            <w:lang w:val="de-DE"/>
                          </w:rPr>
                        </w:pPr>
                        <w:r>
                          <w:rPr>
                            <w:rFonts w:cs="Arial"/>
                            <w:b/>
                            <w:color w:val="C00000"/>
                            <w:sz w:val="24"/>
                            <w:szCs w:val="24"/>
                            <w:lang w:val="de-DE"/>
                          </w:rPr>
                          <w:t>1</w:t>
                        </w:r>
                      </w:p>
                    </w:txbxContent>
                  </v:textbox>
                </v:rect>
                <v:rect id="Rechteck 5873" o:spid="_x0000_s1292" style="position:absolute;left:30003;top:2505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37ccA&#10;AADdAAAADwAAAGRycy9kb3ducmV2LnhtbESP3WrCQBSE7wu+w3IEb4puaqlKdBURSkMpiPHn+pA9&#10;JsHs2ZjdJunbdwtCL4eZ+YZZbXpTiZYaV1pW8DKJQBBnVpecKzgd38cLEM4ja6wsk4IfcrBZD55W&#10;GGvb8YHa1OciQNjFqKDwvo6ldFlBBt3E1sTBu9rGoA+yyaVusAtwU8lpFM2kwZLDQoE17QrKbum3&#10;UdBl+/Zy/PqQ++dLYvme3Hfp+VOp0bDfLkF46v1/+NFOtIK3xfwV/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hN+3HAAAA3QAAAA8AAAAAAAAAAAAAAAAAmAIAAGRy&#10;cy9kb3ducmV2LnhtbFBLBQYAAAAABAAEAPUAAACMAwAAAAA=&#10;" filled="f" stroked="f">
                  <v:textbox>
                    <w:txbxContent>
                      <w:p w14:paraId="227BCED0" w14:textId="77777777" w:rsidR="007A3583" w:rsidRDefault="007A3583" w:rsidP="004D1711">
                        <w:pPr>
                          <w:rPr>
                            <w:rFonts w:cs="Arial"/>
                            <w:b/>
                            <w:sz w:val="24"/>
                            <w:szCs w:val="24"/>
                            <w:lang w:val="de-DE"/>
                          </w:rPr>
                        </w:pPr>
                        <w:r>
                          <w:rPr>
                            <w:rFonts w:cs="Arial"/>
                            <w:b/>
                            <w:sz w:val="24"/>
                            <w:szCs w:val="24"/>
                            <w:lang w:val="de-DE"/>
                          </w:rPr>
                          <w:t>0..*</w:t>
                        </w:r>
                      </w:p>
                    </w:txbxContent>
                  </v:textbox>
                </v:rect>
                <w10:anchorlock/>
              </v:group>
            </w:pict>
          </mc:Fallback>
        </mc:AlternateContent>
      </w:r>
    </w:p>
    <w:p w14:paraId="227BCC35" w14:textId="77777777" w:rsidR="005A574F" w:rsidRDefault="005A574F" w:rsidP="004D1711"/>
    <w:tbl>
      <w:tblPr>
        <w:tblpPr w:leftFromText="141" w:rightFromText="141" w:vertAnchor="text" w:horzAnchor="margin" w:tblpXSpec="center" w:tblpY="19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5A574F" w:rsidRPr="001E1B02" w14:paraId="227BCC37" w14:textId="77777777" w:rsidTr="000854DA">
        <w:trPr>
          <w:cantSplit/>
          <w:trHeight w:val="329"/>
          <w:tblHeader/>
        </w:trPr>
        <w:tc>
          <w:tcPr>
            <w:tcW w:w="5000" w:type="pct"/>
            <w:shd w:val="clear" w:color="auto" w:fill="FFFFCC"/>
            <w:vAlign w:val="center"/>
          </w:tcPr>
          <w:p w14:paraId="227BCC36" w14:textId="77777777" w:rsidR="005A574F" w:rsidRPr="000854DA" w:rsidRDefault="005A574F" w:rsidP="00E15059">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5A574F" w14:paraId="227BCC39" w14:textId="77777777" w:rsidTr="000854DA">
        <w:trPr>
          <w:cantSplit/>
        </w:trPr>
        <w:tc>
          <w:tcPr>
            <w:tcW w:w="5000" w:type="pct"/>
            <w:vAlign w:val="center"/>
          </w:tcPr>
          <w:p w14:paraId="227BCC38" w14:textId="77777777" w:rsidR="005A574F" w:rsidRPr="004D1711" w:rsidRDefault="005A574F" w:rsidP="00B355A4">
            <w:pPr>
              <w:spacing w:line="240" w:lineRule="auto"/>
              <w:rPr>
                <w:szCs w:val="20"/>
              </w:rPr>
            </w:pPr>
            <w:r w:rsidRPr="000854DA">
              <w:rPr>
                <w:rFonts w:cs="Arial"/>
                <w:b/>
                <w:bCs/>
                <w:szCs w:val="20"/>
              </w:rPr>
              <w:t>“</w:t>
            </w:r>
            <w:proofErr w:type="spellStart"/>
            <w:proofErr w:type="gramStart"/>
            <w:r w:rsidRPr="000854DA">
              <w:rPr>
                <w:rFonts w:cs="Arial"/>
                <w:b/>
                <w:bCs/>
                <w:szCs w:val="20"/>
              </w:rPr>
              <w:t>asram:</w:t>
            </w:r>
            <w:proofErr w:type="gramEnd"/>
            <w:r w:rsidR="00B355A4" w:rsidRPr="000854DA">
              <w:rPr>
                <w:b/>
                <w:szCs w:val="32"/>
              </w:rPr>
              <w:t>SpecifiedCITradeProduct</w:t>
            </w:r>
            <w:proofErr w:type="spellEnd"/>
            <w:r w:rsidR="00B355A4" w:rsidRPr="000854DA">
              <w:rPr>
                <w:b/>
                <w:szCs w:val="32"/>
              </w:rPr>
              <w:t xml:space="preserve">” </w:t>
            </w:r>
            <w:r w:rsidR="00C31CBF" w:rsidRPr="000854DA">
              <w:rPr>
                <w:rFonts w:cs="Arial"/>
                <w:bCs/>
                <w:szCs w:val="20"/>
              </w:rPr>
              <w:t>contains reference information about the material data.</w:t>
            </w:r>
          </w:p>
        </w:tc>
      </w:tr>
    </w:tbl>
    <w:p w14:paraId="227BCC3A" w14:textId="77777777" w:rsidR="00AB0C4A" w:rsidRPr="00040552" w:rsidRDefault="00AB0C4A" w:rsidP="004D1711"/>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1"/>
        <w:gridCol w:w="983"/>
        <w:gridCol w:w="1160"/>
        <w:gridCol w:w="1015"/>
        <w:gridCol w:w="2755"/>
        <w:gridCol w:w="870"/>
        <w:gridCol w:w="4348"/>
      </w:tblGrid>
      <w:tr w:rsidR="000854DA" w14:paraId="227BCC42" w14:textId="77777777" w:rsidTr="004D1711">
        <w:trPr>
          <w:cantSplit/>
          <w:trHeight w:val="329"/>
          <w:tblHeader/>
        </w:trPr>
        <w:tc>
          <w:tcPr>
            <w:tcW w:w="1162" w:type="pct"/>
            <w:shd w:val="clear" w:color="auto" w:fill="FFFFCC"/>
            <w:vAlign w:val="center"/>
          </w:tcPr>
          <w:p w14:paraId="227BCC3B" w14:textId="77777777" w:rsidR="000854DA" w:rsidRPr="000854DA" w:rsidRDefault="000854DA" w:rsidP="00BB5E9C">
            <w:pPr>
              <w:spacing w:line="240" w:lineRule="auto"/>
              <w:jc w:val="center"/>
              <w:rPr>
                <w:rFonts w:eastAsia="Times New Roman"/>
                <w:b/>
                <w:bCs/>
                <w:color w:val="000000"/>
                <w:lang w:val="de-DE" w:eastAsia="de-DE"/>
              </w:rPr>
            </w:pPr>
            <w:r w:rsidRPr="000854DA">
              <w:rPr>
                <w:rFonts w:eastAsia="Times New Roman"/>
                <w:b/>
                <w:bCs/>
                <w:color w:val="000000"/>
                <w:lang w:eastAsia="de-DE"/>
              </w:rPr>
              <w:t>Name</w:t>
            </w:r>
          </w:p>
        </w:tc>
        <w:tc>
          <w:tcPr>
            <w:tcW w:w="339" w:type="pct"/>
            <w:shd w:val="clear" w:color="auto" w:fill="FFFFCC"/>
            <w:vAlign w:val="center"/>
          </w:tcPr>
          <w:p w14:paraId="227BCC3C" w14:textId="77777777" w:rsidR="000854DA" w:rsidRPr="000854DA" w:rsidRDefault="000854DA" w:rsidP="00BB5E9C">
            <w:pPr>
              <w:spacing w:line="240" w:lineRule="auto"/>
              <w:jc w:val="center"/>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C3D" w14:textId="77777777" w:rsidR="000854DA" w:rsidRPr="000854DA" w:rsidRDefault="000854DA" w:rsidP="00BB5E9C">
            <w:pPr>
              <w:spacing w:line="240" w:lineRule="auto"/>
              <w:jc w:val="center"/>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C3E" w14:textId="77777777" w:rsidR="000854DA" w:rsidRPr="000854DA" w:rsidRDefault="000854DA" w:rsidP="00BB5E9C">
            <w:pPr>
              <w:spacing w:line="240" w:lineRule="auto"/>
              <w:jc w:val="center"/>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C3F" w14:textId="77777777" w:rsidR="000854DA" w:rsidRPr="000854DA" w:rsidRDefault="000854DA" w:rsidP="00BB5E9C">
            <w:pPr>
              <w:spacing w:line="240" w:lineRule="auto"/>
              <w:jc w:val="center"/>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C40" w14:textId="77777777" w:rsidR="000854DA" w:rsidRPr="000854DA" w:rsidRDefault="000854DA" w:rsidP="00BB5E9C">
            <w:pPr>
              <w:spacing w:line="240" w:lineRule="auto"/>
              <w:jc w:val="center"/>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C41" w14:textId="77777777" w:rsidR="000854DA" w:rsidRPr="000854DA" w:rsidRDefault="000854DA" w:rsidP="00BB5E9C">
            <w:pPr>
              <w:spacing w:line="240" w:lineRule="auto"/>
              <w:jc w:val="center"/>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C4A" w14:textId="77777777" w:rsidTr="00873E1A">
        <w:trPr>
          <w:cantSplit/>
          <w:trHeight w:val="317"/>
        </w:trPr>
        <w:tc>
          <w:tcPr>
            <w:tcW w:w="1162" w:type="pct"/>
            <w:shd w:val="clear" w:color="auto" w:fill="C00000"/>
            <w:vAlign w:val="center"/>
          </w:tcPr>
          <w:p w14:paraId="227BCC43" w14:textId="77777777" w:rsidR="000854DA" w:rsidRPr="00873E1A" w:rsidRDefault="000854DA" w:rsidP="004D1711">
            <w:pPr>
              <w:spacing w:line="240" w:lineRule="auto"/>
              <w:rPr>
                <w:rFonts w:eastAsia="Times New Roman" w:cs="Arial"/>
                <w:color w:val="FFFFFF" w:themeColor="background1"/>
                <w:sz w:val="16"/>
                <w:szCs w:val="20"/>
                <w:highlight w:val="yellow"/>
                <w:lang w:eastAsia="de-DE"/>
              </w:rPr>
            </w:pPr>
            <w:proofErr w:type="spellStart"/>
            <w:r w:rsidRPr="00873E1A">
              <w:rPr>
                <w:rFonts w:cs="Arial"/>
                <w:bCs/>
                <w:color w:val="FFFFFF" w:themeColor="background1"/>
                <w:sz w:val="16"/>
                <w:szCs w:val="20"/>
              </w:rPr>
              <w:t>asram:BuyerAssignedIdentificationIdentifier</w:t>
            </w:r>
            <w:proofErr w:type="spellEnd"/>
            <w:r w:rsidRPr="00873E1A">
              <w:rPr>
                <w:rFonts w:eastAsia="Times New Roman" w:cs="Arial"/>
                <w:color w:val="FFFFFF" w:themeColor="background1"/>
                <w:sz w:val="16"/>
                <w:szCs w:val="20"/>
                <w:highlight w:val="yellow"/>
                <w:lang w:eastAsia="de-DE"/>
              </w:rPr>
              <w:t xml:space="preserve"> </w:t>
            </w:r>
          </w:p>
        </w:tc>
        <w:tc>
          <w:tcPr>
            <w:tcW w:w="339" w:type="pct"/>
            <w:shd w:val="clear" w:color="auto" w:fill="C00000"/>
            <w:vAlign w:val="center"/>
          </w:tcPr>
          <w:p w14:paraId="227BCC44"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val="de-DE" w:eastAsia="de-DE"/>
              </w:rPr>
              <w:t>String</w:t>
            </w:r>
          </w:p>
        </w:tc>
        <w:tc>
          <w:tcPr>
            <w:tcW w:w="400" w:type="pct"/>
            <w:shd w:val="clear" w:color="auto" w:fill="C00000"/>
            <w:vAlign w:val="center"/>
          </w:tcPr>
          <w:p w14:paraId="227BCC45"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64</w:t>
            </w:r>
          </w:p>
        </w:tc>
        <w:tc>
          <w:tcPr>
            <w:tcW w:w="350" w:type="pct"/>
            <w:shd w:val="clear" w:color="auto" w:fill="C00000"/>
            <w:vAlign w:val="center"/>
          </w:tcPr>
          <w:p w14:paraId="227BCC46"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5</w:t>
            </w:r>
          </w:p>
        </w:tc>
        <w:tc>
          <w:tcPr>
            <w:tcW w:w="950" w:type="pct"/>
            <w:shd w:val="clear" w:color="auto" w:fill="C00000"/>
            <w:vAlign w:val="center"/>
          </w:tcPr>
          <w:p w14:paraId="227BCC47"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3546</w:t>
            </w:r>
          </w:p>
        </w:tc>
        <w:tc>
          <w:tcPr>
            <w:tcW w:w="300" w:type="pct"/>
            <w:shd w:val="clear" w:color="auto" w:fill="C00000"/>
            <w:vAlign w:val="center"/>
          </w:tcPr>
          <w:p w14:paraId="227BCC48"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C49" w14:textId="77777777" w:rsidR="000854DA" w:rsidRPr="00873E1A" w:rsidRDefault="000854DA" w:rsidP="004D1711">
            <w:pPr>
              <w:spacing w:line="240" w:lineRule="auto"/>
              <w:jc w:val="center"/>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CustomerMaterialNumber</w:t>
            </w:r>
            <w:proofErr w:type="spellEnd"/>
            <w:r w:rsidRPr="00873E1A">
              <w:rPr>
                <w:rFonts w:eastAsia="Times New Roman" w:cs="Arial"/>
                <w:color w:val="FFFFFF" w:themeColor="background1"/>
                <w:sz w:val="16"/>
                <w:szCs w:val="20"/>
                <w:lang w:eastAsia="de-DE"/>
              </w:rPr>
              <w:t>: Customer material number (CMN)</w:t>
            </w:r>
          </w:p>
        </w:tc>
      </w:tr>
      <w:tr w:rsidR="000854DA" w:rsidRPr="007A6D70" w14:paraId="227BCC52" w14:textId="77777777" w:rsidTr="00873E1A">
        <w:trPr>
          <w:cantSplit/>
          <w:trHeight w:val="317"/>
        </w:trPr>
        <w:tc>
          <w:tcPr>
            <w:tcW w:w="1162" w:type="pct"/>
            <w:shd w:val="clear" w:color="auto" w:fill="C00000"/>
            <w:vAlign w:val="center"/>
          </w:tcPr>
          <w:p w14:paraId="227BCC4B" w14:textId="77777777" w:rsidR="000854DA" w:rsidRPr="00873E1A" w:rsidRDefault="000854DA" w:rsidP="004D1711">
            <w:pPr>
              <w:spacing w:line="240" w:lineRule="auto"/>
              <w:rPr>
                <w:rFonts w:eastAsia="Times New Roman" w:cs="Arial"/>
                <w:color w:val="FFFFFF" w:themeColor="background1"/>
                <w:sz w:val="16"/>
                <w:szCs w:val="20"/>
                <w:highlight w:val="yellow"/>
                <w:lang w:eastAsia="de-DE"/>
              </w:rPr>
            </w:pPr>
            <w:proofErr w:type="spellStart"/>
            <w:r w:rsidRPr="00873E1A">
              <w:rPr>
                <w:rFonts w:cs="Arial"/>
                <w:bCs/>
                <w:color w:val="FFFFFF" w:themeColor="background1"/>
                <w:sz w:val="16"/>
                <w:szCs w:val="20"/>
              </w:rPr>
              <w:t>asram:</w:t>
            </w:r>
            <w:r w:rsidRPr="00873E1A">
              <w:rPr>
                <w:color w:val="FFFFFF" w:themeColor="background1"/>
                <w:sz w:val="16"/>
              </w:rPr>
              <w:t>I</w:t>
            </w:r>
            <w:r w:rsidR="004D1711" w:rsidRPr="00873E1A">
              <w:rPr>
                <w:rFonts w:cs="Arial"/>
                <w:bCs/>
                <w:color w:val="FFFFFF" w:themeColor="background1"/>
                <w:sz w:val="16"/>
                <w:szCs w:val="20"/>
              </w:rPr>
              <w:t>dentificationIdentifier</w:t>
            </w:r>
            <w:proofErr w:type="spellEnd"/>
            <w:r w:rsidR="004D1711" w:rsidRPr="00873E1A">
              <w:rPr>
                <w:rFonts w:cs="Arial"/>
                <w:bCs/>
                <w:color w:val="FFFFFF" w:themeColor="background1"/>
                <w:sz w:val="16"/>
                <w:szCs w:val="20"/>
              </w:rPr>
              <w:t xml:space="preserve"> </w:t>
            </w:r>
          </w:p>
        </w:tc>
        <w:tc>
          <w:tcPr>
            <w:tcW w:w="339" w:type="pct"/>
            <w:shd w:val="clear" w:color="auto" w:fill="C00000"/>
            <w:vAlign w:val="center"/>
          </w:tcPr>
          <w:p w14:paraId="227BCC4C"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val="de-DE" w:eastAsia="de-DE"/>
              </w:rPr>
              <w:t>String</w:t>
            </w:r>
          </w:p>
        </w:tc>
        <w:tc>
          <w:tcPr>
            <w:tcW w:w="400" w:type="pct"/>
            <w:shd w:val="clear" w:color="auto" w:fill="C00000"/>
            <w:vAlign w:val="center"/>
          </w:tcPr>
          <w:p w14:paraId="227BCC4D"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18</w:t>
            </w:r>
          </w:p>
        </w:tc>
        <w:tc>
          <w:tcPr>
            <w:tcW w:w="350" w:type="pct"/>
            <w:shd w:val="clear" w:color="auto" w:fill="C00000"/>
            <w:vAlign w:val="center"/>
          </w:tcPr>
          <w:p w14:paraId="227BCC4E"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5</w:t>
            </w:r>
          </w:p>
        </w:tc>
        <w:tc>
          <w:tcPr>
            <w:tcW w:w="950" w:type="pct"/>
            <w:shd w:val="clear" w:color="auto" w:fill="C00000"/>
            <w:vAlign w:val="center"/>
          </w:tcPr>
          <w:p w14:paraId="227BCC4F"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41</w:t>
            </w:r>
          </w:p>
        </w:tc>
        <w:tc>
          <w:tcPr>
            <w:tcW w:w="300" w:type="pct"/>
            <w:shd w:val="clear" w:color="auto" w:fill="C00000"/>
            <w:vAlign w:val="center"/>
          </w:tcPr>
          <w:p w14:paraId="227BCC50" w14:textId="77777777" w:rsidR="000854DA" w:rsidRPr="00873E1A" w:rsidRDefault="000854DA" w:rsidP="00BB5E9C">
            <w:pPr>
              <w:spacing w:line="240" w:lineRule="auto"/>
              <w:jc w:val="center"/>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C51" w14:textId="77777777" w:rsidR="000854DA" w:rsidRPr="00873E1A" w:rsidRDefault="000854DA" w:rsidP="004D1711">
            <w:pPr>
              <w:spacing w:line="240" w:lineRule="auto"/>
              <w:jc w:val="center"/>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SAPMaterialReference</w:t>
            </w:r>
            <w:proofErr w:type="spellEnd"/>
            <w:r w:rsidRPr="00873E1A">
              <w:rPr>
                <w:rFonts w:eastAsia="Times New Roman" w:cs="Arial"/>
                <w:color w:val="FFFFFF" w:themeColor="background1"/>
                <w:sz w:val="16"/>
                <w:szCs w:val="20"/>
                <w:lang w:eastAsia="de-DE"/>
              </w:rPr>
              <w:t>: SAP material Reference</w:t>
            </w:r>
          </w:p>
        </w:tc>
      </w:tr>
      <w:tr w:rsidR="000854DA" w:rsidRPr="007A6D70" w14:paraId="227BCC5A" w14:textId="77777777" w:rsidTr="00873E1A">
        <w:trPr>
          <w:cantSplit/>
          <w:trHeight w:val="317"/>
        </w:trPr>
        <w:tc>
          <w:tcPr>
            <w:tcW w:w="1162" w:type="pct"/>
            <w:shd w:val="clear" w:color="auto" w:fill="92D050"/>
            <w:vAlign w:val="center"/>
          </w:tcPr>
          <w:p w14:paraId="227BCC53" w14:textId="77777777" w:rsidR="000854DA" w:rsidRPr="000854DA" w:rsidRDefault="000854DA" w:rsidP="004D1711">
            <w:pPr>
              <w:spacing w:line="240" w:lineRule="auto"/>
              <w:rPr>
                <w:rFonts w:cs="Arial"/>
                <w:bCs/>
                <w:sz w:val="16"/>
                <w:szCs w:val="20"/>
                <w:highlight w:val="yellow"/>
              </w:rPr>
            </w:pPr>
            <w:proofErr w:type="spellStart"/>
            <w:r w:rsidRPr="000854DA">
              <w:rPr>
                <w:rFonts w:cs="Arial"/>
                <w:bCs/>
                <w:sz w:val="16"/>
                <w:szCs w:val="20"/>
              </w:rPr>
              <w:t>asram:SellerAssignedIdentificationIdentifier</w:t>
            </w:r>
            <w:proofErr w:type="spellEnd"/>
          </w:p>
        </w:tc>
        <w:tc>
          <w:tcPr>
            <w:tcW w:w="339" w:type="pct"/>
            <w:shd w:val="clear" w:color="auto" w:fill="92D050"/>
            <w:vAlign w:val="center"/>
          </w:tcPr>
          <w:p w14:paraId="227BCC54" w14:textId="77777777" w:rsidR="000854DA" w:rsidRPr="000854DA" w:rsidRDefault="000854DA" w:rsidP="00BB5E9C">
            <w:pPr>
              <w:spacing w:line="240" w:lineRule="auto"/>
              <w:jc w:val="center"/>
              <w:rPr>
                <w:rFonts w:eastAsia="Times New Roman" w:cs="Arial"/>
                <w:color w:val="000000"/>
                <w:sz w:val="16"/>
                <w:szCs w:val="20"/>
                <w:highlight w:val="yellow"/>
                <w:lang w:eastAsia="de-DE"/>
              </w:rPr>
            </w:pPr>
            <w:r w:rsidRPr="000854DA">
              <w:rPr>
                <w:rFonts w:eastAsia="Times New Roman" w:cs="Arial"/>
                <w:color w:val="000000"/>
                <w:sz w:val="16"/>
                <w:szCs w:val="20"/>
                <w:lang w:val="de-DE" w:eastAsia="de-DE"/>
              </w:rPr>
              <w:t>String</w:t>
            </w:r>
          </w:p>
        </w:tc>
        <w:tc>
          <w:tcPr>
            <w:tcW w:w="400" w:type="pct"/>
            <w:shd w:val="clear" w:color="auto" w:fill="92D050"/>
            <w:vAlign w:val="center"/>
          </w:tcPr>
          <w:p w14:paraId="227BCC55" w14:textId="77777777" w:rsidR="000854DA" w:rsidRPr="000854DA" w:rsidRDefault="000854DA" w:rsidP="00BB5E9C">
            <w:pPr>
              <w:spacing w:line="240" w:lineRule="auto"/>
              <w:jc w:val="center"/>
              <w:rPr>
                <w:rFonts w:eastAsia="Times New Roman" w:cs="Arial"/>
                <w:color w:val="000000"/>
                <w:sz w:val="16"/>
                <w:szCs w:val="20"/>
                <w:highlight w:val="yellow"/>
                <w:lang w:eastAsia="de-DE"/>
              </w:rPr>
            </w:pPr>
            <w:r w:rsidRPr="000854DA">
              <w:rPr>
                <w:rFonts w:eastAsia="Times New Roman" w:cs="Arial"/>
                <w:color w:val="000000"/>
                <w:sz w:val="16"/>
                <w:szCs w:val="20"/>
                <w:lang w:eastAsia="de-DE"/>
              </w:rPr>
              <w:t>64</w:t>
            </w:r>
          </w:p>
        </w:tc>
        <w:tc>
          <w:tcPr>
            <w:tcW w:w="350" w:type="pct"/>
            <w:shd w:val="clear" w:color="auto" w:fill="92D050"/>
            <w:vAlign w:val="center"/>
          </w:tcPr>
          <w:p w14:paraId="227BCC56" w14:textId="77777777" w:rsidR="000854DA" w:rsidRPr="000854DA" w:rsidRDefault="000854DA" w:rsidP="00BB5E9C">
            <w:pPr>
              <w:spacing w:line="240" w:lineRule="auto"/>
              <w:jc w:val="center"/>
              <w:rPr>
                <w:rFonts w:eastAsia="Times New Roman" w:cs="Arial"/>
                <w:color w:val="000000"/>
                <w:sz w:val="16"/>
                <w:szCs w:val="20"/>
                <w:highlight w:val="yellow"/>
                <w:lang w:eastAsia="de-DE"/>
              </w:rPr>
            </w:pPr>
            <w:r w:rsidRPr="000854DA">
              <w:rPr>
                <w:rFonts w:eastAsia="Times New Roman" w:cs="Arial"/>
                <w:color w:val="000000"/>
                <w:sz w:val="16"/>
                <w:szCs w:val="20"/>
                <w:lang w:eastAsia="de-DE"/>
              </w:rPr>
              <w:t>5</w:t>
            </w:r>
          </w:p>
        </w:tc>
        <w:tc>
          <w:tcPr>
            <w:tcW w:w="950" w:type="pct"/>
            <w:shd w:val="clear" w:color="auto" w:fill="92D050"/>
            <w:vAlign w:val="center"/>
          </w:tcPr>
          <w:p w14:paraId="227BCC57" w14:textId="77777777" w:rsidR="000854DA" w:rsidRPr="000854DA" w:rsidRDefault="000854DA" w:rsidP="00BB5E9C">
            <w:pPr>
              <w:spacing w:line="240" w:lineRule="auto"/>
              <w:jc w:val="center"/>
              <w:rPr>
                <w:rFonts w:eastAsia="Times New Roman" w:cs="Arial"/>
                <w:color w:val="000000"/>
                <w:sz w:val="16"/>
                <w:szCs w:val="20"/>
                <w:highlight w:val="yellow"/>
                <w:lang w:eastAsia="de-DE"/>
              </w:rPr>
            </w:pPr>
            <w:r w:rsidRPr="000854DA">
              <w:rPr>
                <w:rFonts w:eastAsia="Times New Roman" w:cs="Arial"/>
                <w:color w:val="000000"/>
                <w:sz w:val="16"/>
                <w:szCs w:val="20"/>
                <w:lang w:val="de-DE" w:eastAsia="de-DE"/>
              </w:rPr>
              <w:t>12365</w:t>
            </w:r>
          </w:p>
        </w:tc>
        <w:tc>
          <w:tcPr>
            <w:tcW w:w="300" w:type="pct"/>
            <w:shd w:val="clear" w:color="auto" w:fill="92D050"/>
            <w:vAlign w:val="center"/>
          </w:tcPr>
          <w:p w14:paraId="227BCC58" w14:textId="77777777" w:rsidR="000854DA" w:rsidRPr="000854DA" w:rsidRDefault="000854DA" w:rsidP="00BB5E9C">
            <w:pPr>
              <w:spacing w:line="240" w:lineRule="auto"/>
              <w:jc w:val="center"/>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59" w14:textId="77777777" w:rsidR="000854DA" w:rsidRPr="000854DA" w:rsidRDefault="000854DA" w:rsidP="004D1711">
            <w:pPr>
              <w:spacing w:line="240" w:lineRule="auto"/>
              <w:jc w:val="center"/>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SupplierMaterialNumber</w:t>
            </w:r>
            <w:proofErr w:type="spellEnd"/>
            <w:r w:rsidRPr="000854DA">
              <w:rPr>
                <w:rFonts w:eastAsia="Times New Roman" w:cs="Arial"/>
                <w:color w:val="000000"/>
                <w:sz w:val="16"/>
                <w:szCs w:val="20"/>
                <w:lang w:eastAsia="de-DE"/>
              </w:rPr>
              <w:t>: Supplier material number</w:t>
            </w:r>
          </w:p>
        </w:tc>
      </w:tr>
    </w:tbl>
    <w:p w14:paraId="227BCC5B" w14:textId="77777777" w:rsidR="00FF1C9B" w:rsidRDefault="00FF1C9B" w:rsidP="004D1711"/>
    <w:p w14:paraId="227BCC5C" w14:textId="77777777" w:rsidR="004D1711" w:rsidRDefault="004D1711">
      <w:pPr>
        <w:spacing w:line="240" w:lineRule="auto"/>
      </w:pPr>
      <w:r>
        <w:br w:type="page"/>
      </w:r>
    </w:p>
    <w:p w14:paraId="227BCC5D" w14:textId="77777777" w:rsidR="003A1997" w:rsidRPr="00ED0E85" w:rsidRDefault="003A1997" w:rsidP="00ED0E85">
      <w:pPr>
        <w:pStyle w:val="berschrift4"/>
        <w:ind w:left="851" w:hanging="851"/>
        <w:rPr>
          <w:rFonts w:cs="Arial"/>
          <w:sz w:val="20"/>
          <w:szCs w:val="20"/>
        </w:rPr>
      </w:pPr>
      <w:bookmarkStart w:id="47" w:name="_Toc347491230"/>
      <w:proofErr w:type="spellStart"/>
      <w:proofErr w:type="gramStart"/>
      <w:r w:rsidRPr="00ED0E85">
        <w:rPr>
          <w:sz w:val="20"/>
          <w:szCs w:val="20"/>
        </w:rPr>
        <w:t>asram:</w:t>
      </w:r>
      <w:proofErr w:type="gramEnd"/>
      <w:r w:rsidR="00404BB4" w:rsidRPr="00ED0E85">
        <w:rPr>
          <w:sz w:val="20"/>
          <w:szCs w:val="20"/>
        </w:rPr>
        <w:t>InformationCINote</w:t>
      </w:r>
      <w:bookmarkEnd w:id="47"/>
      <w:proofErr w:type="spellEnd"/>
    </w:p>
    <w:p w14:paraId="227BCC5E" w14:textId="77777777" w:rsidR="00BF4D15" w:rsidRDefault="00BF4D15" w:rsidP="005A574F"/>
    <w:p w14:paraId="227BCC5F" w14:textId="77777777" w:rsidR="00AB0C4A" w:rsidRDefault="00BF4D15" w:rsidP="00BF4D15">
      <w:r>
        <w:rPr>
          <w:noProof/>
          <w:lang w:eastAsia="zh-TW"/>
        </w:rPr>
        <mc:AlternateContent>
          <mc:Choice Requires="wpg">
            <w:drawing>
              <wp:inline distT="0" distB="0" distL="0" distR="0" wp14:anchorId="227BCE2B" wp14:editId="227BCE2C">
                <wp:extent cx="4650105" cy="1360170"/>
                <wp:effectExtent l="0" t="0" r="17145" b="0"/>
                <wp:docPr id="5928" name="Gruppieren 5928"/>
                <wp:cNvGraphicFramePr/>
                <a:graphic xmlns:a="http://schemas.openxmlformats.org/drawingml/2006/main">
                  <a:graphicData uri="http://schemas.microsoft.com/office/word/2010/wordprocessingGroup">
                    <wpg:wgp>
                      <wpg:cNvGrpSpPr/>
                      <wpg:grpSpPr>
                        <a:xfrm>
                          <a:off x="0" y="0"/>
                          <a:ext cx="4650105" cy="1360170"/>
                          <a:chOff x="0" y="0"/>
                          <a:chExt cx="4650105" cy="1360170"/>
                        </a:xfrm>
                      </wpg:grpSpPr>
                      <wps:wsp>
                        <wps:cNvPr id="5822" name="Rectangle 7364"/>
                        <wps:cNvSpPr>
                          <a:spLocks noChangeArrowheads="1"/>
                        </wps:cNvSpPr>
                        <wps:spPr bwMode="auto">
                          <a:xfrm>
                            <a:off x="371475" y="419100"/>
                            <a:ext cx="1955800" cy="344805"/>
                          </a:xfrm>
                          <a:prstGeom prst="rect">
                            <a:avLst/>
                          </a:prstGeom>
                          <a:solidFill>
                            <a:srgbClr val="8DB3E2"/>
                          </a:solidFill>
                          <a:ln w="25400">
                            <a:solidFill>
                              <a:srgbClr val="000000"/>
                            </a:solidFill>
                            <a:miter lim="800000"/>
                            <a:headEnd/>
                            <a:tailEnd/>
                          </a:ln>
                        </wps:spPr>
                        <wps:txbx>
                          <w:txbxContent>
                            <w:p w14:paraId="227BCED1" w14:textId="77777777" w:rsidR="007A3583" w:rsidRPr="00B01E3F" w:rsidRDefault="007A3583" w:rsidP="00D03635">
                              <w:pPr>
                                <w:spacing w:line="240" w:lineRule="auto"/>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wps:txbx>
                        <wps:bodyPr rot="0" vert="horz" wrap="square" lIns="91440" tIns="45720" rIns="91440" bIns="45720" anchor="t" anchorCtr="0" upright="1">
                          <a:noAutofit/>
                        </wps:bodyPr>
                      </wps:wsp>
                      <wps:wsp>
                        <wps:cNvPr id="5823" name="AutoShape 7366"/>
                        <wps:cNvCnPr>
                          <a:cxnSpLocks noChangeShapeType="1"/>
                        </wps:cNvCnPr>
                        <wps:spPr bwMode="auto">
                          <a:xfrm>
                            <a:off x="272415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4" name="Rectangle 7367"/>
                        <wps:cNvSpPr>
                          <a:spLocks noChangeArrowheads="1"/>
                        </wps:cNvSpPr>
                        <wps:spPr bwMode="auto">
                          <a:xfrm>
                            <a:off x="234315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25" name="Rectangle 7368"/>
                        <wps:cNvSpPr>
                          <a:spLocks noChangeArrowheads="1"/>
                        </wps:cNvSpPr>
                        <wps:spPr bwMode="auto">
                          <a:xfrm>
                            <a:off x="3124200" y="866775"/>
                            <a:ext cx="15220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D2" w14:textId="77777777" w:rsidR="007A3583" w:rsidRPr="000B6F81" w:rsidRDefault="007A3583" w:rsidP="00D03635">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wps:txbx>
                        <wps:bodyPr rot="0" vert="horz" wrap="square" lIns="91440" tIns="45720" rIns="91440" bIns="45720" anchor="t" anchorCtr="0" upright="1">
                          <a:noAutofit/>
                        </wps:bodyPr>
                      </wps:wsp>
                      <wps:wsp>
                        <wps:cNvPr id="5826" name="AutoShape 7369"/>
                        <wps:cNvCnPr>
                          <a:cxnSpLocks noChangeShapeType="1"/>
                        </wps:cNvCnPr>
                        <wps:spPr bwMode="auto">
                          <a:xfrm>
                            <a:off x="253365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7" name="AutoShape 7370"/>
                        <wps:cNvCnPr>
                          <a:cxnSpLocks noChangeShapeType="1"/>
                        </wps:cNvCnPr>
                        <wps:spPr bwMode="auto">
                          <a:xfrm>
                            <a:off x="233362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8" name="Rectangle 7371"/>
                        <wps:cNvSpPr>
                          <a:spLocks noChangeArrowheads="1"/>
                        </wps:cNvSpPr>
                        <wps:spPr bwMode="auto">
                          <a:xfrm>
                            <a:off x="3124200" y="0"/>
                            <a:ext cx="1525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D3" w14:textId="77777777" w:rsidR="007A3583" w:rsidRPr="000B6F81" w:rsidRDefault="007A3583" w:rsidP="00D03635">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wps:txbx>
                        <wps:bodyPr rot="0" vert="horz" wrap="square" lIns="91440" tIns="45720" rIns="91440" bIns="45720" anchor="t" anchorCtr="0" upright="1">
                          <a:noAutofit/>
                        </wps:bodyPr>
                      </wps:wsp>
                      <wps:wsp>
                        <wps:cNvPr id="5829" name="AutoShape 7372"/>
                        <wps:cNvCnPr>
                          <a:cxnSpLocks noChangeShapeType="1"/>
                        </wps:cNvCnPr>
                        <wps:spPr bwMode="auto">
                          <a:xfrm>
                            <a:off x="272415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0" name="AutoShape 7373"/>
                        <wps:cNvCnPr>
                          <a:cxnSpLocks noChangeShapeType="1"/>
                        </wps:cNvCnPr>
                        <wps:spPr bwMode="auto">
                          <a:xfrm>
                            <a:off x="272415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95" name="Rechteck 5895"/>
                        <wps:cNvSpPr>
                          <a:spLocks noChangeArrowheads="1"/>
                        </wps:cNvSpPr>
                        <wps:spPr bwMode="auto">
                          <a:xfrm>
                            <a:off x="0" y="4762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4" w14:textId="77777777" w:rsidR="007A3583" w:rsidRDefault="007A3583" w:rsidP="00BF4D1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17" name="Rechteck 5917"/>
                        <wps:cNvSpPr>
                          <a:spLocks noChangeArrowheads="1"/>
                        </wps:cNvSpPr>
                        <wps:spPr bwMode="auto">
                          <a:xfrm>
                            <a:off x="2733675" y="1809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5" w14:textId="77777777" w:rsidR="007A3583" w:rsidRDefault="007A3583" w:rsidP="00BF4D1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26" name="Rechteck 5926"/>
                        <wps:cNvSpPr>
                          <a:spLocks noChangeArrowheads="1"/>
                        </wps:cNvSpPr>
                        <wps:spPr bwMode="auto">
                          <a:xfrm>
                            <a:off x="2724150" y="10668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6" w14:textId="77777777" w:rsidR="007A3583" w:rsidRDefault="007A3583" w:rsidP="00BF4D1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928" o:spid="_x0000_s1293" style="width:366.15pt;height:107.1pt;mso-position-horizontal-relative:char;mso-position-vertical-relative:line" coordsize="46501,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">
                <v:rect id="Rectangle 7364" o:spid="_x0000_s1294" style="position:absolute;left:3714;top:4191;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52sUA&#10;AADdAAAADwAAAGRycy9kb3ducmV2LnhtbESPQWvCQBSE74L/YXlCb7ppoCWNrlIsgngoNAq9PrPP&#10;bDD7NmTXJPXXu4VCj8PMfMOsNqNtRE+drx0reF4kIIhLp2uuFJyOu3kGwgdkjY1jUvBDHjbr6WSF&#10;uXYDf1FfhEpECPscFZgQ2lxKXxqy6BeuJY7exXUWQ5RdJXWHQ4TbRqZJ8iot1hwXDLa0NVRei5tV&#10;8HH7Nru7M/7wSfVdn9Ft39K9Uk+z8X0JItAY/sN/7b1W8JKlKfy+i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7naxQAAAN0AAAAPAAAAAAAAAAAAAAAAAJgCAABkcnMv&#10;ZG93bnJldi54bWxQSwUGAAAAAAQABAD1AAAAigMAAAAA&#10;" fillcolor="#8db3e2" strokeweight="2pt">
                  <v:textbox>
                    <w:txbxContent>
                      <w:p w14:paraId="227BCED1" w14:textId="77777777" w:rsidR="007A3583" w:rsidRPr="00B01E3F" w:rsidRDefault="007A3583" w:rsidP="00D03635">
                        <w:pPr>
                          <w:spacing w:line="240" w:lineRule="auto"/>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v:textbox>
                </v:rect>
                <v:shape id="AutoShape 7366" o:spid="_x0000_s1295" type="#_x0000_t32" style="position:absolute;left:27241;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xLRccAAADdAAAADwAAAGRycy9kb3ducmV2LnhtbESPW2vCQBSE3wv+h+UIvtWNl3qJrlIK&#10;ohTa4AV9PWSPSTB7NmTXGP99t1Do4zAz3zDLdWtK0VDtCssKBv0IBHFqdcGZgtNx8zoD4TyyxtIy&#10;KXiSg/Wq87LEWNsH76k5+EwECLsYFeTeV7GULs3JoOvbijh4V1sb9EHWmdQ1PgLclHIYRRNpsOCw&#10;kGNFHzmlt8PdKGiS8/d0UzXbxGfn8f5zPL+g+VKq123fFyA8tf4//NfeaQVvs+EI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nEtFxwAAAN0AAAAPAAAAAAAA&#10;AAAAAAAAAKECAABkcnMvZG93bnJldi54bWxQSwUGAAAAAAQABAD5AAAAlQMAAAAA&#10;" strokeweight="2pt"/>
                <v:rect id="Rectangle 7367" o:spid="_x0000_s1296" style="position:absolute;left:23431;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o+sUA&#10;AADdAAAADwAAAGRycy9kb3ducmV2LnhtbESPUUvDMBSF3wf7D+EOfHPpitNSl5YhiMIQtOr7pbm2&#10;xeamJukW/fVGEPZ4OOd8h7OroxnFkZwfLCvYrDMQxK3VA3cK3l7vLwsQPiBrHC2Tgm/yUFfLxQ5L&#10;bU/8QscmdCJB2JeooA9hKqX0bU8G/dpOxMn7sM5gSNJ1Ujs8JbgZZZ5l19LgwGmhx4nuemo/m9ko&#10;mJ6288PN18H9vBfzc4uHaEMelbpYxf0tiEAxnMP/7UetYFvkV/D3Jj0BW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j6xQAAAN0AAAAPAAAAAAAAAAAAAAAAAJgCAABkcnMv&#10;ZG93bnJldi54bWxQSwUGAAAAAAQABAD1AAAAigMAAAAA&#10;" strokeweight="2pt"/>
                <v:rect id="Rectangle 7368" o:spid="_x0000_s1297" style="position:absolute;left:31242;top:8667;width:1522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l9MYA&#10;AADdAAAADwAAAGRycy9kb3ducmV2LnhtbESPQWsCMRCF7wX/Qxihl1KzK1plaxSxFEtP3bX0PGzG&#10;3cXNZElSjf++EYQeH2/e9+atNtH04kzOd5YV5JMMBHFtdceNgu/D+/MShA/IGnvLpOBKHjbr0cMK&#10;C20vXNK5Co1IEPYFKmhDGAopfd2SQT+xA3HyjtYZDEm6RmqHlwQ3vZxm2Ys02HFqaHGgXUv1qfo1&#10;6Y08lj/V/ulqP+1b2eXazb7iQqnHcdy+gggUw//xPf2hFcyX0z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vl9MYAAADdAAAADwAAAAAAAAAAAAAAAACYAgAAZHJz&#10;L2Rvd25yZXYueG1sUEsFBgAAAAAEAAQA9QAAAIsDAAAAAA==&#10;" filled="f" fillcolor="#8db3e2" strokeweight="2pt">
                  <v:textbox>
                    <w:txbxContent>
                      <w:p w14:paraId="227BCED2" w14:textId="77777777" w:rsidR="007A3583" w:rsidRPr="000B6F81" w:rsidRDefault="007A3583" w:rsidP="00D03635">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7369" o:spid="_x0000_s1298" type="#_x0000_t32" style="position:absolute;left:25336;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o3cUAAADdAAAADwAAAGRycy9kb3ducmV2LnhtbESPQYvCMBSE74L/ITzBm6YrrrrVKCKI&#10;i7CKuuj10bxti81LaWKt/94ICx6HmfmGmS0aU4iaKpdbVvDRj0AQJ1bnnCr4Pa17ExDOI2ssLJOC&#10;BzlYzNutGcba3vlA9dGnIkDYxagg876MpXRJRgZd35bEwfuzlUEfZJVKXeE9wE0hB1E0kgZzDgsZ&#10;lrTKKLkeb0ZBvT/vxuuy3ux9eh4etsOvC5ofpbqdZjkF4anx7/B/+1sr+JwMR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o3cUAAADdAAAADwAAAAAAAAAA&#10;AAAAAAChAgAAZHJzL2Rvd25yZXYueG1sUEsFBgAAAAAEAAQA+QAAAJMDAAAAAA==&#10;" strokeweight="2pt"/>
                <v:shape id="AutoShape 7370" o:spid="_x0000_s1299" type="#_x0000_t32" style="position:absolute;left:23336;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dNRsUAAADdAAAADwAAAGRycy9kb3ducmV2LnhtbESPQYvCMBSE74L/ITzBm6Yr7upWo4gg&#10;LsIq6qLXR/O2LTYvpYm1/nsjCB6HmfmGmc4bU4iaKpdbVvDRj0AQJ1bnnCr4O656YxDOI2ssLJOC&#10;OzmYz9qtKcba3nhP9cGnIkDYxagg876MpXRJRgZd35bEwfu3lUEfZJVKXeEtwE0hB1H0JQ3mHBYy&#10;LGmZUXI5XI2CenfajlZlvd759DTcb4bfZzS/SnU7zWICwlPj3+FX+0cr+BwPR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dNRsUAAADdAAAADwAAAAAAAAAA&#10;AAAAAAChAgAAZHJzL2Rvd25yZXYueG1sUEsFBgAAAAAEAAQA+QAAAJMDAAAAAA==&#10;" strokeweight="2pt"/>
                <v:rect id="Rectangle 7371" o:spid="_x0000_s1300" style="position:absolute;left:31242;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KasUA&#10;AADdAAAADwAAAGRycy9kb3ducmV2LnhtbESPwUrDQBCG74LvsIzgRdpNSrUldltEkYonkxbPQ3ZM&#10;gtnZsLu227d3DoLH4Z//m282u+xGdaIQB88GynkBirj1duDOwPHwOluDignZ4uiZDFwowm57fbXB&#10;yvoz13RqUqcEwrFCA31KU6V1bHtyGOd+IpbsyweHScbQaRvwLHA36kVRPGiHA8uFHid67qn9bn6c&#10;aJS5/mz2dxf/7l/qobRh+ZFXxtze5KdHUIly+l/+a79ZA/frh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kpqxQAAAN0AAAAPAAAAAAAAAAAAAAAAAJgCAABkcnMv&#10;ZG93bnJldi54bWxQSwUGAAAAAAQABAD1AAAAigMAAAAA&#10;" filled="f" fillcolor="#8db3e2" strokeweight="2pt">
                  <v:textbox>
                    <w:txbxContent>
                      <w:p w14:paraId="227BCED3" w14:textId="77777777" w:rsidR="007A3583" w:rsidRPr="000B6F81" w:rsidRDefault="007A3583" w:rsidP="00D03635">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7372" o:spid="_x0000_s1301" type="#_x0000_t32" style="position:absolute;left:27241;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R8r8cAAADdAAAADwAAAGRycy9kb3ducmV2LnhtbESPQWvCQBSE74L/YXmF3symkrYaXaUU&#10;giJUiS32+sg+k2D2bchuY/rv3ULB4zAz3zDL9WAa0VPnassKnqIYBHFhdc2lgq/PbDID4TyyxsYy&#10;KfglB+vVeLTEVNsr59QffSkChF2KCirv21RKV1Rk0EW2JQ7e2XYGfZBdKXWH1wA3jZzG8Ys0WHNY&#10;qLCl94qKy/HHKOgPp/1r1vabgy9PSb5L5t9oPpR6fBjeFiA8Df4e/m9vtYLn2XQO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dHyvxwAAAN0AAAAPAAAAAAAA&#10;AAAAAAAAAKECAABkcnMvZG93bnJldi54bWxQSwUGAAAAAAQABAD5AAAAlQMAAAAA&#10;" strokeweight="2pt"/>
                <v:shape id="AutoShape 7373" o:spid="_x0000_s1302" type="#_x0000_t32" style="position:absolute;left:27241;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dD78QAAADdAAAADwAAAGRycy9kb3ducmV2LnhtbERPTWvCQBC9C/0Pywi9mY1tbDW6SilI&#10;i6BiWvQ6ZMckNDsbstsk/ffdg+Dx8b5Xm8HUoqPWVZYVTKMYBHFudcWFgu+v7WQOwnlkjbVlUvBH&#10;Djbrh9EKU217PlGX+UKEEHYpKii9b1IpXV6SQRfZhjhwV9sa9AG2hdQt9iHc1PIpjl+kwYpDQ4kN&#10;vZeU/2S/RkF3PB9et033cfTFOTntksUFzV6px/HwtgThafB38c39qRXM5s9hf3gTn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l0PvxAAAAN0AAAAPAAAAAAAAAAAA&#10;AAAAAKECAABkcnMvZG93bnJldi54bWxQSwUGAAAAAAQABAD5AAAAkgMAAAAA&#10;" strokeweight="2pt"/>
                <v:rect id="Rechteck 5895" o:spid="_x0000_s1303" style="position:absolute;top:476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s+MYA&#10;AADdAAAADwAAAGRycy9kb3ducmV2LnhtbESP3WrCQBSE7wu+w3IEb4puFCwaXUWE0lAKYvy5PmSP&#10;STB7Nma3Sfr23ULBy2FmvmHW295UoqXGlZYVTCcRCOLM6pJzBefT+3gBwnlkjZVlUvBDDrabwcsa&#10;Y207PlKb+lwECLsYFRTe17GULivIoJvYmjh4N9sY9EE2udQNdgFuKjmLojdpsOSwUGBN+4Kye/pt&#10;FHTZob2evj7k4fWaWH4kj316+VRqNOx3KxCeev8M/7cTrWC+WM7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js+MYAAADdAAAADwAAAAAAAAAAAAAAAACYAgAAZHJz&#10;L2Rvd25yZXYueG1sUEsFBgAAAAAEAAQA9QAAAIsDAAAAAA==&#10;" filled="f" stroked="f">
                  <v:textbox>
                    <w:txbxContent>
                      <w:p w14:paraId="227BCED4" w14:textId="77777777" w:rsidR="007A3583" w:rsidRDefault="007A3583" w:rsidP="00BF4D15">
                        <w:pPr>
                          <w:rPr>
                            <w:rFonts w:cs="Arial"/>
                            <w:b/>
                            <w:sz w:val="24"/>
                            <w:szCs w:val="24"/>
                            <w:lang w:val="de-DE"/>
                          </w:rPr>
                        </w:pPr>
                        <w:r>
                          <w:rPr>
                            <w:rFonts w:cs="Arial"/>
                            <w:b/>
                            <w:sz w:val="24"/>
                            <w:szCs w:val="24"/>
                            <w:lang w:val="de-DE"/>
                          </w:rPr>
                          <w:t>0..*</w:t>
                        </w:r>
                      </w:p>
                    </w:txbxContent>
                  </v:textbox>
                </v:rect>
                <v:rect id="Rechteck 5917" o:spid="_x0000_s1304" style="position:absolute;left:27336;top:180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Tb08cA&#10;AADdAAAADwAAAGRycy9kb3ducmV2LnhtbESP3WrCQBSE7wt9h+UUvCm6UWir0VVEEEMpSOPP9SF7&#10;TILZszG7JunbdwtCL4eZ+YZZrHpTiZYaV1pWMB5FIIgzq0vOFRwP2+EUhPPIGivLpOCHHKyWz08L&#10;jLXt+Jva1OciQNjFqKDwvo6ldFlBBt3I1sTBu9jGoA+yyaVusAtwU8lJFL1LgyWHhQJr2hSUXdO7&#10;UdBl+/Z8+NrJ/es5sXxLbpv09KnU4KVfz0F46v1/+NFOtIK32fgD/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k29PHAAAA3QAAAA8AAAAAAAAAAAAAAAAAmAIAAGRy&#10;cy9kb3ducmV2LnhtbFBLBQYAAAAABAAEAPUAAACMAwAAAAA=&#10;" filled="f" stroked="f">
                  <v:textbox>
                    <w:txbxContent>
                      <w:p w14:paraId="227BCED5" w14:textId="77777777" w:rsidR="007A3583" w:rsidRDefault="007A3583" w:rsidP="00BF4D15">
                        <w:pPr>
                          <w:rPr>
                            <w:rFonts w:cs="Arial"/>
                            <w:b/>
                            <w:sz w:val="24"/>
                            <w:szCs w:val="24"/>
                            <w:lang w:val="de-DE"/>
                          </w:rPr>
                        </w:pPr>
                        <w:r>
                          <w:rPr>
                            <w:rFonts w:cs="Arial"/>
                            <w:b/>
                            <w:sz w:val="24"/>
                            <w:szCs w:val="24"/>
                            <w:lang w:val="de-DE"/>
                          </w:rPr>
                          <w:t>0..*</w:t>
                        </w:r>
                      </w:p>
                    </w:txbxContent>
                  </v:textbox>
                </v:rect>
                <v:rect id="Rechteck 5926" o:spid="_x0000_s1305" style="position:absolute;left:27241;top:10668;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S09cYA&#10;AADdAAAADwAAAGRycy9kb3ducmV2LnhtbESPQWvCQBSE74L/YXlCL6VuFCptdBURxFAEMVbPj+xr&#10;Epp9G7PbJP57Vyh4HGbmG2ax6k0lWmpcaVnBZByBIM6sLjlX8H3avn2AcB5ZY2WZFNzIwWo5HCww&#10;1rbjI7Wpz0WAsItRQeF9HUvpsoIMurGtiYP3YxuDPsgml7rBLsBNJadRNJMGSw4LBda0KSj7Tf+M&#10;gi47tJfTficPr5fE8jW5btLzl1Ivo349B+Gp98/wfzvRCt4/pz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S09cYAAADdAAAADwAAAAAAAAAAAAAAAACYAgAAZHJz&#10;L2Rvd25yZXYueG1sUEsFBgAAAAAEAAQA9QAAAIsDAAAAAA==&#10;" filled="f" stroked="f">
                  <v:textbox>
                    <w:txbxContent>
                      <w:p w14:paraId="227BCED6" w14:textId="77777777" w:rsidR="007A3583" w:rsidRDefault="007A3583" w:rsidP="00BF4D15">
                        <w:pPr>
                          <w:rPr>
                            <w:rFonts w:cs="Arial"/>
                            <w:b/>
                            <w:sz w:val="24"/>
                            <w:szCs w:val="24"/>
                            <w:lang w:val="de-DE"/>
                          </w:rPr>
                        </w:pPr>
                        <w:r>
                          <w:rPr>
                            <w:rFonts w:cs="Arial"/>
                            <w:b/>
                            <w:sz w:val="24"/>
                            <w:szCs w:val="24"/>
                            <w:lang w:val="de-DE"/>
                          </w:rPr>
                          <w:t>0..*</w:t>
                        </w:r>
                      </w:p>
                    </w:txbxContent>
                  </v:textbox>
                </v:rect>
                <w10:anchorlock/>
              </v:group>
            </w:pict>
          </mc:Fallback>
        </mc:AlternateContent>
      </w:r>
    </w:p>
    <w:p w14:paraId="227BCC60" w14:textId="77777777" w:rsidR="00BF4D15" w:rsidRPr="00BF4D15" w:rsidRDefault="00BF4D15" w:rsidP="00BF4D15"/>
    <w:tbl>
      <w:tblPr>
        <w:tblpPr w:leftFromText="141" w:rightFromText="141" w:vertAnchor="text" w:horzAnchor="margin" w:tblpY="17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C68" w14:textId="77777777" w:rsidTr="000854DA">
        <w:trPr>
          <w:cantSplit/>
          <w:trHeight w:val="329"/>
          <w:tblHeader/>
        </w:trPr>
        <w:tc>
          <w:tcPr>
            <w:tcW w:w="1050" w:type="pct"/>
            <w:shd w:val="clear" w:color="auto" w:fill="FFFFCC"/>
            <w:vAlign w:val="center"/>
          </w:tcPr>
          <w:p w14:paraId="227BCC61" w14:textId="77777777" w:rsidR="000854DA" w:rsidRPr="000854DA" w:rsidRDefault="000854DA" w:rsidP="00BF4D15">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C62" w14:textId="77777777" w:rsidR="000854DA" w:rsidRPr="000854DA" w:rsidRDefault="000854DA" w:rsidP="00BF4D15">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C63" w14:textId="77777777" w:rsidR="000854DA" w:rsidRPr="000854DA" w:rsidRDefault="000854DA" w:rsidP="00BF4D15">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C64" w14:textId="77777777" w:rsidR="000854DA" w:rsidRPr="000854DA" w:rsidRDefault="000854DA" w:rsidP="00BF4D15">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C65" w14:textId="77777777" w:rsidR="000854DA" w:rsidRPr="000854DA" w:rsidRDefault="000854DA" w:rsidP="00BF4D15">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C66" w14:textId="77777777" w:rsidR="000854DA" w:rsidRPr="000854DA" w:rsidRDefault="000854DA" w:rsidP="00BF4D15">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C67" w14:textId="77777777" w:rsidR="000854DA" w:rsidRPr="000854DA" w:rsidRDefault="000854DA" w:rsidP="00BF4D15">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C72" w14:textId="77777777" w:rsidTr="00873E1A">
        <w:trPr>
          <w:cantSplit/>
          <w:trHeight w:val="318"/>
        </w:trPr>
        <w:tc>
          <w:tcPr>
            <w:tcW w:w="1050" w:type="pct"/>
            <w:shd w:val="clear" w:color="auto" w:fill="92D050"/>
            <w:vAlign w:val="center"/>
          </w:tcPr>
          <w:p w14:paraId="227BCC69" w14:textId="77777777" w:rsidR="000854DA" w:rsidRPr="000854DA" w:rsidRDefault="000854DA" w:rsidP="00BF4D15">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6A" w14:textId="77777777" w:rsidR="000854DA" w:rsidRPr="00BF4D15" w:rsidRDefault="00BF4D15" w:rsidP="00BF4D15">
            <w:pPr>
              <w:rPr>
                <w:rFonts w:cs="Arial"/>
                <w:color w:val="000000"/>
                <w:sz w:val="16"/>
                <w:szCs w:val="20"/>
              </w:rPr>
            </w:pPr>
            <w:r>
              <w:rPr>
                <w:rFonts w:cs="Arial"/>
                <w:color w:val="000000"/>
                <w:sz w:val="16"/>
                <w:szCs w:val="20"/>
              </w:rPr>
              <w:t>String</w:t>
            </w:r>
          </w:p>
        </w:tc>
        <w:tc>
          <w:tcPr>
            <w:tcW w:w="400" w:type="pct"/>
            <w:shd w:val="clear" w:color="auto" w:fill="92D050"/>
            <w:vAlign w:val="center"/>
          </w:tcPr>
          <w:p w14:paraId="227BCC6B"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C6C"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6D" w14:textId="77777777" w:rsidR="000854DA" w:rsidRPr="000854DA" w:rsidRDefault="000854DA" w:rsidP="00BF4D15">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ROUND E-Z1CNDAT12-10 R1400 D72</w:t>
            </w:r>
          </w:p>
        </w:tc>
        <w:tc>
          <w:tcPr>
            <w:tcW w:w="300" w:type="pct"/>
            <w:shd w:val="clear" w:color="auto" w:fill="92D050"/>
            <w:vAlign w:val="center"/>
          </w:tcPr>
          <w:p w14:paraId="227BCC6E"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6F" w14:textId="77777777" w:rsidR="000854DA" w:rsidRPr="000854DA" w:rsidRDefault="000854DA" w:rsidP="00BF4D15">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"CMD", the following assignment is valid:</w:t>
            </w:r>
          </w:p>
          <w:p w14:paraId="227BCC70" w14:textId="77777777" w:rsidR="000854DA" w:rsidRPr="000854DA" w:rsidRDefault="000854DA" w:rsidP="00BF4D15">
            <w:pPr>
              <w:spacing w:line="240" w:lineRule="auto"/>
              <w:rPr>
                <w:rFonts w:eastAsia="Times New Roman" w:cs="Arial"/>
                <w:color w:val="000000"/>
                <w:sz w:val="16"/>
                <w:szCs w:val="20"/>
                <w:lang w:eastAsia="de-DE"/>
              </w:rPr>
            </w:pPr>
          </w:p>
          <w:p w14:paraId="227BCC71" w14:textId="77777777" w:rsidR="000854DA" w:rsidRPr="000854DA" w:rsidRDefault="000854DA" w:rsidP="00BF4D15">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CustomerMaterialDescription</w:t>
            </w:r>
            <w:proofErr w:type="spellEnd"/>
            <w:r w:rsidRPr="000854DA">
              <w:rPr>
                <w:rFonts w:eastAsia="Times New Roman" w:cs="Arial"/>
                <w:color w:val="000000"/>
                <w:sz w:val="16"/>
                <w:szCs w:val="20"/>
                <w:lang w:eastAsia="de-DE"/>
              </w:rPr>
              <w:t xml:space="preserve"> : Customer material number description</w:t>
            </w:r>
          </w:p>
        </w:tc>
      </w:tr>
      <w:tr w:rsidR="000854DA" w:rsidRPr="007A6D70" w14:paraId="227BCC7C" w14:textId="77777777" w:rsidTr="00873E1A">
        <w:trPr>
          <w:cantSplit/>
        </w:trPr>
        <w:tc>
          <w:tcPr>
            <w:tcW w:w="1050" w:type="pct"/>
            <w:shd w:val="clear" w:color="auto" w:fill="92D050"/>
            <w:vAlign w:val="center"/>
          </w:tcPr>
          <w:p w14:paraId="227BCC73" w14:textId="77777777" w:rsidR="000854DA" w:rsidRPr="000854DA" w:rsidRDefault="000854DA" w:rsidP="00BF4D15">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74"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75"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256</w:t>
            </w:r>
          </w:p>
        </w:tc>
        <w:tc>
          <w:tcPr>
            <w:tcW w:w="350" w:type="pct"/>
            <w:shd w:val="clear" w:color="auto" w:fill="92D050"/>
            <w:vAlign w:val="center"/>
          </w:tcPr>
          <w:p w14:paraId="227BCC76"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77" w14:textId="77777777" w:rsidR="000854DA" w:rsidRPr="000854DA" w:rsidRDefault="000854DA" w:rsidP="00BF4D15">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eastAsia="de-DE"/>
              </w:rPr>
              <w:t>ROUND E-Z1CNDAT12-10 R1400 D72</w:t>
            </w:r>
          </w:p>
        </w:tc>
        <w:tc>
          <w:tcPr>
            <w:tcW w:w="300" w:type="pct"/>
            <w:shd w:val="clear" w:color="auto" w:fill="92D050"/>
            <w:vAlign w:val="center"/>
          </w:tcPr>
          <w:p w14:paraId="227BCC78"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79" w14:textId="77777777" w:rsidR="000854DA" w:rsidRPr="000854DA" w:rsidRDefault="000854DA" w:rsidP="00BF4D15">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"SMD", the following assignment is valid:</w:t>
            </w:r>
          </w:p>
          <w:p w14:paraId="227BCC7A" w14:textId="77777777" w:rsidR="000854DA" w:rsidRPr="000854DA" w:rsidRDefault="000854DA" w:rsidP="00BF4D15">
            <w:pPr>
              <w:spacing w:line="240" w:lineRule="auto"/>
              <w:rPr>
                <w:rFonts w:eastAsia="Times New Roman" w:cs="Arial"/>
                <w:color w:val="000000"/>
                <w:sz w:val="16"/>
                <w:szCs w:val="20"/>
                <w:lang w:eastAsia="de-DE"/>
              </w:rPr>
            </w:pPr>
          </w:p>
          <w:p w14:paraId="227BCC7B" w14:textId="77777777" w:rsidR="000854DA" w:rsidRPr="000854DA" w:rsidRDefault="000854DA" w:rsidP="00BF4D15">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SupplierMaterialDescription</w:t>
            </w:r>
            <w:proofErr w:type="spellEnd"/>
            <w:r w:rsidRPr="000854DA">
              <w:rPr>
                <w:rFonts w:eastAsia="Times New Roman" w:cs="Arial"/>
                <w:color w:val="000000"/>
                <w:sz w:val="16"/>
                <w:szCs w:val="20"/>
                <w:lang w:eastAsia="de-DE"/>
              </w:rPr>
              <w:t>: Supplier material number description</w:t>
            </w:r>
          </w:p>
        </w:tc>
      </w:tr>
      <w:tr w:rsidR="000854DA" w:rsidRPr="004C274A" w14:paraId="227BCC86" w14:textId="77777777" w:rsidTr="00873E1A">
        <w:trPr>
          <w:cantSplit/>
          <w:trHeight w:val="318"/>
        </w:trPr>
        <w:tc>
          <w:tcPr>
            <w:tcW w:w="1050" w:type="pct"/>
            <w:shd w:val="clear" w:color="auto" w:fill="92D050"/>
            <w:vAlign w:val="center"/>
          </w:tcPr>
          <w:p w14:paraId="227BCC7D" w14:textId="77777777" w:rsidR="000854DA" w:rsidRPr="00BF4D15" w:rsidRDefault="000854DA" w:rsidP="00BF4D15">
            <w:pPr>
              <w:spacing w:line="240" w:lineRule="auto"/>
              <w:rPr>
                <w:sz w:val="16"/>
                <w:szCs w:val="20"/>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7E"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7F"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10</w:t>
            </w:r>
          </w:p>
        </w:tc>
        <w:tc>
          <w:tcPr>
            <w:tcW w:w="350" w:type="pct"/>
            <w:shd w:val="clear" w:color="auto" w:fill="92D050"/>
            <w:vAlign w:val="center"/>
          </w:tcPr>
          <w:p w14:paraId="227BCC80"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81" w14:textId="77777777" w:rsidR="000854DA" w:rsidRPr="000854DA" w:rsidRDefault="000854DA" w:rsidP="00BF4D15">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eastAsia="de-DE"/>
              </w:rPr>
              <w:t>134</w:t>
            </w:r>
          </w:p>
        </w:tc>
        <w:tc>
          <w:tcPr>
            <w:tcW w:w="300" w:type="pct"/>
            <w:shd w:val="clear" w:color="auto" w:fill="92D050"/>
            <w:vAlign w:val="center"/>
          </w:tcPr>
          <w:p w14:paraId="227BCC82"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83" w14:textId="77777777" w:rsidR="000854DA" w:rsidRPr="000854DA" w:rsidRDefault="000854DA" w:rsidP="00BF4D15">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"CBN", the following assignment is valid:</w:t>
            </w:r>
          </w:p>
          <w:p w14:paraId="227BCC84" w14:textId="77777777" w:rsidR="000854DA" w:rsidRPr="000854DA" w:rsidRDefault="000854DA" w:rsidP="00BF4D15">
            <w:pPr>
              <w:spacing w:line="240" w:lineRule="auto"/>
              <w:rPr>
                <w:rFonts w:eastAsia="Times New Roman" w:cs="Arial"/>
                <w:color w:val="000000"/>
                <w:sz w:val="16"/>
                <w:szCs w:val="20"/>
                <w:lang w:eastAsia="de-DE"/>
              </w:rPr>
            </w:pPr>
          </w:p>
          <w:p w14:paraId="227BCC85" w14:textId="77777777" w:rsidR="000854DA" w:rsidRPr="000854DA" w:rsidRDefault="000854DA" w:rsidP="00BF4D15">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BatchNumberCustomer</w:t>
            </w:r>
            <w:proofErr w:type="spellEnd"/>
            <w:r w:rsidRPr="000854DA">
              <w:rPr>
                <w:rFonts w:eastAsia="Times New Roman" w:cs="Arial"/>
                <w:color w:val="000000"/>
                <w:sz w:val="16"/>
                <w:szCs w:val="20"/>
                <w:lang w:eastAsia="de-DE"/>
              </w:rPr>
              <w:t>: Batch Number (customer)</w:t>
            </w:r>
          </w:p>
        </w:tc>
      </w:tr>
      <w:tr w:rsidR="000854DA" w:rsidRPr="004C274A" w14:paraId="227BCC90" w14:textId="77777777" w:rsidTr="00873E1A">
        <w:trPr>
          <w:cantSplit/>
          <w:trHeight w:val="318"/>
        </w:trPr>
        <w:tc>
          <w:tcPr>
            <w:tcW w:w="1050" w:type="pct"/>
            <w:shd w:val="clear" w:color="auto" w:fill="92D050"/>
            <w:vAlign w:val="center"/>
          </w:tcPr>
          <w:p w14:paraId="227BCC87" w14:textId="77777777" w:rsidR="000854DA" w:rsidRPr="00BF4D15" w:rsidRDefault="000854DA" w:rsidP="00BF4D15">
            <w:pPr>
              <w:spacing w:line="240" w:lineRule="auto"/>
              <w:rPr>
                <w:sz w:val="16"/>
                <w:szCs w:val="20"/>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C88"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89"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10</w:t>
            </w:r>
          </w:p>
        </w:tc>
        <w:tc>
          <w:tcPr>
            <w:tcW w:w="350" w:type="pct"/>
            <w:shd w:val="clear" w:color="auto" w:fill="92D050"/>
            <w:vAlign w:val="center"/>
          </w:tcPr>
          <w:p w14:paraId="227BCC8A"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8B" w14:textId="77777777" w:rsidR="000854DA" w:rsidRPr="000854DA" w:rsidRDefault="000854DA" w:rsidP="00BF4D15">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eastAsia="de-DE"/>
              </w:rPr>
              <w:t>777</w:t>
            </w:r>
          </w:p>
        </w:tc>
        <w:tc>
          <w:tcPr>
            <w:tcW w:w="300" w:type="pct"/>
            <w:shd w:val="clear" w:color="auto" w:fill="92D050"/>
            <w:vAlign w:val="center"/>
          </w:tcPr>
          <w:p w14:paraId="227BCC8C" w14:textId="77777777" w:rsidR="000854DA" w:rsidRPr="000854DA" w:rsidRDefault="000854DA" w:rsidP="00BF4D15">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8D" w14:textId="77777777" w:rsidR="000854DA" w:rsidRPr="000854DA" w:rsidRDefault="000854DA" w:rsidP="00BF4D15">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"SBN", the following assignment is valid:</w:t>
            </w:r>
          </w:p>
          <w:p w14:paraId="227BCC8E" w14:textId="77777777" w:rsidR="000854DA" w:rsidRPr="000854DA" w:rsidRDefault="000854DA" w:rsidP="00BF4D15">
            <w:pPr>
              <w:spacing w:line="240" w:lineRule="auto"/>
              <w:rPr>
                <w:rFonts w:eastAsia="Times New Roman" w:cs="Arial"/>
                <w:color w:val="000000"/>
                <w:sz w:val="16"/>
                <w:szCs w:val="20"/>
                <w:lang w:eastAsia="de-DE"/>
              </w:rPr>
            </w:pPr>
          </w:p>
          <w:p w14:paraId="227BCC8F" w14:textId="77777777" w:rsidR="000854DA" w:rsidRPr="000854DA" w:rsidRDefault="000854DA" w:rsidP="00BF4D15">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BatchNumberSupplier</w:t>
            </w:r>
            <w:proofErr w:type="spellEnd"/>
            <w:r w:rsidRPr="000854DA">
              <w:rPr>
                <w:rFonts w:eastAsia="Times New Roman" w:cs="Arial"/>
                <w:color w:val="000000"/>
                <w:sz w:val="16"/>
                <w:szCs w:val="20"/>
                <w:lang w:eastAsia="de-DE"/>
              </w:rPr>
              <w:t>: Batch Number (supplier)</w:t>
            </w:r>
          </w:p>
        </w:tc>
      </w:tr>
    </w:tbl>
    <w:p w14:paraId="227BCC91" w14:textId="77777777" w:rsidR="00BF4D15" w:rsidRDefault="00BF4D15" w:rsidP="00BF4D15"/>
    <w:p w14:paraId="227BCC92" w14:textId="77777777" w:rsidR="00BF4D15" w:rsidRDefault="00BF4D15">
      <w:pPr>
        <w:spacing w:line="240" w:lineRule="auto"/>
      </w:pPr>
      <w:r>
        <w:br w:type="page"/>
      </w:r>
    </w:p>
    <w:p w14:paraId="227BCC93" w14:textId="77777777" w:rsidR="00FF1C9B" w:rsidRDefault="00FF1C9B" w:rsidP="00A07FC2">
      <w:pPr>
        <w:ind w:left="720"/>
        <w:rPr>
          <w:b/>
          <w:bCs/>
          <w:sz w:val="30"/>
          <w:szCs w:val="30"/>
        </w:rPr>
      </w:pPr>
    </w:p>
    <w:p w14:paraId="227BCC94" w14:textId="77777777" w:rsidR="003A1997" w:rsidRPr="00ED0E85" w:rsidRDefault="003A1997" w:rsidP="00ED0E85">
      <w:pPr>
        <w:pStyle w:val="berschrift4"/>
        <w:ind w:left="851" w:hanging="851"/>
        <w:rPr>
          <w:sz w:val="20"/>
          <w:szCs w:val="20"/>
        </w:rPr>
      </w:pPr>
      <w:bookmarkStart w:id="48" w:name="_Toc347491231"/>
      <w:proofErr w:type="spellStart"/>
      <w:proofErr w:type="gramStart"/>
      <w:r w:rsidRPr="00ED0E85">
        <w:rPr>
          <w:sz w:val="20"/>
          <w:szCs w:val="20"/>
        </w:rPr>
        <w:t>asram</w:t>
      </w:r>
      <w:r w:rsidR="00DA504F" w:rsidRPr="00ED0E85">
        <w:rPr>
          <w:sz w:val="20"/>
          <w:szCs w:val="20"/>
        </w:rPr>
        <w:t>:</w:t>
      </w:r>
      <w:proofErr w:type="gramEnd"/>
      <w:r w:rsidR="00DA504F" w:rsidRPr="00ED0E85">
        <w:rPr>
          <w:sz w:val="20"/>
          <w:szCs w:val="20"/>
        </w:rPr>
        <w:t>IndividualCITradeProductInstance</w:t>
      </w:r>
      <w:bookmarkEnd w:id="48"/>
      <w:proofErr w:type="spellEnd"/>
    </w:p>
    <w:p w14:paraId="227BCC95" w14:textId="77777777" w:rsidR="00BF4D15" w:rsidRPr="00BF4D15" w:rsidRDefault="00BF4D15" w:rsidP="00BF4D15"/>
    <w:p w14:paraId="227BCC96" w14:textId="77777777" w:rsidR="00BF4D15" w:rsidRDefault="00BF4D15" w:rsidP="00BF4D15">
      <w:r>
        <w:rPr>
          <w:noProof/>
          <w:lang w:eastAsia="zh-TW"/>
        </w:rPr>
        <mc:AlternateContent>
          <mc:Choice Requires="wpg">
            <w:drawing>
              <wp:inline distT="0" distB="0" distL="0" distR="0" wp14:anchorId="227BCE2D" wp14:editId="227BCE2E">
                <wp:extent cx="7303444" cy="1407795"/>
                <wp:effectExtent l="0" t="0" r="12065" b="1905"/>
                <wp:docPr id="5945" name="Gruppieren 5945"/>
                <wp:cNvGraphicFramePr/>
                <a:graphic xmlns:a="http://schemas.openxmlformats.org/drawingml/2006/main">
                  <a:graphicData uri="http://schemas.microsoft.com/office/word/2010/wordprocessingGroup">
                    <wpg:wgp>
                      <wpg:cNvGrpSpPr/>
                      <wpg:grpSpPr>
                        <a:xfrm>
                          <a:off x="0" y="0"/>
                          <a:ext cx="7303444" cy="1407795"/>
                          <a:chOff x="0" y="0"/>
                          <a:chExt cx="7303444" cy="1407795"/>
                        </a:xfrm>
                      </wpg:grpSpPr>
                      <wps:wsp>
                        <wps:cNvPr id="5938" name="AutoShape 7378"/>
                        <wps:cNvCnPr>
                          <a:cxnSpLocks noChangeShapeType="1"/>
                        </wps:cNvCnPr>
                        <wps:spPr bwMode="auto">
                          <a:xfrm>
                            <a:off x="3657600" y="10382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8" name="Rectangle 7376"/>
                        <wps:cNvSpPr>
                          <a:spLocks noChangeArrowheads="1"/>
                        </wps:cNvSpPr>
                        <wps:spPr bwMode="auto">
                          <a:xfrm>
                            <a:off x="466725" y="419100"/>
                            <a:ext cx="2785609" cy="344805"/>
                          </a:xfrm>
                          <a:prstGeom prst="rect">
                            <a:avLst/>
                          </a:prstGeom>
                          <a:solidFill>
                            <a:srgbClr val="8DB3E2"/>
                          </a:solidFill>
                          <a:ln w="25400">
                            <a:solidFill>
                              <a:srgbClr val="000000"/>
                            </a:solidFill>
                            <a:miter lim="800000"/>
                            <a:headEnd/>
                            <a:tailEnd/>
                          </a:ln>
                        </wps:spPr>
                        <wps:txbx>
                          <w:txbxContent>
                            <w:p w14:paraId="227BCED7" w14:textId="77777777" w:rsidR="007A3583" w:rsidRPr="00B911A1" w:rsidRDefault="007A3583" w:rsidP="00BF4D15">
                              <w:pPr>
                                <w:rPr>
                                  <w:szCs w:val="20"/>
                                </w:rPr>
                              </w:pPr>
                              <w:proofErr w:type="spellStart"/>
                              <w:proofErr w:type="gramStart"/>
                              <w:r w:rsidRPr="00B911A1">
                                <w:rPr>
                                  <w:rFonts w:cs="Arial"/>
                                  <w:b/>
                                  <w:bCs/>
                                  <w:szCs w:val="20"/>
                                </w:rPr>
                                <w:t>asram:</w:t>
                              </w:r>
                              <w:proofErr w:type="gramEnd"/>
                              <w:r w:rsidRPr="00B911A1">
                                <w:rPr>
                                  <w:rFonts w:cs="Arial"/>
                                  <w:b/>
                                  <w:bCs/>
                                  <w:szCs w:val="20"/>
                                </w:rPr>
                                <w:t>IndividualCITradeProductInstance</w:t>
                              </w:r>
                              <w:proofErr w:type="spellEnd"/>
                            </w:p>
                          </w:txbxContent>
                        </wps:txbx>
                        <wps:bodyPr rot="0" vert="horz" wrap="square" lIns="91440" tIns="45720" rIns="91440" bIns="45720" anchor="t" anchorCtr="0" upright="1">
                          <a:noAutofit/>
                        </wps:bodyPr>
                      </wps:wsp>
                      <wps:wsp>
                        <wps:cNvPr id="5809" name="Rectangle 7375"/>
                        <wps:cNvSpPr>
                          <a:spLocks noChangeArrowheads="1"/>
                        </wps:cNvSpPr>
                        <wps:spPr bwMode="auto">
                          <a:xfrm>
                            <a:off x="3657600" y="1114425"/>
                            <a:ext cx="501108"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8" w14:textId="77777777" w:rsidR="007A3583" w:rsidRPr="002F612C" w:rsidRDefault="007A3583" w:rsidP="00BF4D15">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10" name="Rectangle 7377"/>
                        <wps:cNvSpPr>
                          <a:spLocks noChangeArrowheads="1"/>
                        </wps:cNvSpPr>
                        <wps:spPr bwMode="auto">
                          <a:xfrm>
                            <a:off x="3667125" y="209550"/>
                            <a:ext cx="501108"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9" w14:textId="77777777" w:rsidR="007A3583" w:rsidRPr="002F612C" w:rsidRDefault="007A3583" w:rsidP="00BF4D15">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11" name="AutoShape 7378"/>
                        <wps:cNvCnPr>
                          <a:cxnSpLocks noChangeShapeType="1"/>
                        </wps:cNvCnPr>
                        <wps:spPr bwMode="auto">
                          <a:xfrm>
                            <a:off x="36576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2" name="Rectangle 7379"/>
                        <wps:cNvSpPr>
                          <a:spLocks noChangeArrowheads="1"/>
                        </wps:cNvSpPr>
                        <wps:spPr bwMode="auto">
                          <a:xfrm>
                            <a:off x="3267075" y="523875"/>
                            <a:ext cx="190584"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13" name="Rectangle 7380"/>
                        <wps:cNvSpPr>
                          <a:spLocks noChangeArrowheads="1"/>
                        </wps:cNvSpPr>
                        <wps:spPr bwMode="auto">
                          <a:xfrm>
                            <a:off x="4048125" y="866775"/>
                            <a:ext cx="3255319"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DA" w14:textId="77777777" w:rsidR="007A3583" w:rsidRPr="000B6F81" w:rsidRDefault="007A3583" w:rsidP="00BF4D15">
                              <w:proofErr w:type="spellStart"/>
                              <w:proofErr w:type="gramStart"/>
                              <w:r w:rsidRPr="00567EE4">
                                <w:rPr>
                                  <w:rFonts w:cs="Arial"/>
                                  <w:bCs/>
                                  <w:szCs w:val="20"/>
                                </w:rPr>
                                <w:t>asram:</w:t>
                              </w:r>
                              <w:proofErr w:type="gramEnd"/>
                              <w:r w:rsidRPr="00567EE4">
                                <w:rPr>
                                  <w:rFonts w:cs="Arial"/>
                                  <w:bCs/>
                                  <w:szCs w:val="20"/>
                                </w:rPr>
                                <w:t>SupplierAssignedSerialIdentificationIdentifier</w:t>
                              </w:r>
                              <w:proofErr w:type="spellEnd"/>
                            </w:p>
                          </w:txbxContent>
                        </wps:txbx>
                        <wps:bodyPr rot="0" vert="horz" wrap="square" lIns="91440" tIns="45720" rIns="91440" bIns="45720" anchor="t" anchorCtr="0" upright="1">
                          <a:noAutofit/>
                        </wps:bodyPr>
                      </wps:wsp>
                      <wps:wsp>
                        <wps:cNvPr id="5814" name="AutoShape 7381"/>
                        <wps:cNvCnPr>
                          <a:cxnSpLocks noChangeShapeType="1"/>
                        </wps:cNvCnPr>
                        <wps:spPr bwMode="auto">
                          <a:xfrm>
                            <a:off x="3457575" y="600075"/>
                            <a:ext cx="20000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5" name="AutoShape 7382"/>
                        <wps:cNvCnPr>
                          <a:cxnSpLocks noChangeShapeType="1"/>
                        </wps:cNvCnPr>
                        <wps:spPr bwMode="auto">
                          <a:xfrm>
                            <a:off x="3257550" y="600075"/>
                            <a:ext cx="21601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6" name="Rectangle 7383"/>
                        <wps:cNvSpPr>
                          <a:spLocks noChangeArrowheads="1"/>
                        </wps:cNvSpPr>
                        <wps:spPr bwMode="auto">
                          <a:xfrm>
                            <a:off x="4048125" y="0"/>
                            <a:ext cx="152561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DB" w14:textId="77777777" w:rsidR="007A3583" w:rsidRPr="00B911A1" w:rsidRDefault="007A3583" w:rsidP="00BF4D15">
                              <w:pPr>
                                <w:rPr>
                                  <w:szCs w:val="20"/>
                                </w:rPr>
                              </w:pPr>
                              <w:proofErr w:type="spellStart"/>
                              <w:r w:rsidRPr="00B911A1">
                                <w:rPr>
                                  <w:rFonts w:cs="Arial"/>
                                  <w:bCs/>
                                  <w:szCs w:val="20"/>
                                  <w:lang w:val="de-DE"/>
                                </w:rPr>
                                <w:t>asram:ExpiryDateTime</w:t>
                              </w:r>
                              <w:proofErr w:type="spellEnd"/>
                            </w:p>
                          </w:txbxContent>
                        </wps:txbx>
                        <wps:bodyPr rot="0" vert="horz" wrap="square" lIns="91440" tIns="45720" rIns="91440" bIns="45720" anchor="t" anchorCtr="0" upright="1">
                          <a:noAutofit/>
                        </wps:bodyPr>
                      </wps:wsp>
                      <wps:wsp>
                        <wps:cNvPr id="5817" name="AutoShape 7384"/>
                        <wps:cNvCnPr>
                          <a:cxnSpLocks noChangeShapeType="1"/>
                        </wps:cNvCnPr>
                        <wps:spPr bwMode="auto">
                          <a:xfrm>
                            <a:off x="3657600" y="152400"/>
                            <a:ext cx="628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7" name="Rechteck 5937"/>
                        <wps:cNvSpPr>
                          <a:spLocks noChangeArrowheads="1"/>
                        </wps:cNvSpPr>
                        <wps:spPr bwMode="auto">
                          <a:xfrm>
                            <a:off x="0" y="466725"/>
                            <a:ext cx="500977"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C" w14:textId="77777777" w:rsidR="007A3583" w:rsidRDefault="007A3583" w:rsidP="00BF4D1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945" o:spid="_x0000_s1306" style="width:575.05pt;height:110.85pt;mso-position-horizontal-relative:char;mso-position-vertical-relative:line" coordsize="73034,14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">
                <v:shape id="AutoShape 7378" o:spid="_x0000_s1307" type="#_x0000_t32" style="position:absolute;left:36576;top:1038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BAdMQAAADdAAAADwAAAGRycy9kb3ducmV2LnhtbERPTWvCQBC9C/0Pywi96cY2ak2zkVKQ&#10;FkFFK3odstMkNDsbstsk/ffdg+Dx8b7T9WBq0VHrKssKZtMIBHFudcWFgvPXZvICwnlkjbVlUvBH&#10;DtbZwyjFRNuej9SdfCFCCLsEFZTeN4mULi/JoJvahjhw37Y16ANsC6lb7EO4qeVTFC2kwYpDQ4kN&#10;vZeU/5x+jYLucNkvN033cfDFJT5u49UVzU6px/Hw9grC0+Dv4pv7UyuYr57D3PAmPAGZ/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EB0xAAAAN0AAAAPAAAAAAAAAAAA&#10;AAAAAKECAABkcnMvZG93bnJldi54bWxQSwUGAAAAAAQABAD5AAAAkgMAAAAA&#10;" strokeweight="2pt"/>
                <v:rect id="Rectangle 7376" o:spid="_x0000_s1308" style="position:absolute;left:4667;top:4191;width:278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7SUMIA&#10;AADdAAAADwAAAGRycy9kb3ducmV2LnhtbERPW2vCMBR+H+w/hCP4tqYKitZGGQ5B9jDwAns9a45N&#10;WHNSmlQ7f/3yIPj48d3LzeAacaUuWM8KJlkOgrjy2nKt4HzavS1AhIissfFMCv4owGb9+lJiof2N&#10;D3Q9xlqkEA4FKjAxtoWUoTLkMGS+JU7cxXcOY4JdLXWHtxTuGjnN87l0aDk1GGxpa6j6PfZOwUf/&#10;bXZ3b8LnF9m7/kG/XU73So1Hw/sKRKQhPsUP914rmC3yNDe9S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7tJQwgAAAN0AAAAPAAAAAAAAAAAAAAAAAJgCAABkcnMvZG93&#10;bnJldi54bWxQSwUGAAAAAAQABAD1AAAAhwMAAAAA&#10;" fillcolor="#8db3e2" strokeweight="2pt">
                  <v:textbox>
                    <w:txbxContent>
                      <w:p w14:paraId="227BCED7" w14:textId="77777777" w:rsidR="007A3583" w:rsidRPr="00B911A1" w:rsidRDefault="007A3583" w:rsidP="00BF4D15">
                        <w:pPr>
                          <w:rPr>
                            <w:szCs w:val="20"/>
                          </w:rPr>
                        </w:pPr>
                        <w:proofErr w:type="spellStart"/>
                        <w:proofErr w:type="gramStart"/>
                        <w:r w:rsidRPr="00B911A1">
                          <w:rPr>
                            <w:rFonts w:cs="Arial"/>
                            <w:b/>
                            <w:bCs/>
                            <w:szCs w:val="20"/>
                          </w:rPr>
                          <w:t>asram:</w:t>
                        </w:r>
                        <w:proofErr w:type="gramEnd"/>
                        <w:r w:rsidRPr="00B911A1">
                          <w:rPr>
                            <w:rFonts w:cs="Arial"/>
                            <w:b/>
                            <w:bCs/>
                            <w:szCs w:val="20"/>
                          </w:rPr>
                          <w:t>IndividualCITradeProductInstance</w:t>
                        </w:r>
                        <w:proofErr w:type="spellEnd"/>
                      </w:p>
                    </w:txbxContent>
                  </v:textbox>
                </v:rect>
                <v:rect id="Rectangle 7375" o:spid="_x0000_s1309" style="position:absolute;left:36576;top:11144;width:501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b8QA&#10;AADdAAAADwAAAGRycy9kb3ducmV2LnhtbESPT4vCMBTE78J+h/AW9qbJulq0GkUWhAX14B/w+mie&#10;bbF56TZR67c3guBxmJnfMNN5aytxpcaXjjV89xQI4syZknMNh/2yOwLhA7LByjFpuJOH+eyjM8XU&#10;uBtv6boLuYgQ9ilqKEKoUyl9VpBF33M1cfROrrEYomxyaRq8RbitZF+pRFosOS4UWNNvQdl5d7Ea&#10;MBmY/83pZ71fXRIc561aDo9K66/PdjEBEagN7/Cr/Wc0DEdqDM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Zi2/EAAAA3QAAAA8AAAAAAAAAAAAAAAAAmAIAAGRycy9k&#10;b3ducmV2LnhtbFBLBQYAAAAABAAEAPUAAACJAwAAAAA=&#10;" stroked="f">
                  <v:textbox>
                    <w:txbxContent>
                      <w:p w14:paraId="227BCED8" w14:textId="77777777" w:rsidR="007A3583" w:rsidRPr="002F612C" w:rsidRDefault="007A3583" w:rsidP="00BF4D15">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377" o:spid="_x0000_s1310" style="position:absolute;left:36671;top:2095;width:501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q0L8MA&#10;AADdAAAADwAAAGRycy9kb3ducmV2LnhtbERPz2vCMBS+C/sfwhvsponbLLUaZQyEwfRgO9j10Tzb&#10;suala2Lb/ffLQfD48f3e7ifbioF63zjWsFwoEMSlMw1XGr6KwzwF4QOywdYxafgjD/vdw2yLmXEj&#10;n2nIQyViCPsMNdQhdJmUvqzJol+4jjhyF9dbDBH2lTQ9jjHctvJZqURabDg21NjRe03lT361GjB5&#10;Nb+ny8ux+LwmuK4mdVh9K62fHqe3DYhAU7iLb+4Po2GVLuP++CY+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q0L8MAAADdAAAADwAAAAAAAAAAAAAAAACYAgAAZHJzL2Rv&#10;d25yZXYueG1sUEsFBgAAAAAEAAQA9QAAAIgDAAAAAA==&#10;" stroked="f">
                  <v:textbox>
                    <w:txbxContent>
                      <w:p w14:paraId="227BCED9" w14:textId="77777777" w:rsidR="007A3583" w:rsidRPr="002F612C" w:rsidRDefault="007A3583" w:rsidP="00BF4D15">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shape id="AutoShape 7378" o:spid="_x0000_s1311" type="#_x0000_t32" style="position:absolute;left:36576;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66FMYAAADdAAAADwAAAGRycy9kb3ducmV2LnhtbESPQWvCQBSE70L/w/IKvZlNxNqYukoR&#10;RCmoaEu8PrKvSWj2bchuY/rvu4LQ4zAz3zCL1WAa0VPnassKkigGQVxYXXOp4PNjM05BOI+ssbFM&#10;Cn7JwWr5MFpgpu2VT9SffSkChF2GCirv20xKV1Rk0EW2JQ7el+0M+iC7UuoOrwFuGjmJ45k0WHNY&#10;qLCldUXF9/nHKOiP+eFl0/bboy/z6el9Or+g2Sv19Di8vYLwNPj/8L290wqe0ySB2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uuhTGAAAA3QAAAA8AAAAAAAAA&#10;AAAAAAAAoQIAAGRycy9kb3ducmV2LnhtbFBLBQYAAAAABAAEAPkAAACUAwAAAAA=&#10;" strokeweight="2pt"/>
                <v:rect id="Rectangle 7379" o:spid="_x0000_s1312" style="position:absolute;left:32670;top:5238;width:1906;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gfqMUA&#10;AADdAAAADwAAAGRycy9kb3ducmV2LnhtbESPUWvCMBSF3wf7D+EO9jZTC26lGkUEcSAD57b3S3Nt&#10;i81NTVKN/nozGOzxcM75Dme2iKYTZ3K+taxgPMpAEFdWt1wr+P5avxQgfEDW2FkmBVfysJg/Psyw&#10;1PbCn3Teh1okCPsSFTQh9KWUvmrIoB/Znjh5B+sMhiRdLbXDS4KbTuZZ9ioNtpwWGuxp1VB13A9G&#10;Qf8xGTZvp627/RTDrsJttCGPSj0/xeUURKAY/sN/7XetYFKMc/h9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6B+oxQAAAN0AAAAPAAAAAAAAAAAAAAAAAJgCAABkcnMv&#10;ZG93bnJldi54bWxQSwUGAAAAAAQABAD1AAAAigMAAAAA&#10;" strokeweight="2pt"/>
                <v:rect id="Rectangle 7380" o:spid="_x0000_s1313" style="position:absolute;left:40481;top:8667;width:325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SpsYA&#10;AADdAAAADwAAAGRycy9kb3ducmV2LnhtbESPT2sCMRDF7wW/QxjBi9Ts2n+yNYpYisVTd1t6HjbT&#10;3cXNZEmixm/fCEKPjzfv9+Yt19H04kTOd5YV5LMMBHFtdceNgu+v9/sFCB+QNfaWScGFPKxXo7sl&#10;FtqeuaRTFRqRIOwLVNCGMBRS+rolg35mB+Lk/VpnMCTpGqkdnhPc9HKeZc/SYMepocWBti3Vh+po&#10;0ht5LH+q3fRi9/at7HLtHj/ji1KTcdy8gggUw//xLf2hFTwt8ge4rkkI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ISpsYAAADdAAAADwAAAAAAAAAAAAAAAACYAgAAZHJz&#10;L2Rvd25yZXYueG1sUEsFBgAAAAAEAAQA9QAAAIsDAAAAAA==&#10;" filled="f" fillcolor="#8db3e2" strokeweight="2pt">
                  <v:textbox>
                    <w:txbxContent>
                      <w:p w14:paraId="227BCEDA" w14:textId="77777777" w:rsidR="007A3583" w:rsidRPr="000B6F81" w:rsidRDefault="007A3583" w:rsidP="00BF4D15">
                        <w:proofErr w:type="spellStart"/>
                        <w:proofErr w:type="gramStart"/>
                        <w:r w:rsidRPr="00567EE4">
                          <w:rPr>
                            <w:rFonts w:cs="Arial"/>
                            <w:bCs/>
                            <w:szCs w:val="20"/>
                          </w:rPr>
                          <w:t>asram:</w:t>
                        </w:r>
                        <w:proofErr w:type="gramEnd"/>
                        <w:r w:rsidRPr="00567EE4">
                          <w:rPr>
                            <w:rFonts w:cs="Arial"/>
                            <w:bCs/>
                            <w:szCs w:val="20"/>
                          </w:rPr>
                          <w:t>SupplierAssignedSerialIdentificationIdentifier</w:t>
                        </w:r>
                        <w:proofErr w:type="spellEnd"/>
                      </w:p>
                    </w:txbxContent>
                  </v:textbox>
                </v:rect>
                <v:shape id="AutoShape 7381" o:spid="_x0000_s1314" type="#_x0000_t32" style="position:absolute;left:34575;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kZjMYAAADdAAAADwAAAGRycy9kb3ducmV2LnhtbESP3WrCQBSE7wt9h+UUvKsbJVaNrlIE&#10;UYQq/qC3h+wxCc2eDdk1xrd3CwUvh5n5hpnOW1OKhmpXWFbQ60YgiFOrC84UnI7LzxEI55E1lpZJ&#10;wYMczGfvb1NMtL3znpqDz0SAsEtQQe59lUjp0pwMuq6tiIN3tbVBH2SdSV3jPcBNKftR9CUNFhwW&#10;cqxokVP6e7gZBc3uvB0uq2a189k53m/i8QXNj1Kdj/Z7AsJT61/h//ZaKxiMejH8vQlPQM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ZGYzGAAAA3QAAAA8AAAAAAAAA&#10;AAAAAAAAoQIAAGRycy9kb3ducmV2LnhtbFBLBQYAAAAABAAEAPkAAACUAwAAAAA=&#10;" strokeweight="2pt"/>
                <v:shape id="AutoShape 7382" o:spid="_x0000_s1315" type="#_x0000_t32" style="position:absolute;left:32575;top:60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W8F8UAAADdAAAADwAAAGRycy9kb3ducmV2LnhtbESP3YrCMBSE7wXfIRzBO00VXbUaRQRx&#10;EXbFH/T20BzbYnNSmli7b28WFvZymJlvmMWqMYWoqXK5ZQWDfgSCOLE651TB5bztTUE4j6yxsEwK&#10;fsjBatluLTDW9sVHqk8+FQHCLkYFmfdlLKVLMjLo+rYkDt7dVgZ9kFUqdYWvADeFHEbRhzSYc1jI&#10;sKRNRsnj9DQK6sP1e7It693Bp9fRcT+a3dB8KdXtNOs5CE+N/w//tT+1gvF0MIbfN+EJyO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VW8F8UAAADdAAAADwAAAAAAAAAA&#10;AAAAAAChAgAAZHJzL2Rvd25yZXYueG1sUEsFBgAAAAAEAAQA+QAAAJMDAAAAAA==&#10;" strokeweight="2pt"/>
                <v:rect id="Rectangle 7383" o:spid="_x0000_s1316" style="position:absolute;left:40481;width:152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xPsUA&#10;AADdAAAADwAAAGRycy9kb3ducmV2LnhtbESPQWsCMRCF7wX/Qxihl6LZlVZlaxRRSktP7lp6HjbT&#10;3cXNZEmixn/fFAoeH2/e9+atNtH04kLOd5YV5NMMBHFtdceNgq/j22QJwgdkjb1lUnAjD5v16GGF&#10;hbZXLulShUYkCPsCFbQhDIWUvm7JoJ/agTh5P9YZDEm6RmqH1wQ3vZxl2Vwa7Dg1tDjQrqX6VJ1N&#10;eiOP5Xf1/nSzn3Zfdrl2z4e4UOpxHLevIALFcD/+T39oBS/LfA5/axIC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bE+xQAAAN0AAAAPAAAAAAAAAAAAAAAAAJgCAABkcnMv&#10;ZG93bnJldi54bWxQSwUGAAAAAAQABAD1AAAAigMAAAAA&#10;" filled="f" fillcolor="#8db3e2" strokeweight="2pt">
                  <v:textbox>
                    <w:txbxContent>
                      <w:p w14:paraId="227BCEDB" w14:textId="77777777" w:rsidR="007A3583" w:rsidRPr="00B911A1" w:rsidRDefault="007A3583" w:rsidP="00BF4D15">
                        <w:pPr>
                          <w:rPr>
                            <w:szCs w:val="20"/>
                          </w:rPr>
                        </w:pPr>
                        <w:proofErr w:type="spellStart"/>
                        <w:r w:rsidRPr="00B911A1">
                          <w:rPr>
                            <w:rFonts w:cs="Arial"/>
                            <w:bCs/>
                            <w:szCs w:val="20"/>
                            <w:lang w:val="de-DE"/>
                          </w:rPr>
                          <w:t>asram:ExpiryDateTime</w:t>
                        </w:r>
                        <w:proofErr w:type="spellEnd"/>
                      </w:p>
                    </w:txbxContent>
                  </v:textbox>
                </v:rect>
                <v:shape id="AutoShape 7384" o:spid="_x0000_s1317" type="#_x0000_t32" style="position:absolute;left:36576;top:1524;width:62;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uH+8UAAADdAAAADwAAAGRycy9kb3ducmV2LnhtbESP3YrCMBSE7wXfIRzBO01d3FWrURZB&#10;XIRd8Qe9PTTHtticlCbW+vZGWPBymJlvmNmiMYWoqXK5ZQWDfgSCOLE651TB8bDqjUE4j6yxsEwK&#10;HuRgMW+3Zhhre+cd1XufigBhF6OCzPsyltIlGRl0fVsSB+9iK4M+yCqVusJ7gJtCfkTRlzSYc1jI&#10;sKRlRsl1fzMK6u3pb7Qq6/XWp6fhbjOcnNH8KtXtNN9TEJ4a/w7/t3+0gs/xYAS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uH+8UAAADdAAAADwAAAAAAAAAA&#10;AAAAAAChAgAAZHJzL2Rvd25yZXYueG1sUEsFBgAAAAAEAAQA+QAAAJMDAAAAAA==&#10;" strokeweight="2pt"/>
                <v:rect id="Rechteck 5937" o:spid="_x0000_s1318" style="position:absolute;top:4667;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Hs8cA&#10;AADdAAAADwAAAGRycy9kb3ducmV2LnhtbESP3WrCQBSE7wt9h+UIvSm6aUurRlcpgjQUQYw/14fs&#10;MQnNno3ZNYlv7xYKvRxm5htmvuxNJVpqXGlZwcsoAkGcWV1yruCwXw8nIJxH1lhZJgU3crBcPD7M&#10;Mda24x21qc9FgLCLUUHhfR1L6bKCDLqRrYmDd7aNQR9kk0vdYBfgppKvUfQhDZYcFgqsaVVQ9pNe&#10;jYIu27an/eZLbp9PieVLclmlx2+lngb95wyEp97/h//aiVbwPn0bw++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Rh7PHAAAA3QAAAA8AAAAAAAAAAAAAAAAAmAIAAGRy&#10;cy9kb3ducmV2LnhtbFBLBQYAAAAABAAEAPUAAACMAwAAAAA=&#10;" filled="f" stroked="f">
                  <v:textbox>
                    <w:txbxContent>
                      <w:p w14:paraId="227BCEDC" w14:textId="77777777" w:rsidR="007A3583" w:rsidRDefault="007A3583" w:rsidP="00BF4D15">
                        <w:pPr>
                          <w:rPr>
                            <w:rFonts w:cs="Arial"/>
                            <w:b/>
                            <w:sz w:val="24"/>
                            <w:szCs w:val="24"/>
                            <w:lang w:val="de-DE"/>
                          </w:rPr>
                        </w:pPr>
                        <w:r>
                          <w:rPr>
                            <w:rFonts w:cs="Arial"/>
                            <w:b/>
                            <w:sz w:val="24"/>
                            <w:szCs w:val="24"/>
                            <w:lang w:val="de-DE"/>
                          </w:rPr>
                          <w:t>0..*</w:t>
                        </w:r>
                      </w:p>
                    </w:txbxContent>
                  </v:textbox>
                </v:rect>
                <w10:anchorlock/>
              </v:group>
            </w:pict>
          </mc:Fallback>
        </mc:AlternateContent>
      </w:r>
    </w:p>
    <w:p w14:paraId="227BCC97" w14:textId="77777777" w:rsidR="00897D2C" w:rsidRDefault="00897D2C" w:rsidP="00BF4D15"/>
    <w:tbl>
      <w:tblPr>
        <w:tblpPr w:leftFromText="141" w:rightFromText="141" w:vertAnchor="text" w:horzAnchor="margin" w:tblpY="17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78"/>
        <w:gridCol w:w="1276"/>
        <w:gridCol w:w="992"/>
        <w:gridCol w:w="850"/>
        <w:gridCol w:w="2085"/>
        <w:gridCol w:w="870"/>
        <w:gridCol w:w="4351"/>
      </w:tblGrid>
      <w:tr w:rsidR="000854DA" w:rsidRPr="00545979" w14:paraId="227BCC9F" w14:textId="77777777" w:rsidTr="00873E1A">
        <w:trPr>
          <w:cantSplit/>
          <w:trHeight w:val="329"/>
          <w:tblHeader/>
        </w:trPr>
        <w:tc>
          <w:tcPr>
            <w:tcW w:w="1406" w:type="pct"/>
            <w:shd w:val="clear" w:color="auto" w:fill="FFFFCC"/>
            <w:vAlign w:val="center"/>
          </w:tcPr>
          <w:p w14:paraId="227BCC98" w14:textId="77777777" w:rsidR="000854DA" w:rsidRPr="000854DA" w:rsidRDefault="000854DA" w:rsidP="00873E1A">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40" w:type="pct"/>
            <w:shd w:val="clear" w:color="auto" w:fill="FFFFCC"/>
            <w:vAlign w:val="center"/>
          </w:tcPr>
          <w:p w14:paraId="227BCC99" w14:textId="77777777" w:rsidR="000854DA" w:rsidRPr="000854DA" w:rsidRDefault="000854DA" w:rsidP="00873E1A">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342" w:type="pct"/>
            <w:shd w:val="clear" w:color="auto" w:fill="FFFFCC"/>
            <w:vAlign w:val="center"/>
          </w:tcPr>
          <w:p w14:paraId="227BCC9A" w14:textId="77777777" w:rsidR="000854DA" w:rsidRPr="000854DA" w:rsidRDefault="000854DA" w:rsidP="00873E1A">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293" w:type="pct"/>
            <w:shd w:val="clear" w:color="auto" w:fill="FFFFCC"/>
            <w:vAlign w:val="center"/>
          </w:tcPr>
          <w:p w14:paraId="227BCC9B" w14:textId="77777777" w:rsidR="000854DA" w:rsidRPr="000854DA" w:rsidRDefault="000854DA" w:rsidP="00873E1A">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719" w:type="pct"/>
            <w:shd w:val="clear" w:color="auto" w:fill="FFFFCC"/>
            <w:vAlign w:val="center"/>
          </w:tcPr>
          <w:p w14:paraId="227BCC9C" w14:textId="77777777" w:rsidR="000854DA" w:rsidRPr="000854DA" w:rsidRDefault="000854DA" w:rsidP="00873E1A">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C9D" w14:textId="77777777" w:rsidR="000854DA" w:rsidRPr="000854DA" w:rsidRDefault="000854DA" w:rsidP="00873E1A">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C9E" w14:textId="77777777" w:rsidR="000854DA" w:rsidRPr="000854DA" w:rsidRDefault="000854DA" w:rsidP="00873E1A">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545979" w14:paraId="227BCCA7" w14:textId="77777777" w:rsidTr="00873E1A">
        <w:trPr>
          <w:cantSplit/>
          <w:trHeight w:val="317"/>
        </w:trPr>
        <w:tc>
          <w:tcPr>
            <w:tcW w:w="1406" w:type="pct"/>
            <w:shd w:val="clear" w:color="auto" w:fill="92D050"/>
            <w:vAlign w:val="center"/>
          </w:tcPr>
          <w:p w14:paraId="227BCCA0" w14:textId="77777777" w:rsidR="00873E1A" w:rsidRPr="00873E1A" w:rsidRDefault="000854DA" w:rsidP="00873E1A">
            <w:pPr>
              <w:spacing w:line="240" w:lineRule="auto"/>
              <w:rPr>
                <w:rFonts w:cs="Arial"/>
                <w:bCs/>
                <w:sz w:val="16"/>
                <w:szCs w:val="20"/>
                <w:lang w:val="de-DE"/>
              </w:rPr>
            </w:pPr>
            <w:proofErr w:type="spellStart"/>
            <w:r w:rsidRPr="000854DA">
              <w:rPr>
                <w:rFonts w:cs="Arial"/>
                <w:bCs/>
                <w:sz w:val="16"/>
                <w:szCs w:val="20"/>
                <w:lang w:val="de-DE"/>
              </w:rPr>
              <w:t>asram:ExpiryDateTime</w:t>
            </w:r>
            <w:proofErr w:type="spellEnd"/>
          </w:p>
        </w:tc>
        <w:tc>
          <w:tcPr>
            <w:tcW w:w="440" w:type="pct"/>
            <w:shd w:val="clear" w:color="auto" w:fill="92D050"/>
            <w:vAlign w:val="center"/>
          </w:tcPr>
          <w:p w14:paraId="227BCCA1" w14:textId="77777777" w:rsidR="000854DA" w:rsidRPr="000854DA" w:rsidRDefault="000854DA" w:rsidP="00873E1A">
            <w:pPr>
              <w:rPr>
                <w:rFonts w:eastAsia="Times New Roman" w:cs="Arial"/>
                <w:color w:val="000000"/>
                <w:sz w:val="16"/>
                <w:szCs w:val="20"/>
                <w:lang w:eastAsia="de-DE"/>
              </w:rPr>
            </w:pPr>
            <w:r w:rsidRPr="000854DA">
              <w:rPr>
                <w:rFonts w:cs="Arial"/>
                <w:color w:val="000000"/>
                <w:sz w:val="16"/>
                <w:szCs w:val="20"/>
              </w:rPr>
              <w:t>DATETIME</w:t>
            </w:r>
          </w:p>
        </w:tc>
        <w:tc>
          <w:tcPr>
            <w:tcW w:w="342" w:type="pct"/>
            <w:shd w:val="clear" w:color="auto" w:fill="92D050"/>
            <w:vAlign w:val="center"/>
          </w:tcPr>
          <w:p w14:paraId="227BCCA2" w14:textId="77777777" w:rsidR="000854DA" w:rsidRPr="000854DA" w:rsidRDefault="000854DA" w:rsidP="00873E1A">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14</w:t>
            </w:r>
          </w:p>
        </w:tc>
        <w:tc>
          <w:tcPr>
            <w:tcW w:w="293" w:type="pct"/>
            <w:shd w:val="clear" w:color="auto" w:fill="92D050"/>
            <w:vAlign w:val="center"/>
          </w:tcPr>
          <w:p w14:paraId="227BCCA3" w14:textId="77777777" w:rsidR="000854DA" w:rsidRPr="000854DA" w:rsidRDefault="000854DA" w:rsidP="00873E1A">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719" w:type="pct"/>
            <w:shd w:val="clear" w:color="auto" w:fill="92D050"/>
            <w:vAlign w:val="center"/>
          </w:tcPr>
          <w:p w14:paraId="227BCCA4" w14:textId="77777777" w:rsidR="000854DA" w:rsidRPr="000854DA" w:rsidRDefault="000854DA" w:rsidP="00873E1A">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2011-06-28T10:02:45</w:t>
            </w:r>
          </w:p>
        </w:tc>
        <w:tc>
          <w:tcPr>
            <w:tcW w:w="300" w:type="pct"/>
            <w:shd w:val="clear" w:color="auto" w:fill="92D050"/>
            <w:vAlign w:val="center"/>
          </w:tcPr>
          <w:p w14:paraId="227BCCA5" w14:textId="77777777" w:rsidR="000854DA" w:rsidRPr="000854DA" w:rsidRDefault="000854DA" w:rsidP="00873E1A">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A6" w14:textId="4A953FB8" w:rsidR="000854DA" w:rsidRPr="000854DA" w:rsidRDefault="00992165" w:rsidP="00873E1A">
            <w:pPr>
              <w:spacing w:line="240" w:lineRule="auto"/>
              <w:rPr>
                <w:rFonts w:eastAsia="Times New Roman" w:cs="Arial"/>
                <w:color w:val="000000"/>
                <w:sz w:val="16"/>
                <w:szCs w:val="20"/>
                <w:lang w:eastAsia="de-DE"/>
              </w:rPr>
            </w:pPr>
            <w:r>
              <w:rPr>
                <w:rFonts w:eastAsia="Times New Roman" w:cs="Arial"/>
                <w:color w:val="000000"/>
                <w:sz w:val="16"/>
                <w:szCs w:val="20"/>
                <w:lang w:eastAsia="de-DE"/>
              </w:rPr>
              <w:t>The date after which the article should not be used because of an expected decline in quality or effectiveness</w:t>
            </w:r>
          </w:p>
        </w:tc>
      </w:tr>
      <w:tr w:rsidR="000854DA" w:rsidRPr="007A6D70" w14:paraId="227BCCAF" w14:textId="77777777" w:rsidTr="00873E1A">
        <w:trPr>
          <w:cantSplit/>
          <w:trHeight w:val="317"/>
        </w:trPr>
        <w:tc>
          <w:tcPr>
            <w:tcW w:w="1406" w:type="pct"/>
            <w:shd w:val="clear" w:color="auto" w:fill="92D050"/>
            <w:vAlign w:val="center"/>
          </w:tcPr>
          <w:p w14:paraId="227BCCA8" w14:textId="77777777" w:rsidR="000854DA" w:rsidRPr="000854DA" w:rsidRDefault="000854DA" w:rsidP="00873E1A">
            <w:pPr>
              <w:spacing w:line="240" w:lineRule="auto"/>
              <w:rPr>
                <w:rFonts w:eastAsia="Times New Roman" w:cs="Arial"/>
                <w:color w:val="000000"/>
                <w:sz w:val="16"/>
                <w:szCs w:val="20"/>
                <w:highlight w:val="yellow"/>
                <w:lang w:eastAsia="de-DE"/>
              </w:rPr>
            </w:pPr>
            <w:proofErr w:type="spellStart"/>
            <w:r w:rsidRPr="000854DA">
              <w:rPr>
                <w:rFonts w:cs="Arial"/>
                <w:bCs/>
                <w:sz w:val="16"/>
                <w:szCs w:val="20"/>
              </w:rPr>
              <w:t>asram:SupplierAssignedSerialIdentificationIdentifier</w:t>
            </w:r>
            <w:proofErr w:type="spellEnd"/>
          </w:p>
        </w:tc>
        <w:tc>
          <w:tcPr>
            <w:tcW w:w="440" w:type="pct"/>
            <w:shd w:val="clear" w:color="auto" w:fill="92D050"/>
            <w:vAlign w:val="center"/>
          </w:tcPr>
          <w:p w14:paraId="227BCCA9" w14:textId="77777777" w:rsidR="000854DA" w:rsidRPr="000854DA" w:rsidRDefault="000854DA" w:rsidP="00873E1A">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342" w:type="pct"/>
            <w:shd w:val="clear" w:color="auto" w:fill="92D050"/>
            <w:vAlign w:val="center"/>
          </w:tcPr>
          <w:p w14:paraId="227BCCAA" w14:textId="77777777" w:rsidR="000854DA" w:rsidRPr="000854DA" w:rsidRDefault="000854DA" w:rsidP="00873E1A">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18</w:t>
            </w:r>
          </w:p>
        </w:tc>
        <w:tc>
          <w:tcPr>
            <w:tcW w:w="293" w:type="pct"/>
            <w:shd w:val="clear" w:color="auto" w:fill="92D050"/>
            <w:vAlign w:val="center"/>
          </w:tcPr>
          <w:p w14:paraId="227BCCAB" w14:textId="77777777" w:rsidR="000854DA" w:rsidRPr="000854DA" w:rsidRDefault="000854DA" w:rsidP="00873E1A">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719" w:type="pct"/>
            <w:shd w:val="clear" w:color="auto" w:fill="92D050"/>
            <w:vAlign w:val="center"/>
          </w:tcPr>
          <w:p w14:paraId="227BCCAC" w14:textId="77777777" w:rsidR="000854DA" w:rsidRPr="000854DA" w:rsidRDefault="000854DA" w:rsidP="00873E1A">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val="de-DE" w:eastAsia="de-DE"/>
              </w:rPr>
              <w:t>13468</w:t>
            </w:r>
          </w:p>
        </w:tc>
        <w:tc>
          <w:tcPr>
            <w:tcW w:w="300" w:type="pct"/>
            <w:shd w:val="clear" w:color="auto" w:fill="92D050"/>
            <w:vAlign w:val="center"/>
          </w:tcPr>
          <w:p w14:paraId="227BCCAD" w14:textId="77777777" w:rsidR="000854DA" w:rsidRPr="000854DA" w:rsidRDefault="000854DA" w:rsidP="00873E1A">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AE" w14:textId="77777777" w:rsidR="000854DA" w:rsidRPr="000854DA" w:rsidRDefault="000854DA" w:rsidP="00873E1A">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SerialNumber</w:t>
            </w:r>
            <w:proofErr w:type="spellEnd"/>
          </w:p>
        </w:tc>
      </w:tr>
    </w:tbl>
    <w:p w14:paraId="227BCCB0" w14:textId="77777777" w:rsidR="00B911A1" w:rsidRDefault="00B911A1" w:rsidP="00CE6B1E"/>
    <w:p w14:paraId="227BCCB1" w14:textId="77777777" w:rsidR="00CE6B1E" w:rsidRDefault="00CE6B1E">
      <w:pPr>
        <w:spacing w:line="240" w:lineRule="auto"/>
      </w:pPr>
      <w:r>
        <w:br w:type="page"/>
      </w:r>
    </w:p>
    <w:p w14:paraId="227BCCB2" w14:textId="77777777" w:rsidR="00914EBE" w:rsidRPr="00ED0E85" w:rsidRDefault="005F0B75" w:rsidP="00807C9B">
      <w:pPr>
        <w:pStyle w:val="berschrift3"/>
      </w:pPr>
      <w:bookmarkStart w:id="49" w:name="_asram:SpecifiedCISSupplyChainTradeA"/>
      <w:bookmarkStart w:id="50" w:name="_Toc347491232"/>
      <w:bookmarkEnd w:id="49"/>
      <w:proofErr w:type="spellStart"/>
      <w:proofErr w:type="gramStart"/>
      <w:r w:rsidRPr="00ED0E85">
        <w:t>asram:</w:t>
      </w:r>
      <w:proofErr w:type="gramEnd"/>
      <w:r w:rsidRPr="00ED0E85">
        <w:t>SpecifiedCISSupplyChainTradeAgreement</w:t>
      </w:r>
      <w:bookmarkEnd w:id="50"/>
      <w:proofErr w:type="spellEnd"/>
    </w:p>
    <w:p w14:paraId="227BCCB3" w14:textId="77777777" w:rsidR="009903EA" w:rsidRPr="009903EA" w:rsidRDefault="009903EA" w:rsidP="009903EA"/>
    <w:p w14:paraId="227BCCB4" w14:textId="77777777" w:rsidR="00247507" w:rsidRDefault="00464C3C" w:rsidP="00247507">
      <w:pPr>
        <w:spacing w:line="240" w:lineRule="auto"/>
        <w:rPr>
          <w:noProof/>
          <w:lang w:eastAsia="de-DE"/>
        </w:rPr>
      </w:pPr>
      <w:r>
        <w:rPr>
          <w:noProof/>
          <w:lang w:eastAsia="zh-TW"/>
        </w:rPr>
        <mc:AlternateContent>
          <mc:Choice Requires="wpg">
            <w:drawing>
              <wp:inline distT="0" distB="0" distL="0" distR="0" wp14:anchorId="227BCE2F" wp14:editId="227BCE30">
                <wp:extent cx="6771640" cy="3331845"/>
                <wp:effectExtent l="0" t="0" r="10160" b="1905"/>
                <wp:docPr id="6130" name="Gruppieren 6130"/>
                <wp:cNvGraphicFramePr/>
                <a:graphic xmlns:a="http://schemas.openxmlformats.org/drawingml/2006/main">
                  <a:graphicData uri="http://schemas.microsoft.com/office/word/2010/wordprocessingGroup">
                    <wpg:wgp>
                      <wpg:cNvGrpSpPr/>
                      <wpg:grpSpPr>
                        <a:xfrm>
                          <a:off x="0" y="0"/>
                          <a:ext cx="6771640" cy="3331845"/>
                          <a:chOff x="0" y="0"/>
                          <a:chExt cx="6771640" cy="3331845"/>
                        </a:xfrm>
                      </wpg:grpSpPr>
                      <wps:wsp>
                        <wps:cNvPr id="5773" name="Rectangle 7400"/>
                        <wps:cNvSpPr>
                          <a:spLocks noChangeArrowheads="1"/>
                        </wps:cNvSpPr>
                        <wps:spPr bwMode="auto">
                          <a:xfrm>
                            <a:off x="3629025" y="12858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DD" w14:textId="77777777" w:rsidR="007A3583" w:rsidRPr="002F612C" w:rsidRDefault="007A3583" w:rsidP="00963621">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75" name="Rectangle 7402"/>
                        <wps:cNvSpPr>
                          <a:spLocks noChangeArrowheads="1"/>
                        </wps:cNvSpPr>
                        <wps:spPr bwMode="auto">
                          <a:xfrm>
                            <a:off x="247650" y="1371600"/>
                            <a:ext cx="2964815" cy="344805"/>
                          </a:xfrm>
                          <a:prstGeom prst="rect">
                            <a:avLst/>
                          </a:prstGeom>
                          <a:solidFill>
                            <a:srgbClr val="8DB3E2"/>
                          </a:solidFill>
                          <a:ln w="25400">
                            <a:solidFill>
                              <a:srgbClr val="000000"/>
                            </a:solidFill>
                            <a:miter lim="800000"/>
                            <a:headEnd/>
                            <a:tailEnd/>
                          </a:ln>
                        </wps:spPr>
                        <wps:txbx>
                          <w:txbxContent>
                            <w:p w14:paraId="227BCEDE" w14:textId="77777777" w:rsidR="007A3583" w:rsidRPr="00963621" w:rsidRDefault="007A3583" w:rsidP="00963621">
                              <w:pPr>
                                <w:rPr>
                                  <w:szCs w:val="18"/>
                                </w:rPr>
                              </w:pPr>
                              <w:proofErr w:type="spellStart"/>
                              <w:r w:rsidRPr="00963621">
                                <w:rPr>
                                  <w:rFonts w:cs="Arial"/>
                                  <w:b/>
                                  <w:bCs/>
                                  <w:sz w:val="18"/>
                                  <w:szCs w:val="18"/>
                                  <w:lang w:val="de-DE"/>
                                </w:rPr>
                                <w:t>asram:SpecifiedCISSupplyChainTradeAgreement</w:t>
                              </w:r>
                              <w:proofErr w:type="spellEnd"/>
                            </w:p>
                          </w:txbxContent>
                        </wps:txbx>
                        <wps:bodyPr rot="0" vert="horz" wrap="square" lIns="91440" tIns="45720" rIns="91440" bIns="45720" anchor="t" anchorCtr="0" upright="1">
                          <a:noAutofit/>
                        </wps:bodyPr>
                      </wps:wsp>
                      <wpg:grpSp>
                        <wpg:cNvPr id="5776" name="Group 7403"/>
                        <wpg:cNvGrpSpPr>
                          <a:grpSpLocks/>
                        </wpg:cNvGrpSpPr>
                        <wpg:grpSpPr bwMode="auto">
                          <a:xfrm>
                            <a:off x="6000750" y="1733550"/>
                            <a:ext cx="190500" cy="166370"/>
                            <a:chOff x="6283" y="5431"/>
                            <a:chExt cx="300" cy="262"/>
                          </a:xfrm>
                        </wpg:grpSpPr>
                        <wps:wsp>
                          <wps:cNvPr id="5777" name="Rectangle 740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8" name="AutoShape 740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79" name="AutoShape 740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82" name="Rectangle 7409"/>
                        <wps:cNvSpPr>
                          <a:spLocks noChangeArrowheads="1"/>
                        </wps:cNvSpPr>
                        <wps:spPr bwMode="auto">
                          <a:xfrm>
                            <a:off x="4019550" y="2819400"/>
                            <a:ext cx="14109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DF" w14:textId="77777777" w:rsidR="007A3583" w:rsidRPr="00BF01E6" w:rsidRDefault="007A3583" w:rsidP="00963621">
                              <w:pPr>
                                <w:rPr>
                                  <w:sz w:val="16"/>
                                  <w:szCs w:val="16"/>
                                </w:rPr>
                              </w:pPr>
                              <w:proofErr w:type="spellStart"/>
                              <w:r w:rsidRPr="00BF01E6">
                                <w:rPr>
                                  <w:rFonts w:cs="Arial"/>
                                  <w:bCs/>
                                  <w:sz w:val="16"/>
                                  <w:szCs w:val="16"/>
                                  <w:lang w:val="de-DE"/>
                                </w:rPr>
                                <w:t>asram:SellerCITradeParty</w:t>
                              </w:r>
                              <w:proofErr w:type="spellEnd"/>
                            </w:p>
                          </w:txbxContent>
                        </wps:txbx>
                        <wps:bodyPr rot="0" vert="horz" wrap="square" lIns="91440" tIns="45720" rIns="91440" bIns="45720" anchor="t" anchorCtr="0" upright="1">
                          <a:noAutofit/>
                        </wps:bodyPr>
                      </wps:wsp>
                      <wpg:grpSp>
                        <wpg:cNvPr id="5783" name="Group 7410"/>
                        <wpg:cNvGrpSpPr>
                          <a:grpSpLocks/>
                        </wpg:cNvGrpSpPr>
                        <wpg:grpSpPr bwMode="auto">
                          <a:xfrm>
                            <a:off x="5429250" y="2914650"/>
                            <a:ext cx="190500" cy="166370"/>
                            <a:chOff x="6283" y="5431"/>
                            <a:chExt cx="300" cy="262"/>
                          </a:xfrm>
                        </wpg:grpSpPr>
                        <wps:wsp>
                          <wps:cNvPr id="5784" name="Rectangle 741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85" name="AutoShape 741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86" name="AutoShape 741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87" name="AutoShape 7414"/>
                        <wps:cNvCnPr>
                          <a:cxnSpLocks noChangeShapeType="1"/>
                        </wps:cNvCnPr>
                        <wps:spPr bwMode="auto">
                          <a:xfrm>
                            <a:off x="3629025" y="3019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9" name="Rectangle 7416"/>
                        <wps:cNvSpPr>
                          <a:spLocks noChangeArrowheads="1"/>
                        </wps:cNvSpPr>
                        <wps:spPr bwMode="auto">
                          <a:xfrm>
                            <a:off x="4010025" y="2219325"/>
                            <a:ext cx="1418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0" w14:textId="77777777" w:rsidR="007A3583" w:rsidRPr="00BF01E6" w:rsidRDefault="007A3583" w:rsidP="00963621">
                              <w:pPr>
                                <w:rPr>
                                  <w:sz w:val="16"/>
                                  <w:szCs w:val="16"/>
                                </w:rPr>
                              </w:pPr>
                              <w:proofErr w:type="spellStart"/>
                              <w:proofErr w:type="gramStart"/>
                              <w:r w:rsidRPr="00BF01E6">
                                <w:rPr>
                                  <w:rFonts w:cs="Arial"/>
                                  <w:bCs/>
                                  <w:sz w:val="16"/>
                                  <w:szCs w:val="16"/>
                                </w:rPr>
                                <w:t>asram:</w:t>
                              </w:r>
                              <w:proofErr w:type="gramEnd"/>
                              <w:r w:rsidRPr="00BF01E6">
                                <w:rPr>
                                  <w:rFonts w:cs="Arial"/>
                                  <w:bCs/>
                                  <w:sz w:val="16"/>
                                  <w:szCs w:val="16"/>
                                </w:rPr>
                                <w:t>BuyerCITradeParty</w:t>
                              </w:r>
                              <w:proofErr w:type="spellEnd"/>
                            </w:p>
                          </w:txbxContent>
                        </wps:txbx>
                        <wps:bodyPr rot="0" vert="horz" wrap="square" lIns="91440" tIns="45720" rIns="91440" bIns="45720" anchor="t" anchorCtr="0" upright="1">
                          <a:noAutofit/>
                        </wps:bodyPr>
                      </wps:wsp>
                      <wps:wsp>
                        <wps:cNvPr id="5790" name="AutoShape 7417"/>
                        <wps:cNvCnPr>
                          <a:cxnSpLocks noChangeShapeType="1"/>
                        </wps:cNvCnPr>
                        <wps:spPr bwMode="auto">
                          <a:xfrm>
                            <a:off x="3609975" y="24193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791" name="Group 7418"/>
                        <wpg:cNvGrpSpPr>
                          <a:grpSpLocks/>
                        </wpg:cNvGrpSpPr>
                        <wpg:grpSpPr bwMode="auto">
                          <a:xfrm>
                            <a:off x="5429250" y="2305050"/>
                            <a:ext cx="190500" cy="166370"/>
                            <a:chOff x="6283" y="5431"/>
                            <a:chExt cx="300" cy="262"/>
                          </a:xfrm>
                        </wpg:grpSpPr>
                        <wps:wsp>
                          <wps:cNvPr id="5792" name="Rectangle 741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93" name="AutoShape 742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94" name="AutoShape 742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95" name="AutoShape 7422"/>
                        <wps:cNvCnPr>
                          <a:cxnSpLocks noChangeShapeType="1"/>
                        </wps:cNvCnPr>
                        <wps:spPr bwMode="auto">
                          <a:xfrm>
                            <a:off x="361950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6" name="Rectangle 7423"/>
                        <wps:cNvSpPr>
                          <a:spLocks noChangeArrowheads="1"/>
                        </wps:cNvSpPr>
                        <wps:spPr bwMode="auto">
                          <a:xfrm>
                            <a:off x="3228975" y="1476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97" name="Rectangle 7424"/>
                        <wps:cNvSpPr>
                          <a:spLocks noChangeArrowheads="1"/>
                        </wps:cNvSpPr>
                        <wps:spPr bwMode="auto">
                          <a:xfrm>
                            <a:off x="4019550" y="533400"/>
                            <a:ext cx="26352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1" w14:textId="77777777" w:rsidR="007A3583" w:rsidRPr="00963621" w:rsidRDefault="007A3583" w:rsidP="00963621">
                              <w:pPr>
                                <w:rPr>
                                  <w:szCs w:val="16"/>
                                </w:rPr>
                              </w:pPr>
                              <w:proofErr w:type="spellStart"/>
                              <w:r w:rsidRPr="00963621">
                                <w:rPr>
                                  <w:rFonts w:cs="Arial"/>
                                  <w:bCs/>
                                  <w:sz w:val="16"/>
                                  <w:szCs w:val="16"/>
                                  <w:lang w:val="de-DE"/>
                                </w:rPr>
                                <w:t>asram:AdditionalReferencedCIReferencedDocument</w:t>
                              </w:r>
                              <w:proofErr w:type="spellEnd"/>
                            </w:p>
                          </w:txbxContent>
                        </wps:txbx>
                        <wps:bodyPr rot="0" vert="horz" wrap="square" lIns="91440" tIns="45720" rIns="91440" bIns="45720" anchor="t" anchorCtr="0" upright="1">
                          <a:noAutofit/>
                        </wps:bodyPr>
                      </wps:wsp>
                      <wps:wsp>
                        <wps:cNvPr id="5798" name="AutoShape 7425"/>
                        <wps:cNvCnPr>
                          <a:cxnSpLocks noChangeShapeType="1"/>
                        </wps:cNvCnPr>
                        <wps:spPr bwMode="auto">
                          <a:xfrm>
                            <a:off x="3228975" y="15621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9" name="Rectangle 7426"/>
                        <wps:cNvSpPr>
                          <a:spLocks noChangeArrowheads="1"/>
                        </wps:cNvSpPr>
                        <wps:spPr bwMode="auto">
                          <a:xfrm>
                            <a:off x="4010025" y="0"/>
                            <a:ext cx="18630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2" w14:textId="77777777" w:rsidR="007A3583" w:rsidRPr="00963621" w:rsidRDefault="007A3583" w:rsidP="00963621">
                              <w:pPr>
                                <w:rPr>
                                  <w:szCs w:val="16"/>
                                </w:rPr>
                              </w:pPr>
                              <w:proofErr w:type="spellStart"/>
                              <w:proofErr w:type="gramStart"/>
                              <w:r w:rsidRPr="00963621">
                                <w:rPr>
                                  <w:rFonts w:cs="Arial"/>
                                  <w:bCs/>
                                  <w:sz w:val="16"/>
                                  <w:szCs w:val="16"/>
                                </w:rPr>
                                <w:t>asram:</w:t>
                              </w:r>
                              <w:proofErr w:type="gramEnd"/>
                              <w:r w:rsidRPr="00963621">
                                <w:rPr>
                                  <w:rFonts w:cs="Arial"/>
                                  <w:bCs/>
                                  <w:sz w:val="16"/>
                                  <w:szCs w:val="16"/>
                                </w:rPr>
                                <w:t>ProgramCIMissionProject</w:t>
                              </w:r>
                              <w:proofErr w:type="spellEnd"/>
                            </w:p>
                          </w:txbxContent>
                        </wps:txbx>
                        <wps:bodyPr rot="0" vert="horz" wrap="square" lIns="91440" tIns="45720" rIns="91440" bIns="45720" anchor="t" anchorCtr="0" upright="1">
                          <a:noAutofit/>
                        </wps:bodyPr>
                      </wps:wsp>
                      <wps:wsp>
                        <wps:cNvPr id="5800" name="Rectangle 7427"/>
                        <wps:cNvSpPr>
                          <a:spLocks noChangeArrowheads="1"/>
                        </wps:cNvSpPr>
                        <wps:spPr bwMode="auto">
                          <a:xfrm>
                            <a:off x="4019550" y="1095375"/>
                            <a:ext cx="27520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3" w14:textId="77777777" w:rsidR="007A3583" w:rsidRPr="00963621" w:rsidRDefault="007A3583" w:rsidP="00963621">
                              <w:pPr>
                                <w:rPr>
                                  <w:szCs w:val="16"/>
                                </w:rPr>
                              </w:pPr>
                              <w:proofErr w:type="spellStart"/>
                              <w:r w:rsidRPr="00963621">
                                <w:rPr>
                                  <w:rFonts w:cs="Arial"/>
                                  <w:bCs/>
                                  <w:sz w:val="16"/>
                                  <w:szCs w:val="16"/>
                                  <w:lang w:val="de-DE"/>
                                </w:rPr>
                                <w:t>asram:OriginalOrderReferencedCIReferencedDocument</w:t>
                              </w:r>
                              <w:proofErr w:type="spellEnd"/>
                            </w:p>
                          </w:txbxContent>
                        </wps:txbx>
                        <wps:bodyPr rot="0" vert="horz" wrap="square" lIns="91440" tIns="45720" rIns="91440" bIns="45720" anchor="t" anchorCtr="0" upright="1">
                          <a:noAutofit/>
                        </wps:bodyPr>
                      </wps:wsp>
                      <wps:wsp>
                        <wps:cNvPr id="5801" name="AutoShape 7428"/>
                        <wps:cNvCnPr>
                          <a:cxnSpLocks noChangeShapeType="1"/>
                        </wps:cNvCnPr>
                        <wps:spPr bwMode="auto">
                          <a:xfrm>
                            <a:off x="3629025" y="142875"/>
                            <a:ext cx="0" cy="289369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2" name="AutoShape 7429"/>
                        <wps:cNvCnPr>
                          <a:cxnSpLocks noChangeShapeType="1"/>
                        </wps:cNvCnPr>
                        <wps:spPr bwMode="auto">
                          <a:xfrm>
                            <a:off x="3619500" y="1295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3" name="Rectangle 7430"/>
                        <wps:cNvSpPr>
                          <a:spLocks noChangeArrowheads="1"/>
                        </wps:cNvSpPr>
                        <wps:spPr bwMode="auto">
                          <a:xfrm>
                            <a:off x="4029075" y="1638300"/>
                            <a:ext cx="19653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4" w14:textId="77777777" w:rsidR="007A3583" w:rsidRPr="00963621" w:rsidRDefault="007A3583" w:rsidP="00963621">
                              <w:pPr>
                                <w:rPr>
                                  <w:szCs w:val="16"/>
                                </w:rPr>
                              </w:pPr>
                              <w:proofErr w:type="spellStart"/>
                              <w:r w:rsidRPr="00963621">
                                <w:rPr>
                                  <w:rFonts w:cs="Arial"/>
                                  <w:bCs/>
                                  <w:sz w:val="16"/>
                                  <w:szCs w:val="16"/>
                                  <w:lang w:val="de-DE"/>
                                </w:rPr>
                                <w:t>asram:SpecifiedCITradeBusinessFlag</w:t>
                              </w:r>
                              <w:proofErr w:type="spellEnd"/>
                            </w:p>
                          </w:txbxContent>
                        </wps:txbx>
                        <wps:bodyPr rot="0" vert="horz" wrap="square" lIns="91440" tIns="45720" rIns="91440" bIns="45720" anchor="t" anchorCtr="0" upright="1">
                          <a:noAutofit/>
                        </wps:bodyPr>
                      </wps:wsp>
                      <wps:wsp>
                        <wps:cNvPr id="5804" name="AutoShape 7431"/>
                        <wps:cNvCnPr>
                          <a:cxnSpLocks noChangeShapeType="1"/>
                        </wps:cNvCnPr>
                        <wps:spPr bwMode="auto">
                          <a:xfrm>
                            <a:off x="3629025" y="1809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5" name="AutoShape 7432"/>
                        <wps:cNvCnPr>
                          <a:cxnSpLocks noChangeShapeType="1"/>
                        </wps:cNvCnPr>
                        <wps:spPr bwMode="auto">
                          <a:xfrm>
                            <a:off x="3629025" y="7048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6" name="AutoShape 7433"/>
                        <wps:cNvCnPr>
                          <a:cxnSpLocks noChangeShapeType="1"/>
                        </wps:cNvCnPr>
                        <wps:spPr bwMode="auto">
                          <a:xfrm>
                            <a:off x="3381375" y="157162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1" name="Rechteck 5951"/>
                        <wps:cNvSpPr>
                          <a:spLocks noChangeArrowheads="1"/>
                        </wps:cNvSpPr>
                        <wps:spPr bwMode="auto">
                          <a:xfrm>
                            <a:off x="3762375" y="3038475"/>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5"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52" name="Rechteck 5952"/>
                        <wps:cNvSpPr>
                          <a:spLocks noChangeArrowheads="1"/>
                        </wps:cNvSpPr>
                        <wps:spPr bwMode="auto">
                          <a:xfrm>
                            <a:off x="3762375" y="2438400"/>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6"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53" name="Rechteck 5953"/>
                        <wps:cNvSpPr>
                          <a:spLocks noChangeArrowheads="1"/>
                        </wps:cNvSpPr>
                        <wps:spPr bwMode="auto">
                          <a:xfrm>
                            <a:off x="3638550" y="18192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7" w14:textId="77777777" w:rsidR="007A3583" w:rsidRDefault="007A3583" w:rsidP="00C6728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54" name="Rechteck 5954"/>
                        <wps:cNvSpPr>
                          <a:spLocks noChangeArrowheads="1"/>
                        </wps:cNvSpPr>
                        <wps:spPr bwMode="auto">
                          <a:xfrm>
                            <a:off x="3609975" y="1524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8" w14:textId="77777777" w:rsidR="007A3583" w:rsidRDefault="007A3583" w:rsidP="00C6728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28" name="Rechteck 6128"/>
                        <wps:cNvSpPr>
                          <a:spLocks noChangeArrowheads="1"/>
                        </wps:cNvSpPr>
                        <wps:spPr bwMode="auto">
                          <a:xfrm>
                            <a:off x="3638550" y="7048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9" w14:textId="77777777" w:rsidR="007A3583" w:rsidRDefault="007A3583" w:rsidP="00C6728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29" name="Rechteck 6129"/>
                        <wps:cNvSpPr>
                          <a:spLocks noChangeArrowheads="1"/>
                        </wps:cNvSpPr>
                        <wps:spPr bwMode="auto">
                          <a:xfrm>
                            <a:off x="0" y="1371600"/>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A"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30" o:spid="_x0000_s1319" style="width:533.2pt;height:262.35pt;mso-position-horizontal-relative:char;mso-position-vertical-relative:line" coordsize="67716,33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">
                <v:rect id="Rectangle 7400" o:spid="_x0000_s1320" style="position:absolute;left:36290;top:1285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NbrsUA&#10;AADdAAAADwAAAGRycy9kb3ducmV2LnhtbESPT4vCMBTE74LfITzBmyb+q7vVKIsgCKsHdWGvj+bZ&#10;FpuXbhO1++03C4LHYWZ+wyzXra3EnRpfOtYwGioQxJkzJecavs7bwRsIH5ANVo5Jwy95WK+6nSWm&#10;xj34SPdTyEWEsE9RQxFCnUrps4Is+qGriaN3cY3FEGWTS9PgI8JtJcdKJdJiyXGhwJo2BWXX081q&#10;wGRqfg6Xyf78eUvwPW/VdvattO732o8FiEBteIWf7Z3RMJvPJ/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1uuxQAAAN0AAAAPAAAAAAAAAAAAAAAAAJgCAABkcnMv&#10;ZG93bnJldi54bWxQSwUGAAAAAAQABAD1AAAAigMAAAAA&#10;" stroked="f">
                  <v:textbox>
                    <w:txbxContent>
                      <w:p w14:paraId="227BCEDD" w14:textId="77777777" w:rsidR="007A3583" w:rsidRPr="002F612C" w:rsidRDefault="007A3583" w:rsidP="00963621">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402" o:spid="_x0000_s1321" style="position:absolute;left:2476;top:13716;width:296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2a5cUA&#10;AADdAAAADwAAAGRycy9kb3ducmV2LnhtbESPT2vCQBTE74V+h+UJvdWNgv9iVimWgPRQ0Apen9nX&#10;bGj2bciuSeqndwtCj8PM/IbJtoOtRUetrxwrmIwTEMSF0xWXCk5f+esShA/IGmvHpOCXPGw3z08Z&#10;ptr1fKDuGEoRIexTVGBCaFIpfWHIoh+7hjh63661GKJsS6lb7CPc1nKaJHNpseK4YLChnaHi53i1&#10;Ct6vZ5PfnPEfn1Td9AXdbjXdK/UyGt7WIAIN4T/8aO+1gtliMYO/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ZrlxQAAAN0AAAAPAAAAAAAAAAAAAAAAAJgCAABkcnMv&#10;ZG93bnJldi54bWxQSwUGAAAAAAQABAD1AAAAigMAAAAA&#10;" fillcolor="#8db3e2" strokeweight="2pt">
                  <v:textbox>
                    <w:txbxContent>
                      <w:p w14:paraId="227BCEDE" w14:textId="77777777" w:rsidR="007A3583" w:rsidRPr="00963621" w:rsidRDefault="007A3583" w:rsidP="00963621">
                        <w:pPr>
                          <w:rPr>
                            <w:szCs w:val="18"/>
                          </w:rPr>
                        </w:pPr>
                        <w:proofErr w:type="spellStart"/>
                        <w:r w:rsidRPr="00963621">
                          <w:rPr>
                            <w:rFonts w:cs="Arial"/>
                            <w:b/>
                            <w:bCs/>
                            <w:sz w:val="18"/>
                            <w:szCs w:val="18"/>
                            <w:lang w:val="de-DE"/>
                          </w:rPr>
                          <w:t>asram:SpecifiedCISSupplyChainTradeAgreement</w:t>
                        </w:r>
                        <w:proofErr w:type="spellEnd"/>
                      </w:p>
                    </w:txbxContent>
                  </v:textbox>
                </v:rect>
                <v:group id="Group 7403" o:spid="_x0000_s1322" style="position:absolute;left:60007;top:1733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aWHsYAAADdAAAADwAAAGRycy9kb3ducmV2LnhtbESPT4vCMBTE7wv7HcJb&#10;8LamVdSlGkXEFQ8i+AcWb4/m2Rabl9Jk2/rtjSB4HGbmN8xs0ZlSNFS7wrKCuB+BIE6tLjhTcD79&#10;fv+AcB5ZY2mZFNzJwWL++THDRNuWD9QcfSYChF2CCnLvq0RKl+Zk0PVtRRy8q60N+iDrTOoa2wA3&#10;pRxE0VgaLDgs5FjRKqf0dvw3CjYttsthvG52t+vqfjmN9n+7mJTqfXXLKQhPnX+HX+2tVjCaT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9pYexgAAAN0A&#10;AAAPAAAAAAAAAAAAAAAAAKoCAABkcnMvZG93bnJldi54bWxQSwUGAAAAAAQABAD6AAAAnQMAAAAA&#10;">
                  <v:rect id="Rectangle 7404" o:spid="_x0000_s132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TNxsUA&#10;AADdAAAADwAAAGRycy9kb3ducmV2LnhtbESPQWsCMRSE7wX/Q3hCbzWrYFdWoxRBWhDBant/bJ67&#10;Szcva5LV1F/fCAWPw8x8wyxW0bTiQs43lhWMRxkI4tLqhisFX8fNywyED8gaW8uk4Jc8rJaDpwUW&#10;2l75ky6HUIkEYV+ggjqErpDSlzUZ9CPbESfvZJ3BkKSrpHZ4TXDTykmWvUqDDaeFGjta11T+HHqj&#10;oNtN+/f8vHW371m/L3EbbZhEpZ6H8W0OIlAMj/B/+0MrmOZ5D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M3GxQAAAN0AAAAPAAAAAAAAAAAAAAAAAJgCAABkcnMv&#10;ZG93bnJldi54bWxQSwUGAAAAAAQABAD1AAAAigMAAAAA&#10;" strokeweight="2pt"/>
                  <v:shape id="AutoShape 7405" o:spid="_x0000_s132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LPHL4AAADdAAAADwAAAGRycy9kb3ducmV2LnhtbERPTYvCMBC9C/6HMII3TV3UStcoIix4&#10;rcqeh2Zsi82kNqmN/94cBI+P973dB9OIJ3WutqxgMU9AEBdW11wquF7+ZhsQziNrbCyTghc52O/G&#10;oy1m2g6c0/PsSxFD2GWooPK+zaR0RUUG3dy2xJG72c6gj7Arpe5wiOGmkT9JspYGa44NFbZ0rKi4&#10;n3ujIM8f5X/vwnDY3EK6vOqlSfqTUtNJOPyC8BT8V/xxn7SCVZrGufFNfAJy9w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Hks8cvgAAAN0AAAAPAAAAAAAAAAAAAAAAAKEC&#10;AABkcnMvZG93bnJldi54bWxQSwUGAAAAAAQABAD5AAAAjAMAAAAA&#10;" strokeweight="1.25pt"/>
                  <v:shape id="AutoShape 7406" o:spid="_x0000_s132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S0CcgAAADdAAAADwAAAGRycy9kb3ducmV2LnhtbESPT2vCQBTE74V+h+UVvNWNgn+auopU&#10;hR5UiNWDt9fsaxLMvg3ZNUn99N2C4HGY+c0ws0VnStFQ7QrLCgb9CARxanXBmYLj1+Z1CsJ5ZI2l&#10;ZVLwSw4W8+enGcbatpxQc/CZCCXsYlSQe1/FUro0J4Oubyvi4P3Y2qAPss6krrEN5aaUwygaS4MF&#10;h4UcK/rIKb0crkbB6Np+n8cDTpa79eqU3Jp0fzltleq9dMt3EJ46/wjf6U8duMnkDf7fh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qS0CcgAAADdAAAADwAAAAAA&#10;AAAAAAAAAAChAgAAZHJzL2Rvd25yZXYueG1sUEsFBgAAAAAEAAQA+QAAAJYDAAAAAA==&#10;" strokeweight="1.25pt"/>
                </v:group>
                <v:rect id="Rectangle 7409" o:spid="_x0000_s1326" style="position:absolute;left:40195;top:28194;width:141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7MYA&#10;AADdAAAADwAAAGRycy9kb3ducmV2LnhtbESPQWsCMRCF7wX/QxjBS9Hsiq2yNYpUxNJTdy09D5vp&#10;7uJmsiSpxn9vCoUeH2/e9+att9H04kLOd5YV5LMMBHFtdceNgs/TYboC4QOyxt4yKbiRh+1m9LDG&#10;Qtsrl3SpQiMShH2BCtoQhkJKX7dk0M/sQJy8b+sMhiRdI7XDa4KbXs6z7Fka7Dg1tDjQa0v1ufox&#10;6Y08ll/V8fFm3+2+7HLtFh9xqdRkHHcvIALF8H/8l37TCp6Wqzn8rkkI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7MYAAADdAAAADwAAAAAAAAAAAAAAAACYAgAAZHJz&#10;L2Rvd25yZXYueG1sUEsFBgAAAAAEAAQA9QAAAIsDAAAAAA==&#10;" filled="f" fillcolor="#8db3e2" strokeweight="2pt">
                  <v:textbox>
                    <w:txbxContent>
                      <w:p w14:paraId="227BCEDF" w14:textId="77777777" w:rsidR="007A3583" w:rsidRPr="00BF01E6" w:rsidRDefault="007A3583" w:rsidP="00963621">
                        <w:pPr>
                          <w:rPr>
                            <w:sz w:val="16"/>
                            <w:szCs w:val="16"/>
                          </w:rPr>
                        </w:pPr>
                        <w:proofErr w:type="spellStart"/>
                        <w:r w:rsidRPr="00BF01E6">
                          <w:rPr>
                            <w:rFonts w:cs="Arial"/>
                            <w:bCs/>
                            <w:sz w:val="16"/>
                            <w:szCs w:val="16"/>
                            <w:lang w:val="de-DE"/>
                          </w:rPr>
                          <w:t>asram:SellerCITradeParty</w:t>
                        </w:r>
                        <w:proofErr w:type="spellEnd"/>
                      </w:p>
                    </w:txbxContent>
                  </v:textbox>
                </v:rect>
                <v:group id="Group 7410" o:spid="_x0000_s1327" style="position:absolute;left:54292;top:2914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RFocYAAADdAAAADwAAAGRycy9kb3ducmV2LnhtbESPT4vCMBTE7wt+h/AE&#10;b2taxVWqUURW8SCCf0C8PZpnW2xeSpNt67ffLAh7HGbmN8xi1ZlSNFS7wrKCeBiBIE6tLjhTcL1s&#10;P2cgnEfWWFomBS9ysFr2PhaYaNvyiZqzz0SAsEtQQe59lUjp0pwMuqGtiIP3sLVBH2SdSV1jG+Cm&#10;lKMo+pIGCw4LOVa0ySl9nn+Mgl2L7XocfzeH52Pzul8mx9shJqUG/W49B+Gp8//hd3uvFUyms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VEWhxgAAAN0A&#10;AAAPAAAAAAAAAAAAAAAAAKoCAABkcnMvZG93bnJldi54bWxQSwUGAAAAAAQABAD6AAAAnQMAAAAA&#10;">
                  <v:rect id="Rectangle 7411" o:spid="_x0000_s132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lsUA&#10;AADdAAAADwAAAGRycy9kb3ducmV2LnhtbESP3WoCMRSE7wt9h3AK3tVspdZlNYoUSgUp1L/7w+a4&#10;u3RzsiZZjT59Uyh4OczMN8xsEU0rzuR8Y1nByzADQVxa3XClYL/7eM5B+ICssbVMCq7kYTF/fJhh&#10;oe2FN3TehkokCPsCFdQhdIWUvqzJoB/ajjh5R+sMhiRdJbXDS4KbVo6y7E0abDgt1NjRe03lz7Y3&#10;Crqvcf85Oa3d7ZD33yWuow2jqNTgKS6nIALFcA//t1dawXiSv8L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8yOWxQAAAN0AAAAPAAAAAAAAAAAAAAAAAJgCAABkcnMv&#10;ZG93bnJldi54bWxQSwUGAAAAAAQABAD1AAAAigMAAAAA&#10;" strokeweight="2pt"/>
                  <v:shape id="AutoShape 7412" o:spid="_x0000_s132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YQpcIAAADdAAAADwAAAGRycy9kb3ducmV2LnhtbESPQYvCMBSE74L/ITxhb5q66LZUo4iw&#10;4LWueH40z7bYvNQmtdl/v1kQPA4z8w2z3QfTiif1rrGsYLlIQBCXVjdcKbj8fM8zEM4ja2wtk4Jf&#10;crDfTSdbzLUduaDn2VciQtjlqKD2vsuldGVNBt3CdsTRu9neoI+yr6TucYxw08rPJPmSBhuOCzV2&#10;dKypvJ8Ho6AoHtV1cGE8ZLeQri56ZZLhpNTHLBw2IDwF/w6/2ietYJ1ma/h/E5+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EYQpcIAAADdAAAADwAAAAAAAAAAAAAA&#10;AAChAgAAZHJzL2Rvd25yZXYueG1sUEsFBgAAAAAEAAQA+QAAAJADAAAAAA==&#10;" strokeweight="1.25pt"/>
                  <v:shape id="AutoShape 7413" o:spid="_x0000_s133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5QXMgAAADdAAAADwAAAGRycy9kb3ducmV2LnhtbESPT2vCQBTE74V+h+UVvNWNQlOJriJq&#10;wYMW4p+Dt9fsaxLMvg3ZNYl++m6h0OMw85thZoveVKKlxpWWFYyGEQjizOqScwWn48frBITzyBor&#10;y6TgTg4W8+enGSbadpxSe/C5CCXsElRQeF8nUrqsIINuaGvi4H3bxqAPssmlbrAL5aaS4yiKpcGS&#10;w0KBNa0Kyq6Hm1Hwduu+LvGI0+V+sz6njzb7vJ53Sg1e+uUUhKfe/4f/6K0O3Pskht834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5QXMgAAADdAAAADwAAAAAA&#10;AAAAAAAAAAChAgAAZHJzL2Rvd25yZXYueG1sUEsFBgAAAAAEAAQA+QAAAJYDAAAAAA==&#10;" strokeweight="1.25pt"/>
                </v:group>
                <v:shape id="AutoShape 7414" o:spid="_x0000_s1331" type="#_x0000_t32" style="position:absolute;left:36290;top:301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GKsYAAADdAAAADwAAAGRycy9kb3ducmV2LnhtbESPQWvCQBSE70L/w/IKvemmoiamriIF&#10;UQo2aEu8PrKvSWj2bciuMf333YLQ4zAz3zCrzWAa0VPnassKnicRCOLC6ppLBZ8fu3ECwnlkjY1l&#10;UvBDDjbrh9EKU21vfKL+7EsRIOxSVFB536ZSuqIig25iW+LgfdnOoA+yK6Xu8BbgppHTKFpIgzWH&#10;hQpbeq2o+D5fjYI+y9/jXdvvM1/ms9PbbHlBc1Tq6XHYvoDwNPj/8L190ArmcRLD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1hirGAAAA3QAAAA8AAAAAAAAA&#10;AAAAAAAAoQIAAGRycy9kb3ducmV2LnhtbFBLBQYAAAAABAAEAPkAAACUAwAAAAA=&#10;" strokeweight="2pt"/>
                <v:rect id="Rectangle 7416" o:spid="_x0000_s1332" style="position:absolute;left:40100;top:22193;width:141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QkncYA&#10;AADdAAAADwAAAGRycy9kb3ducmV2LnhtbESPQWsCMRCF7wX/Q5iCl6LZLa3a1ShSEUtP3W3pediM&#10;u0s3kyWJGv99IxR6fLx535u32kTTizM531lWkE8zEMS11R03Cr4+95MFCB+QNfaWScGVPGzWo7sV&#10;FtpeuKRzFRqRIOwLVNCGMBRS+rolg35qB+LkHa0zGJJ0jdQOLwluevmYZTNpsOPU0OJAry3VP9XJ&#10;pDfyWH5Xh4erfbe7ssu1e/qIc6XG93G7BBEohv/jv/SbVvA8X7z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QkncYAAADdAAAADwAAAAAAAAAAAAAAAACYAgAAZHJz&#10;L2Rvd25yZXYueG1sUEsFBgAAAAAEAAQA9QAAAIsDAAAAAA==&#10;" filled="f" fillcolor="#8db3e2" strokeweight="2pt">
                  <v:textbox>
                    <w:txbxContent>
                      <w:p w14:paraId="227BCEE0" w14:textId="77777777" w:rsidR="007A3583" w:rsidRPr="00BF01E6" w:rsidRDefault="007A3583" w:rsidP="00963621">
                        <w:pPr>
                          <w:rPr>
                            <w:sz w:val="16"/>
                            <w:szCs w:val="16"/>
                          </w:rPr>
                        </w:pPr>
                        <w:proofErr w:type="spellStart"/>
                        <w:proofErr w:type="gramStart"/>
                        <w:r w:rsidRPr="00BF01E6">
                          <w:rPr>
                            <w:rFonts w:cs="Arial"/>
                            <w:bCs/>
                            <w:sz w:val="16"/>
                            <w:szCs w:val="16"/>
                          </w:rPr>
                          <w:t>asram:</w:t>
                        </w:r>
                        <w:proofErr w:type="gramEnd"/>
                        <w:r w:rsidRPr="00BF01E6">
                          <w:rPr>
                            <w:rFonts w:cs="Arial"/>
                            <w:bCs/>
                            <w:sz w:val="16"/>
                            <w:szCs w:val="16"/>
                          </w:rPr>
                          <w:t>BuyerCITradeParty</w:t>
                        </w:r>
                        <w:proofErr w:type="spellEnd"/>
                      </w:p>
                    </w:txbxContent>
                  </v:textbox>
                </v:rect>
                <v:shape id="AutoShape 7417" o:spid="_x0000_s1333" type="#_x0000_t32" style="position:absolute;left:36099;top:24193;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WIg8QAAADdAAAADwAAAGRycy9kb3ducmV2LnhtbERPy2rCQBTdF/yH4Qrd1YklGo2OUgqh&#10;UmjFB7q9ZK5JMHMnZKZJ+vedhdDl4bzX28HUoqPWVZYVTCcRCOLc6ooLBedT9rIA4TyyxtoyKfgl&#10;B9vN6GmNqbY9H6g7+kKEEHYpKii9b1IpXV6SQTexDXHgbrY16ANsC6lb7EO4qeVrFM2lwYpDQ4kN&#10;vZeU348/RkG3v3wnWdN97H1xiQ+f8fKK5kup5/HwtgLhafD/4od7pxXMkmXYH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RYiDxAAAAN0AAAAPAAAAAAAAAAAA&#10;AAAAAKECAABkcnMvZG93bnJldi54bWxQSwUGAAAAAAQABAD5AAAAkgMAAAAA&#10;" strokeweight="2pt"/>
                <v:group id="Group 7418" o:spid="_x0000_s1334" style="position:absolute;left:54292;top:230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PokMYAAADdAAAADwAAAGRycy9kb3ducmV2LnhtbESPQWvCQBSE74X+h+UV&#10;etNNKtqauoqIigcpNAri7ZF9JsHs25DdJvHfu4LQ4zAz3zCzRW8q0VLjSssK4mEEgjizuuRcwfGw&#10;GXyBcB5ZY2WZFNzIwWL++jLDRNuOf6lNfS4ChF2CCgrv60RKlxVk0A1tTRy8i20M+iCbXOoGuwA3&#10;lfyIook0WHJYKLCmVUHZNf0zCrYddstRvG7318vqdj6Mf077mJR6f+uX3yA89f4//GzvtILx5z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E+iQxgAAAN0A&#10;AAAPAAAAAAAAAAAAAAAAAKoCAABkcnMvZG93bnJldi54bWxQSwUGAAAAAAQABAD6AAAAnQMAAAAA&#10;">
                  <v:rect id="Rectangle 7419" o:spid="_x0000_s133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pMYA&#10;AADdAAAADwAAAGRycy9kb3ducmV2LnhtbESP3WoCMRSE7wXfIZxC7zTbBX+6NYoUxIIUqrb3h83p&#10;7tLNyTbJavTpTaHg5TAz3zCLVTStOJHzjWUFT+MMBHFpdcOVgs/jZjQH4QOyxtYyKbiQh9VyOFhg&#10;oe2Z93Q6hEokCPsCFdQhdIWUvqzJoB/bjjh539YZDEm6SmqH5wQ3rcyzbCoNNpwWauzotaby59Ab&#10;Bd37pN/Ofnfu+jXvP0rcRRvyqNTjQ1y/gAgUwz38337TCiaz5xz+3q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IpMYAAADdAAAADwAAAAAAAAAAAAAAAACYAgAAZHJz&#10;L2Rvd25yZXYueG1sUEsFBgAAAAAEAAQA9QAAAIsDAAAAAA==&#10;" strokeweight="2pt"/>
                  <v:shape id="AutoShape 7420" o:spid="_x0000_s133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q7l8MAAADdAAAADwAAAGRycy9kb3ducmV2LnhtbESPT4vCMBTE78J+h/AW9qap/1a3GkUE&#10;wWtV9vxonm3Z5qU2qc1+eyMIHoeZ+Q2z3gZTizu1rrKsYDxKQBDnVldcKLicD8MlCOeRNdaWScE/&#10;OdhuPgZrTLXtOaP7yRciQtilqKD0vkmldHlJBt3INsTRu9rWoI+yLaRusY9wU8tJknxLgxXHhRIb&#10;2peU/506oyDLbsVv50K/W17DYnbRM5N0R6W+PsNuBcJT8O/wq33UCuaLnyk838Qn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6u5fDAAAA3QAAAA8AAAAAAAAAAAAA&#10;AAAAoQIAAGRycy9kb3ducmV2LnhtbFBLBQYAAAAABAAEAPkAAACRAwAAAAA=&#10;" strokeweight="1.25pt"/>
                  <v:shape id="AutoShape 7421" o:spid="_x0000_s133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n9bcgAAADdAAAADwAAAGRycy9kb3ducmV2LnhtbESPT2vCQBTE70K/w/IKvenG0lqNriLa&#10;Qg+1EP8cvD2zr0kw+zZk1yT103eFgsdh5jfDzBadKUVDtSssKxgOIhDEqdUFZwr2u4/+GITzyBpL&#10;y6Tglxws5g+9GcbatpxQs/WZCCXsYlSQe1/FUro0J4NuYCvi4P3Y2qAPss6krrEN5aaUz1E0kgYL&#10;Dgs5VrTKKT1vL0bB66U9HUdDTpab9/UhuTbp9/nwpdTTY7ecgvDU+Xv4n/7UgXubvMDtTXgCcv4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Kn9bcgAAADdAAAADwAAAAAA&#10;AAAAAAAAAAChAgAAZHJzL2Rvd25yZXYueG1sUEsFBgAAAAAEAAQA+QAAAJYDAAAAAA==&#10;" strokeweight="1.25pt"/>
                </v:group>
                <v:shape id="AutoShape 7422" o:spid="_x0000_s1338" type="#_x0000_t32" style="position:absolute;left:36195;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IrG8cAAADdAAAADwAAAGRycy9kb3ducmV2LnhtbESPQWvCQBSE74L/YXmF3nTTYrRGVymF&#10;YCnUoC32+sg+k2D2bciuSfrvuwXB4zAz3zDr7WBq0VHrKssKnqYRCOLc6ooLBd9f6eQFhPPIGmvL&#10;pOCXHGw349EaE217PlB39IUIEHYJKii9bxIpXV6SQTe1DXHwzrY16INsC6lb7APc1PI5iubSYMVh&#10;ocSG3krKL8erUdBlp/0ibbpd5ovT7PAxW/6g+VTq8WF4XYHwNPh7+NZ+1wrixTKG/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MisbxwAAAN0AAAAPAAAAAAAA&#10;AAAAAAAAAKECAABkcnMvZG93bnJldi54bWxQSwUGAAAAAAQABAD5AAAAlQMAAAAA&#10;" strokeweight="2pt"/>
                <v:rect id="Rectangle 7423" o:spid="_x0000_s1339" style="position:absolute;left:32289;top:1476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SOp8UA&#10;AADdAAAADwAAAGRycy9kb3ducmV2LnhtbESP3WoCMRSE7wXfIRzBO80q+Lc1ihSKBRFaW+8Pm9Pd&#10;xc3JmmQ17dM3QqGXw8x8w6y30TTiRs7XlhVMxhkI4sLqmksFnx8voyUIH5A1NpZJwTd52G76vTXm&#10;2t75nW6nUIoEYZ+jgiqENpfSFxUZ9GPbEifvyzqDIUlXSu3wnuCmkdMsm0uDNaeFClt6rqi4nDqj&#10;oD3Ouv3ienA/52X3VuAh2jCNSg0HcfcEIlAM/+G/9qtWMFus5vB4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I6nxQAAAN0AAAAPAAAAAAAAAAAAAAAAAJgCAABkcnMv&#10;ZG93bnJldi54bWxQSwUGAAAAAAQABAD1AAAAigMAAAAA&#10;" strokeweight="2pt"/>
                <v:rect id="Rectangle 7424" o:spid="_x0000_s1340" style="position:absolute;left:40195;top:5334;width:263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DqcYA&#10;AADdAAAADwAAAGRycy9kb3ducmV2LnhtbESPQUvDQBCF74L/YRnBi7SblGpq2m2Riig9mbR4HrLT&#10;JJidDbtru/33XUHw+HjzvjdvtYlmECdyvresIJ9mIIgbq3tuFRz2b5MFCB+QNQ6WScGFPGzWtzcr&#10;LLU9c0WnOrQiQdiXqKALYSyl9E1HBv3UjsTJO1pnMCTpWqkdnhPcDHKWZU/SYM+pocORth013/WP&#10;SW/ksfqq3x8udmdfqz7Xbv4ZC6Xu7+LLEkSgGP6P/9IfWsFj8VzA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6DqcYAAADdAAAADwAAAAAAAAAAAAAAAACYAgAAZHJz&#10;L2Rvd25yZXYueG1sUEsFBgAAAAAEAAQA9QAAAIsDAAAAAA==&#10;" filled="f" fillcolor="#8db3e2" strokeweight="2pt">
                  <v:textbox>
                    <w:txbxContent>
                      <w:p w14:paraId="227BCEE1" w14:textId="77777777" w:rsidR="007A3583" w:rsidRPr="00963621" w:rsidRDefault="007A3583" w:rsidP="00963621">
                        <w:pPr>
                          <w:rPr>
                            <w:szCs w:val="16"/>
                          </w:rPr>
                        </w:pPr>
                        <w:proofErr w:type="spellStart"/>
                        <w:r w:rsidRPr="00963621">
                          <w:rPr>
                            <w:rFonts w:cs="Arial"/>
                            <w:bCs/>
                            <w:sz w:val="16"/>
                            <w:szCs w:val="16"/>
                            <w:lang w:val="de-DE"/>
                          </w:rPr>
                          <w:t>asram:AdditionalReferencedCIReferencedDocument</w:t>
                        </w:r>
                        <w:proofErr w:type="spellEnd"/>
                      </w:p>
                    </w:txbxContent>
                  </v:textbox>
                </v:rect>
                <v:shape id="AutoShape 7425" o:spid="_x0000_s1341" type="#_x0000_t32" style="position:absolute;left:32289;top:15621;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OEhcQAAADdAAAADwAAAGRycy9kb3ducmV2LnhtbERPy2rCQBTdF/yH4Qrd1YklGo2OUgqh&#10;UmjFB7q9ZK5JMHMnZKZJ+vedhdDl4bzX28HUoqPWVZYVTCcRCOLc6ooLBedT9rIA4TyyxtoyKfgl&#10;B9vN6GmNqbY9H6g7+kKEEHYpKii9b1IpXV6SQTexDXHgbrY16ANsC6lb7EO4qeVrFM2lwYpDQ4kN&#10;vZeU348/RkG3v3wnWdN97H1xiQ+f8fKK5kup5/HwtgLhafD/4od7pxXMkmWYG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M4SFxAAAAN0AAAAPAAAAAAAAAAAA&#10;AAAAAKECAABkcnMvZG93bnJldi54bWxQSwUGAAAAAAQABAD5AAAAkgMAAAAA&#10;" strokeweight="2pt"/>
                <v:rect id="Rectangle 7426" o:spid="_x0000_s1342" style="position:absolute;left:40100;width:186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yQMYA&#10;AADdAAAADwAAAGRycy9kb3ducmV2LnhtbESPQWsCMRCF7wX/Q5iCl6LZLa3W1ShSEUtP3W3pediM&#10;u0s3kyWJGv99IxR6fLx535u32kTTizM531lWkE8zEMS11R03Cr4+95MXED4ga+wtk4IredisR3cr&#10;LLS9cEnnKjQiQdgXqKANYSik9HVLBv3UDsTJO1pnMCTpGqkdXhLc9PIxy2bSYMepocWBXluqf6qT&#10;SW/ksfyuDg9X+253ZZdr9/QR50qN7+N2CSJQDP/Hf+k3reB5vlj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2yQMYAAADdAAAADwAAAAAAAAAAAAAAAACYAgAAZHJz&#10;L2Rvd25yZXYueG1sUEsFBgAAAAAEAAQA9QAAAIsDAAAAAA==&#10;" filled="f" fillcolor="#8db3e2" strokeweight="2pt">
                  <v:textbox>
                    <w:txbxContent>
                      <w:p w14:paraId="227BCEE2" w14:textId="77777777" w:rsidR="007A3583" w:rsidRPr="00963621" w:rsidRDefault="007A3583" w:rsidP="00963621">
                        <w:pPr>
                          <w:rPr>
                            <w:szCs w:val="16"/>
                          </w:rPr>
                        </w:pPr>
                        <w:proofErr w:type="spellStart"/>
                        <w:proofErr w:type="gramStart"/>
                        <w:r w:rsidRPr="00963621">
                          <w:rPr>
                            <w:rFonts w:cs="Arial"/>
                            <w:bCs/>
                            <w:sz w:val="16"/>
                            <w:szCs w:val="16"/>
                          </w:rPr>
                          <w:t>asram:</w:t>
                        </w:r>
                        <w:proofErr w:type="gramEnd"/>
                        <w:r w:rsidRPr="00963621">
                          <w:rPr>
                            <w:rFonts w:cs="Arial"/>
                            <w:bCs/>
                            <w:sz w:val="16"/>
                            <w:szCs w:val="16"/>
                          </w:rPr>
                          <w:t>ProgramCIMissionProject</w:t>
                        </w:r>
                        <w:proofErr w:type="spellEnd"/>
                      </w:p>
                    </w:txbxContent>
                  </v:textbox>
                </v:rect>
                <v:rect id="Rectangle 7427" o:spid="_x0000_s1343" style="position:absolute;left:40195;top:10953;width:275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DMUA&#10;AADdAAAADwAAAGRycy9kb3ducmV2LnhtbESPwUrDQBCG70LfYRnBi9hNRGuJ3ZaiiOKpSUvPQ3ZM&#10;gtnZsLu227d3DoLH4Z//m29Wm+xGdaIQB88GynkBirj1duDOwGH/drcEFROyxdEzGbhQhM16drXC&#10;yvoz13RqUqcEwrFCA31KU6V1bHtyGOd+IpbsyweHScbQaRvwLHA36vuiWGiHA8uFHid66an9bn6c&#10;aJS5Pjbvtxf/6V/robThYZefjLm5zttnUIly+l/+a39YA4/LQvzlG0G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oMxQAAAN0AAAAPAAAAAAAAAAAAAAAAAJgCAABkcnMv&#10;ZG93bnJldi54bWxQSwUGAAAAAAQABAD1AAAAigMAAAAA&#10;" filled="f" fillcolor="#8db3e2" strokeweight="2pt">
                  <v:textbox>
                    <w:txbxContent>
                      <w:p w14:paraId="227BCEE3" w14:textId="77777777" w:rsidR="007A3583" w:rsidRPr="00963621" w:rsidRDefault="007A3583" w:rsidP="00963621">
                        <w:pPr>
                          <w:rPr>
                            <w:szCs w:val="16"/>
                          </w:rPr>
                        </w:pPr>
                        <w:proofErr w:type="spellStart"/>
                        <w:r w:rsidRPr="00963621">
                          <w:rPr>
                            <w:rFonts w:cs="Arial"/>
                            <w:bCs/>
                            <w:sz w:val="16"/>
                            <w:szCs w:val="16"/>
                            <w:lang w:val="de-DE"/>
                          </w:rPr>
                          <w:t>asram:OriginalOrderReferencedCIReferencedDocument</w:t>
                        </w:r>
                        <w:proofErr w:type="spellEnd"/>
                      </w:p>
                    </w:txbxContent>
                  </v:textbox>
                </v:rect>
                <v:shape id="AutoShape 7428" o:spid="_x0000_s1344" type="#_x0000_t32" style="position:absolute;left:36290;top:1428;width:0;height:289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sycYAAADdAAAADwAAAGRycy9kb3ducmV2LnhtbESPQWvCQBSE74L/YXlCb2ZjUWujq5RC&#10;aCmoxBZ7fWSfSWj2bchuk/jvu4LQ4zAz3zCb3WBq0VHrKssKZlEMgji3uuJCwddnOl2BcB5ZY22Z&#10;FFzJwW47Hm0w0bbnjLqTL0SAsEtQQel9k0jp8pIMusg2xMG72NagD7ItpG6xD3BTy8c4XkqDFYeF&#10;Eht6LSn/Of0aBd3xfHhKm+7t6IvzPPuYP3+j2Sv1MBle1iA8Df4/fG+/awWLVTyD25vwBOT2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3LMnGAAAA3QAAAA8AAAAAAAAA&#10;AAAAAAAAoQIAAGRycy9kb3ducmV2LnhtbFBLBQYAAAAABAAEAPkAAACUAwAAAAA=&#10;" strokeweight="2pt"/>
                <v:shape id="AutoShape 7429" o:spid="_x0000_s1345" type="#_x0000_t32" style="position:absolute;left:36195;top:1295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WyvsYAAADdAAAADwAAAGRycy9kb3ducmV2LnhtbESPQWvCQBSE74L/YXlCb7pRrE1TVxEh&#10;tBRUTIu9PrKvSTD7NmS3Sfrvu4LQ4zAz3zDr7WBq0VHrKssK5rMIBHFudcWFgs+PdBqDcB5ZY22Z&#10;FPySg+1mPFpjom3PZ+oyX4gAYZeggtL7JpHS5SUZdDPbEAfv27YGfZBtIXWLfYCbWi6iaCUNVhwW&#10;SmxoX1J+zX6Mgu50OT6lTfd68sVleX5fPn+hOSj1MBl2LyA8Df4/fG+/aQWPcbSA25vw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lsr7GAAAA3QAAAA8AAAAAAAAA&#10;AAAAAAAAoQIAAGRycy9kb3ducmV2LnhtbFBLBQYAAAAABAAEAPkAAACUAwAAAAA=&#10;" strokeweight="2pt"/>
                <v:rect id="Rectangle 7430" o:spid="_x0000_s1346" style="position:absolute;left:40290;top:16383;width:1965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uEe8YA&#10;AADdAAAADwAAAGRycy9kb3ducmV2LnhtbESPT2sCMRDF7wW/QxjBi9Ts2n+yNYpYisVTd1t6HjbT&#10;3cXNZEmixm/fCEKPjzfv9+Yt19H04kTOd5YV5LMMBHFtdceNgu+v9/sFCB+QNfaWScGFPKxXo7sl&#10;FtqeuaRTFRqRIOwLVNCGMBRS+rolg35mB+Lk/VpnMCTpGqkdnhPc9HKeZc/SYMepocWBti3Vh+po&#10;0ht5LH+q3fRi9/at7HLtHj/ji1KTcdy8gggUw//xLf2hFTwtsge4rkkI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uEe8YAAADdAAAADwAAAAAAAAAAAAAAAACYAgAAZHJz&#10;L2Rvd25yZXYueG1sUEsFBgAAAAAEAAQA9QAAAIsDAAAAAA==&#10;" filled="f" fillcolor="#8db3e2" strokeweight="2pt">
                  <v:textbox>
                    <w:txbxContent>
                      <w:p w14:paraId="227BCEE4" w14:textId="77777777" w:rsidR="007A3583" w:rsidRPr="00963621" w:rsidRDefault="007A3583" w:rsidP="00963621">
                        <w:pPr>
                          <w:rPr>
                            <w:szCs w:val="16"/>
                          </w:rPr>
                        </w:pPr>
                        <w:proofErr w:type="spellStart"/>
                        <w:r w:rsidRPr="00963621">
                          <w:rPr>
                            <w:rFonts w:cs="Arial"/>
                            <w:bCs/>
                            <w:sz w:val="16"/>
                            <w:szCs w:val="16"/>
                            <w:lang w:val="de-DE"/>
                          </w:rPr>
                          <w:t>asram:SpecifiedCITradeBusinessFlag</w:t>
                        </w:r>
                        <w:proofErr w:type="spellEnd"/>
                      </w:p>
                    </w:txbxContent>
                  </v:textbox>
                </v:rect>
                <v:shape id="AutoShape 7431" o:spid="_x0000_s1347" type="#_x0000_t32" style="position:absolute;left:36290;top:1809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CPUcUAAADdAAAADwAAAGRycy9kb3ducmV2LnhtbESPQWvCQBSE74L/YXmCN91U0mqjq4gg&#10;imBFLXp9ZF+TYPZtyK4x/feuUOhxmJlvmNmiNaVoqHaFZQVvwwgEcWp1wZmC7/N6MAHhPLLG0jIp&#10;+CUHi3m3M8NE2wcfqTn5TAQIuwQV5N5XiZQuzcmgG9qKOHg/tjbog6wzqWt8BLgp5SiKPqTBgsNC&#10;jhWtckpvp7tR0BwuX+N11WwOPrvEx138eUWzV6rfa5dTEJ5a/x/+a2+1gvdJFMPrTXgCcv4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CPUcUAAADdAAAADwAAAAAAAAAA&#10;AAAAAAChAgAAZHJzL2Rvd25yZXYueG1sUEsFBgAAAAAEAAQA+QAAAJMDAAAAAA==&#10;" strokeweight="2pt"/>
                <v:shape id="AutoShape 7432" o:spid="_x0000_s1348" type="#_x0000_t32" style="position:absolute;left:36290;top:704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wqysYAAADdAAAADwAAAGRycy9kb3ducmV2LnhtbESPQWvCQBSE7wX/w/KE3urGYmqMrlIK&#10;0lKoYhS9PrLPJJh9G7LbJP333ULB4zAz3zCrzWBq0VHrKssKppMIBHFudcWFgtNx+5SAcB5ZY22Z&#10;FPyQg8169LDCVNueD9RlvhABwi5FBaX3TSqly0sy6Ca2IQ7e1bYGfZBtIXWLfYCbWj5H0Ys0WHFY&#10;KLGht5LyW/ZtFHT7826+bbr3vS/Os8PnbHFB86XU43h4XYLwNPh7+L/9oRXESRTD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MKsrGAAAA3QAAAA8AAAAAAAAA&#10;AAAAAAAAoQIAAGRycy9kb3ducmV2LnhtbFBLBQYAAAAABAAEAPkAAACUAwAAAAA=&#10;" strokeweight="2pt"/>
                <v:shape id="AutoShape 7433" o:spid="_x0000_s1349" type="#_x0000_t32" style="position:absolute;left:33813;top:15716;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60vcYAAADdAAAADwAAAGRycy9kb3ducmV2LnhtbESPQWvCQBSE7wX/w/KE3urGYjVGVykF&#10;aSnUYBS9PrLPJJh9G7LbJP333ULB4zAz3zDr7WBq0VHrKssKppMIBHFudcWFgtNx9xSDcB5ZY22Z&#10;FPyQg+1m9LDGRNueD9RlvhABwi5BBaX3TSKly0sy6Ca2IQ7e1bYGfZBtIXWLfYCbWj5H0VwarDgs&#10;lNjQW0n5Lfs2Crr0vF/smu499cV5dvicLS9ovpR6HA+vKxCeBn8P/7c/tIKXOJrD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etL3GAAAA3QAAAA8AAAAAAAAA&#10;AAAAAAAAoQIAAGRycy9kb3ducmV2LnhtbFBLBQYAAAAABAAEAPkAAACUAwAAAAA=&#10;" strokeweight="2pt"/>
                <v:rect id="Rechteck 5951" o:spid="_x0000_s1350" style="position:absolute;left:37623;top:30384;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2n6cUA&#10;AADdAAAADwAAAGRycy9kb3ducmV2LnhtbESPQWvCQBSE70L/w/KE3nQ3rQk1ZpVSEArWQ7Xg9ZF9&#10;JsHs2zS7avz3bkHocZiZb5hiNdhWXKj3jWMNyVSBIC6dabjS8LNfT95A+IBssHVMGm7kYbV8GhWY&#10;G3flb7rsQiUihH2OGuoQulxKX9Zk0U9dRxy9o+sthij7SpoerxFuW/miVCYtNhwXauzoo6bytDtb&#10;DZjNzO/2+Pq135wznFeDWqcHpfXzeHhfgAg0hP/wo/1pNKTzNIG/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afpxQAAAN0AAAAPAAAAAAAAAAAAAAAAAJgCAABkcnMv&#10;ZG93bnJldi54bWxQSwUGAAAAAAQABAD1AAAAigMAAAAA&#10;" stroked="f">
                  <v:textbox>
                    <w:txbxContent>
                      <w:p w14:paraId="227BCEE5"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v:textbox>
                </v:rect>
                <v:rect id="Rechteck 5952" o:spid="_x0000_s1351" style="position:absolute;left:37623;top:24384;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5nsUA&#10;AADdAAAADwAAAGRycy9kb3ducmV2LnhtbESPQWvCQBSE74L/YXmCN92tbYKmriIFQWg9GIVeH9ln&#10;Epp9G7Orpv++WxA8DjPzDbNc97YRN+p87VjDy1SBIC6cqbnUcDpuJ3MQPiAbbByThl/ysF4NB0vM&#10;jLvzgW55KEWEsM9QQxVCm0npi4os+qlriaN3dp3FEGVXStPhPcJtI2dKpdJizXGhwpY+Kip+8qvV&#10;gOmbuezPr1/Hz2uKi7JX2+RbaT0e9Zt3EIH68Aw/2jujIVkkM/h/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zmexQAAAN0AAAAPAAAAAAAAAAAAAAAAAJgCAABkcnMv&#10;ZG93bnJldi54bWxQSwUGAAAAAAQABAD1AAAAigMAAAAA&#10;" stroked="f">
                  <v:textbox>
                    <w:txbxContent>
                      <w:p w14:paraId="227BCEE6"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v:textbox>
                </v:rect>
                <v:rect id="Rechteck 5953" o:spid="_x0000_s1352" style="position:absolute;left:36385;top:1819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kEMcA&#10;AADdAAAADwAAAGRycy9kb3ducmV2LnhtbESPQWvCQBSE74L/YXlCL1I3bbG0qasUoTSIIE3U8yP7&#10;TILZtzG7TeK/7xYEj8PMfMMsVoOpRUetqywreJpFIIhzqysuFOyzr8c3EM4ja6wtk4IrOVgtx6MF&#10;xtr2/ENd6gsRIOxiVFB638RSurwkg25mG+LgnWxr0AfZFlK32Ae4qeVzFL1KgxWHhRIbWpeUn9Nf&#10;o6DPd90x237L3fSYWL4kl3V62Cj1MBk+P0B4Gvw9fGsnWsH8ff4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1ZBDHAAAA3QAAAA8AAAAAAAAAAAAAAAAAmAIAAGRy&#10;cy9kb3ducmV2LnhtbFBLBQYAAAAABAAEAPUAAACMAwAAAAA=&#10;" filled="f" stroked="f">
                  <v:textbox>
                    <w:txbxContent>
                      <w:p w14:paraId="227BCEE7" w14:textId="77777777" w:rsidR="007A3583" w:rsidRDefault="007A3583" w:rsidP="00C6728F">
                        <w:pPr>
                          <w:rPr>
                            <w:rFonts w:cs="Arial"/>
                            <w:b/>
                            <w:sz w:val="24"/>
                            <w:szCs w:val="24"/>
                            <w:lang w:val="de-DE"/>
                          </w:rPr>
                        </w:pPr>
                        <w:r>
                          <w:rPr>
                            <w:rFonts w:cs="Arial"/>
                            <w:b/>
                            <w:sz w:val="24"/>
                            <w:szCs w:val="24"/>
                            <w:lang w:val="de-DE"/>
                          </w:rPr>
                          <w:t>0..*</w:t>
                        </w:r>
                      </w:p>
                    </w:txbxContent>
                  </v:textbox>
                </v:rect>
                <v:rect id="Rechteck 5954" o:spid="_x0000_s1353" style="position:absolute;left:36099;top:152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8ZMcA&#10;AADdAAAADwAAAGRycy9kb3ducmV2LnhtbESPQWvCQBSE74L/YXlCL1I3LbW0qasUoTSIIE3U8yP7&#10;TILZtzG7TeK/7xYEj8PMfMMsVoOpRUetqywreJpFIIhzqysuFOyzr8c3EM4ja6wtk4IrOVgtx6MF&#10;xtr2/ENd6gsRIOxiVFB638RSurwkg25mG+LgnWxr0AfZFlK32Ae4qeVzFL1KgxWHhRIbWpeUn9Nf&#10;o6DPd90x237L3fSYWL4kl3V62Cj1MBk+P0B4Gvw9fGsnWsH8ff4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GTHAAAA3QAAAA8AAAAAAAAAAAAAAAAAmAIAAGRy&#10;cy9kb3ducmV2LnhtbFBLBQYAAAAABAAEAPUAAACMAwAAAAA=&#10;" filled="f" stroked="f">
                  <v:textbox>
                    <w:txbxContent>
                      <w:p w14:paraId="227BCEE8" w14:textId="77777777" w:rsidR="007A3583" w:rsidRDefault="007A3583" w:rsidP="00C6728F">
                        <w:pPr>
                          <w:rPr>
                            <w:rFonts w:cs="Arial"/>
                            <w:b/>
                            <w:sz w:val="24"/>
                            <w:szCs w:val="24"/>
                            <w:lang w:val="de-DE"/>
                          </w:rPr>
                        </w:pPr>
                        <w:r>
                          <w:rPr>
                            <w:rFonts w:cs="Arial"/>
                            <w:b/>
                            <w:sz w:val="24"/>
                            <w:szCs w:val="24"/>
                            <w:lang w:val="de-DE"/>
                          </w:rPr>
                          <w:t>0..*</w:t>
                        </w:r>
                      </w:p>
                    </w:txbxContent>
                  </v:textbox>
                </v:rect>
                <v:rect id="Rechteck 6128" o:spid="_x0000_s1354" style="position:absolute;left:36385;top:704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hPsMA&#10;AADdAAAADwAAAGRycy9kb3ducmV2LnhtbERPTWuDQBC9F/IflgnkUpo1HqQYN6EESqUEQkzieXCn&#10;KnVnjbtV+++7h0CPj/ed7WfTiZEG11pWsFlHIIgrq1uuFVwv7y+vIJxH1thZJgW/5GC/WzxlmGo7&#10;8ZnGwtcihLBLUUHjfZ9K6aqGDLq17YkD92UHgz7AoZZ6wCmEm07GUZRIgy2HhgZ7OjRUfRc/RsFU&#10;ncbycvyQp+cyt3zP74fi9qnUajm/bUF4mv2/+OHOtYJkE4e5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OhPsMAAADdAAAADwAAAAAAAAAAAAAAAACYAgAAZHJzL2Rv&#10;d25yZXYueG1sUEsFBgAAAAAEAAQA9QAAAIgDAAAAAA==&#10;" filled="f" stroked="f">
                  <v:textbox>
                    <w:txbxContent>
                      <w:p w14:paraId="227BCEE9" w14:textId="77777777" w:rsidR="007A3583" w:rsidRDefault="007A3583" w:rsidP="00C6728F">
                        <w:pPr>
                          <w:rPr>
                            <w:rFonts w:cs="Arial"/>
                            <w:b/>
                            <w:sz w:val="24"/>
                            <w:szCs w:val="24"/>
                            <w:lang w:val="de-DE"/>
                          </w:rPr>
                        </w:pPr>
                        <w:r>
                          <w:rPr>
                            <w:rFonts w:cs="Arial"/>
                            <w:b/>
                            <w:sz w:val="24"/>
                            <w:szCs w:val="24"/>
                            <w:lang w:val="de-DE"/>
                          </w:rPr>
                          <w:t>0..*</w:t>
                        </w:r>
                      </w:p>
                    </w:txbxContent>
                  </v:textbox>
                </v:rect>
                <v:rect id="Rechteck 6129" o:spid="_x0000_s1355" style="position:absolute;top:13716;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8sMUA&#10;AADdAAAADwAAAGRycy9kb3ducmV2LnhtbESPT4vCMBTE78J+h/CEvWmiq0WrUUQQFlwP/gGvj+bZ&#10;FpuXbhO1++03guBxmJnfMPNlaytxp8aXjjUM+goEceZMybmG03HTm4DwAdlg5Zg0/JGH5eKjM8fU&#10;uAfv6X4IuYgQ9ilqKEKoUyl9VpBF33c1cfQurrEYomxyaRp8RLit5FCpRFosOS4UWNO6oOx6uFkN&#10;mIzM7+7y9XPc3hKc5q3ajM9K689uu5qBCNSGd/jV/jYaksFwCs838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ywxQAAAN0AAAAPAAAAAAAAAAAAAAAAAJgCAABkcnMv&#10;ZG93bnJldi54bWxQSwUGAAAAAAQABAD1AAAAigMAAAAA&#10;" stroked="f">
                  <v:textbox>
                    <w:txbxContent>
                      <w:p w14:paraId="227BCEEA" w14:textId="77777777" w:rsidR="007A3583" w:rsidRDefault="007A3583" w:rsidP="00C6728F">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CB5" w14:textId="77777777" w:rsidR="005A0DF2" w:rsidRDefault="005A0DF2" w:rsidP="00464C3C"/>
    <w:tbl>
      <w:tblPr>
        <w:tblpPr w:leftFromText="141" w:rightFromText="141" w:vertAnchor="text" w:horzAnchor="margin" w:tblpXSpec="center" w:tblpY="19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5A0DF2" w:rsidRPr="001E1B02" w14:paraId="227BCCB7" w14:textId="77777777" w:rsidTr="000854DA">
        <w:trPr>
          <w:cantSplit/>
          <w:trHeight w:val="329"/>
          <w:tblHeader/>
        </w:trPr>
        <w:tc>
          <w:tcPr>
            <w:tcW w:w="5000" w:type="pct"/>
            <w:shd w:val="clear" w:color="auto" w:fill="FFFFCC"/>
            <w:vAlign w:val="center"/>
          </w:tcPr>
          <w:p w14:paraId="227BCCB6" w14:textId="77777777" w:rsidR="005A0DF2" w:rsidRPr="000854DA" w:rsidRDefault="005A0DF2" w:rsidP="005A0DF2">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5A0DF2" w14:paraId="227BCCBB" w14:textId="77777777" w:rsidTr="000854DA">
        <w:trPr>
          <w:cantSplit/>
        </w:trPr>
        <w:tc>
          <w:tcPr>
            <w:tcW w:w="5000" w:type="pct"/>
            <w:vAlign w:val="center"/>
          </w:tcPr>
          <w:p w14:paraId="227BCCB8" w14:textId="77777777" w:rsidR="005A0DF2" w:rsidRPr="000854DA" w:rsidRDefault="005A0DF2" w:rsidP="005A0DF2"/>
          <w:p w14:paraId="227BCCB9" w14:textId="77777777" w:rsidR="00D93ADC" w:rsidRPr="000854DA" w:rsidRDefault="008012D6" w:rsidP="00D93ADC">
            <w:pPr>
              <w:spacing w:line="240" w:lineRule="auto"/>
              <w:rPr>
                <w:szCs w:val="20"/>
              </w:rPr>
            </w:pPr>
            <w:r w:rsidRPr="000854DA">
              <w:rPr>
                <w:rFonts w:cs="Arial"/>
                <w:b/>
                <w:bCs/>
                <w:szCs w:val="20"/>
              </w:rPr>
              <w:t>“</w:t>
            </w:r>
            <w:proofErr w:type="spellStart"/>
            <w:proofErr w:type="gramStart"/>
            <w:r w:rsidRPr="000854DA">
              <w:rPr>
                <w:rFonts w:cs="Arial"/>
                <w:b/>
                <w:bCs/>
                <w:szCs w:val="20"/>
              </w:rPr>
              <w:t>asram:</w:t>
            </w:r>
            <w:proofErr w:type="gramEnd"/>
            <w:r w:rsidRPr="000854DA">
              <w:rPr>
                <w:rFonts w:cs="Arial"/>
                <w:b/>
                <w:bCs/>
                <w:szCs w:val="20"/>
              </w:rPr>
              <w:t>SpecifiedCISSupplyChainTradeAgreement</w:t>
            </w:r>
            <w:proofErr w:type="spellEnd"/>
            <w:r w:rsidR="005A0DF2" w:rsidRPr="000854DA">
              <w:rPr>
                <w:b/>
                <w:szCs w:val="32"/>
              </w:rPr>
              <w:t xml:space="preserve">” </w:t>
            </w:r>
            <w:r w:rsidR="00D93ADC" w:rsidRPr="000854DA">
              <w:rPr>
                <w:rFonts w:cs="Arial"/>
                <w:bCs/>
                <w:szCs w:val="20"/>
              </w:rPr>
              <w:t>contains reference information about the material and contract</w:t>
            </w:r>
            <w:r w:rsidR="00C31CBF" w:rsidRPr="000854DA">
              <w:rPr>
                <w:rFonts w:cs="Arial"/>
                <w:bCs/>
                <w:szCs w:val="20"/>
              </w:rPr>
              <w:t xml:space="preserve"> data</w:t>
            </w:r>
            <w:r w:rsidR="00D93ADC" w:rsidRPr="000854DA">
              <w:rPr>
                <w:rFonts w:cs="Arial"/>
                <w:bCs/>
                <w:szCs w:val="20"/>
              </w:rPr>
              <w:t>.</w:t>
            </w:r>
          </w:p>
          <w:p w14:paraId="227BCCBA" w14:textId="77777777" w:rsidR="005A0DF2" w:rsidRPr="000854DA" w:rsidRDefault="005A0DF2" w:rsidP="005A0DF2">
            <w:pPr>
              <w:spacing w:line="240" w:lineRule="auto"/>
            </w:pPr>
          </w:p>
        </w:tc>
      </w:tr>
    </w:tbl>
    <w:p w14:paraId="227BCCBC" w14:textId="77777777" w:rsidR="007C140B" w:rsidRDefault="007C140B" w:rsidP="00464C3C"/>
    <w:p w14:paraId="227BCCBD" w14:textId="77777777" w:rsidR="00464C3C" w:rsidRDefault="00464C3C" w:rsidP="00464C3C">
      <w:r>
        <w:br w:type="page"/>
      </w:r>
    </w:p>
    <w:p w14:paraId="227BCCBE" w14:textId="77777777" w:rsidR="0000659F" w:rsidRPr="00ED0E85" w:rsidRDefault="005A0DF2" w:rsidP="00ED0E85">
      <w:pPr>
        <w:pStyle w:val="berschrift4"/>
        <w:ind w:left="851" w:hanging="851"/>
        <w:rPr>
          <w:sz w:val="20"/>
          <w:szCs w:val="20"/>
        </w:rPr>
      </w:pPr>
      <w:bookmarkStart w:id="51" w:name="_Toc347491233"/>
      <w:proofErr w:type="spellStart"/>
      <w:proofErr w:type="gramStart"/>
      <w:r w:rsidRPr="00ED0E85">
        <w:rPr>
          <w:sz w:val="20"/>
          <w:szCs w:val="20"/>
        </w:rPr>
        <w:t>asram:</w:t>
      </w:r>
      <w:proofErr w:type="gramEnd"/>
      <w:r w:rsidRPr="00ED0E85">
        <w:rPr>
          <w:sz w:val="20"/>
          <w:szCs w:val="20"/>
        </w:rPr>
        <w:t>ProgramCIMissionProject</w:t>
      </w:r>
      <w:bookmarkEnd w:id="51"/>
      <w:proofErr w:type="spellEnd"/>
    </w:p>
    <w:p w14:paraId="227BCCBF" w14:textId="77777777" w:rsidR="00464C3C" w:rsidRPr="00464C3C" w:rsidRDefault="00464C3C" w:rsidP="00464C3C"/>
    <w:p w14:paraId="227BCCC0" w14:textId="77777777" w:rsidR="005A0DF2" w:rsidRPr="005A0DF2" w:rsidRDefault="00464C3C" w:rsidP="005A0DF2">
      <w:r>
        <w:rPr>
          <w:noProof/>
          <w:lang w:eastAsia="zh-TW"/>
        </w:rPr>
        <mc:AlternateContent>
          <mc:Choice Requires="wpg">
            <w:drawing>
              <wp:inline distT="0" distB="0" distL="0" distR="0" wp14:anchorId="227BCE31" wp14:editId="227BCE32">
                <wp:extent cx="5615940" cy="521970"/>
                <wp:effectExtent l="0" t="0" r="22860" b="0"/>
                <wp:docPr id="6132" name="Gruppieren 6132"/>
                <wp:cNvGraphicFramePr/>
                <a:graphic xmlns:a="http://schemas.openxmlformats.org/drawingml/2006/main">
                  <a:graphicData uri="http://schemas.microsoft.com/office/word/2010/wordprocessingGroup">
                    <wpg:wgp>
                      <wpg:cNvGrpSpPr/>
                      <wpg:grpSpPr>
                        <a:xfrm>
                          <a:off x="0" y="0"/>
                          <a:ext cx="5615940" cy="521970"/>
                          <a:chOff x="0" y="0"/>
                          <a:chExt cx="5615940" cy="521970"/>
                        </a:xfrm>
                      </wpg:grpSpPr>
                      <wps:wsp>
                        <wps:cNvPr id="5765" name="Rectangle 7436"/>
                        <wps:cNvSpPr>
                          <a:spLocks noChangeArrowheads="1"/>
                        </wps:cNvSpPr>
                        <wps:spPr bwMode="auto">
                          <a:xfrm>
                            <a:off x="390525" y="0"/>
                            <a:ext cx="2560320" cy="344805"/>
                          </a:xfrm>
                          <a:prstGeom prst="rect">
                            <a:avLst/>
                          </a:prstGeom>
                          <a:solidFill>
                            <a:srgbClr val="8DB3E2"/>
                          </a:solidFill>
                          <a:ln w="25400">
                            <a:solidFill>
                              <a:srgbClr val="000000"/>
                            </a:solidFill>
                            <a:miter lim="800000"/>
                            <a:headEnd/>
                            <a:tailEnd/>
                          </a:ln>
                        </wps:spPr>
                        <wps:txbx>
                          <w:txbxContent>
                            <w:p w14:paraId="227BCEEB" w14:textId="77777777" w:rsidR="007A3583" w:rsidRPr="00C9342C" w:rsidRDefault="007A3583" w:rsidP="00073FCA">
                              <w:pPr>
                                <w:spacing w:line="240" w:lineRule="auto"/>
                                <w:rPr>
                                  <w:szCs w:val="24"/>
                                </w:rPr>
                              </w:pPr>
                              <w:proofErr w:type="spellStart"/>
                              <w:proofErr w:type="gramStart"/>
                              <w:r w:rsidRPr="00C9342C">
                                <w:rPr>
                                  <w:rFonts w:cs="Arial"/>
                                  <w:b/>
                                  <w:bCs/>
                                  <w:szCs w:val="20"/>
                                </w:rPr>
                                <w:t>asram:</w:t>
                              </w:r>
                              <w:proofErr w:type="gramEnd"/>
                              <w:r>
                                <w:rPr>
                                  <w:rFonts w:cs="Arial"/>
                                  <w:b/>
                                  <w:bCs/>
                                  <w:szCs w:val="20"/>
                                </w:rPr>
                                <w:t>ProgramCIMission</w:t>
                              </w:r>
                              <w:r w:rsidRPr="00701998">
                                <w:rPr>
                                  <w:rFonts w:cs="Arial"/>
                                  <w:b/>
                                  <w:bCs/>
                                  <w:szCs w:val="20"/>
                                </w:rPr>
                                <w:t>Project</w:t>
                              </w:r>
                              <w:proofErr w:type="spellEnd"/>
                            </w:p>
                          </w:txbxContent>
                        </wps:txbx>
                        <wps:bodyPr rot="0" vert="horz" wrap="square" lIns="91440" tIns="45720" rIns="91440" bIns="45720" anchor="t" anchorCtr="0" upright="1">
                          <a:noAutofit/>
                        </wps:bodyPr>
                      </wps:wsp>
                      <wps:wsp>
                        <wps:cNvPr id="5766" name="AutoShape 7437"/>
                        <wps:cNvCnPr>
                          <a:cxnSpLocks noChangeShapeType="1"/>
                        </wps:cNvCnPr>
                        <wps:spPr bwMode="auto">
                          <a:xfrm>
                            <a:off x="315277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7" name="Rectangle 7438"/>
                        <wps:cNvSpPr>
                          <a:spLocks noChangeArrowheads="1"/>
                        </wps:cNvSpPr>
                        <wps:spPr bwMode="auto">
                          <a:xfrm>
                            <a:off x="3352800" y="228600"/>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C" w14:textId="77777777" w:rsidR="007A3583" w:rsidRPr="002F612C" w:rsidRDefault="007A3583" w:rsidP="00073FCA">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68" name="Rectangle 7439"/>
                        <wps:cNvSpPr>
                          <a:spLocks noChangeArrowheads="1"/>
                        </wps:cNvSpPr>
                        <wps:spPr bwMode="auto">
                          <a:xfrm>
                            <a:off x="3733800" y="0"/>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ED" w14:textId="77777777" w:rsidR="007A3583" w:rsidRPr="00C9342C" w:rsidRDefault="007A3583" w:rsidP="00073FC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5769" name="Rectangle 7440"/>
                        <wps:cNvSpPr>
                          <a:spLocks noChangeArrowheads="1"/>
                        </wps:cNvSpPr>
                        <wps:spPr bwMode="auto">
                          <a:xfrm>
                            <a:off x="296227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0" name="AutoShape 7441"/>
                        <wps:cNvCnPr>
                          <a:cxnSpLocks noChangeShapeType="1"/>
                        </wps:cNvCnPr>
                        <wps:spPr bwMode="auto">
                          <a:xfrm>
                            <a:off x="295275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1" name="Rechteck 6131"/>
                        <wps:cNvSpPr>
                          <a:spLocks noChangeArrowheads="1"/>
                        </wps:cNvSpPr>
                        <wps:spPr bwMode="auto">
                          <a:xfrm>
                            <a:off x="0" y="381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E" w14:textId="77777777" w:rsidR="007A3583" w:rsidRDefault="007A3583" w:rsidP="00464C3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32" o:spid="_x0000_s1356" style="width:442.2pt;height:41.1pt;mso-position-horizontal-relative:char;mso-position-vertical-relative:line" coordsize="56159,5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">
                <v:rect id="Rectangle 7436" o:spid="_x0000_s1357" style="position:absolute;left:3905;width:256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QMOMQA&#10;AADdAAAADwAAAGRycy9kb3ducmV2LnhtbESPQYvCMBSE7wv+h/AEb9tUQVe7RhFFEA/CquD1bfNs&#10;is1LaaJWf71ZWPA4zMw3zHTe2krcqPGlYwX9JAVBnDtdcqHgeFh/jkH4gKyxckwKHuRhPut8TDHT&#10;7s4/dNuHQkQI+wwVmBDqTEqfG7LoE1cTR+/sGoshyqaQusF7hNtKDtJ0JC2WHBcM1rQ0lF/2V6tg&#10;dT2Z9dMZv91R+dS/6JaTwUapXrddfIMI1IZ3+L+90QqGX6Mh/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EDDjEAAAA3QAAAA8AAAAAAAAAAAAAAAAAmAIAAGRycy9k&#10;b3ducmV2LnhtbFBLBQYAAAAABAAEAPUAAACJAwAAAAA=&#10;" fillcolor="#8db3e2" strokeweight="2pt">
                  <v:textbox>
                    <w:txbxContent>
                      <w:p w14:paraId="227BCEEB" w14:textId="77777777" w:rsidR="007A3583" w:rsidRPr="00C9342C" w:rsidRDefault="007A3583" w:rsidP="00073FCA">
                        <w:pPr>
                          <w:spacing w:line="240" w:lineRule="auto"/>
                          <w:rPr>
                            <w:szCs w:val="24"/>
                          </w:rPr>
                        </w:pPr>
                        <w:proofErr w:type="spellStart"/>
                        <w:proofErr w:type="gramStart"/>
                        <w:r w:rsidRPr="00C9342C">
                          <w:rPr>
                            <w:rFonts w:cs="Arial"/>
                            <w:b/>
                            <w:bCs/>
                            <w:szCs w:val="20"/>
                          </w:rPr>
                          <w:t>asram:</w:t>
                        </w:r>
                        <w:proofErr w:type="gramEnd"/>
                        <w:r>
                          <w:rPr>
                            <w:rFonts w:cs="Arial"/>
                            <w:b/>
                            <w:bCs/>
                            <w:szCs w:val="20"/>
                          </w:rPr>
                          <w:t>ProgramCIMission</w:t>
                        </w:r>
                        <w:r w:rsidRPr="00701998">
                          <w:rPr>
                            <w:rFonts w:cs="Arial"/>
                            <w:b/>
                            <w:bCs/>
                            <w:szCs w:val="20"/>
                          </w:rPr>
                          <w:t>Project</w:t>
                        </w:r>
                        <w:proofErr w:type="spellEnd"/>
                      </w:p>
                    </w:txbxContent>
                  </v:textbox>
                </v:rect>
                <v:shape id="AutoShape 7437" o:spid="_x0000_s1358" type="#_x0000_t32" style="position:absolute;left:31527;top:1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XFS8YAAADdAAAADwAAAGRycy9kb3ducmV2LnhtbESPQWvCQBSE70L/w/IKvZlNRZOauooU&#10;RCmoaEu8PrKvSWj2bciuMf333YLQ4zAz3zCL1WAa0VPnassKnqMYBHFhdc2lgs+PzfgFhPPIGhvL&#10;pOCHHKyWD6MFZtre+ET92ZciQNhlqKDyvs2kdEVFBl1kW+LgfdnOoA+yK6Xu8BbgppGTOE6kwZrD&#10;QoUtvVVUfJ+vRkF/zA/ppu23R1/m09P7dH5Bs1fq6XFYv4LwNPj/8L290wpmaZL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1xUvGAAAA3QAAAA8AAAAAAAAA&#10;AAAAAAAAoQIAAGRycy9kb3ducmV2LnhtbFBLBQYAAAAABAAEAPkAAACUAwAAAAA=&#10;" strokeweight="2pt"/>
                <v:rect id="Rectangle 7438" o:spid="_x0000_s1359" style="position:absolute;left:33528;top:228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HLcMUA&#10;AADdAAAADwAAAGRycy9kb3ducmV2LnhtbESPW4vCMBSE34X9D+Es+KaJt+p2jSKCIKz74AV8PTTH&#10;ttic1CZq999vFoR9HGbmG2a+bG0lHtT40rGGQV+BIM6cKTnXcDpuejMQPiAbrByThh/ysFy8deaY&#10;GvfkPT0OIRcRwj5FDUUIdSqlzwqy6PuuJo7exTUWQ5RNLk2Dzwi3lRwqlUiLJceFAmtaF5RdD3er&#10;AZOxuX1fRrvj1z3Bj7xVm8lZad19b1efIAK14T/8am+Nhsk0mcL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4ctwxQAAAN0AAAAPAAAAAAAAAAAAAAAAAJgCAABkcnMv&#10;ZG93bnJldi54bWxQSwUGAAAAAAQABAD1AAAAigMAAAAA&#10;" stroked="f">
                  <v:textbox>
                    <w:txbxContent>
                      <w:p w14:paraId="227BCEEC" w14:textId="77777777" w:rsidR="007A3583" w:rsidRPr="002F612C" w:rsidRDefault="007A3583" w:rsidP="00073FCA">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439" o:spid="_x0000_s1360" style="position:absolute;left:37338;width:188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n/MUA&#10;AADdAAAADwAAAGRycy9kb3ducmV2LnhtbESPwUrDQBCG70LfYZmCF7GbiLYldluKIoonE6XnITsm&#10;odnZsLu227d3DoLH4Z//m282u+xGdaIQB88GykUBirj1duDOwNfny+0aVEzIFkfPZOBCEXbb2dUG&#10;K+vPXNOpSZ0SCMcKDfQpTZXWse3JYVz4iViybx8cJhlDp23As8DdqO+KYqkdDiwXepzoqaf22Pw4&#10;0ShzfWheby7+3T/XQ2nD/UdeGXM9z/tHUIly+l/+a79ZAw+rp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Gf8xQAAAN0AAAAPAAAAAAAAAAAAAAAAAJgCAABkcnMv&#10;ZG93bnJldi54bWxQSwUGAAAAAAQABAD1AAAAigMAAAAA&#10;" filled="f" fillcolor="#8db3e2" strokeweight="2pt">
                  <v:textbox>
                    <w:txbxContent>
                      <w:p w14:paraId="227BCEED" w14:textId="77777777" w:rsidR="007A3583" w:rsidRPr="00C9342C" w:rsidRDefault="007A3583" w:rsidP="00073FC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440" o:spid="_x0000_s1361" style="position:absolute;left:29622;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q8sUA&#10;AADdAAAADwAAAGRycy9kb3ducmV2LnhtbESP3WoCMRSE7wXfIRzBO80q+Lc1ihSKBRFaW+8Pm9Pd&#10;xc3JmmQ17dM3QqGXw8x8w6y30TTiRs7XlhVMxhkI4sLqmksFnx8voyUIH5A1NpZJwTd52G76vTXm&#10;2t75nW6nUIoEYZ+jgiqENpfSFxUZ9GPbEifvyzqDIUlXSu3wnuCmkdMsm0uDNaeFClt6rqi4nDqj&#10;oD3Ouv3ienA/52X3VuAh2jCNSg0HcfcEIlAM/+G/9qtWMFvMV/B4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ryxQAAAN0AAAAPAAAAAAAAAAAAAAAAAJgCAABkcnMv&#10;ZG93bnJldi54bWxQSwUGAAAAAAQABAD1AAAAigMAAAAA&#10;" strokeweight="2pt"/>
                <v:shape id="AutoShape 7441" o:spid="_x0000_s1362" type="#_x0000_t32" style="position:absolute;left:29527;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luecIAAADdAAAADwAAAGRycy9kb3ducmV2LnhtbERPy4rCMBTdD/gP4QruxtTBmWo1yiCI&#10;g6DiA91emmtbbG5KE2v9e7MYcHk47+m8NaVoqHaFZQWDfgSCOLW64EzB6bj8HIFwHlljaZkUPMnB&#10;fNb5mGKi7YP31Bx8JkIIuwQV5N5XiZQuzcmg69uKOHBXWxv0AdaZ1DU+Qrgp5VcU/UiDBYeGHCta&#10;5JTeDnejoNmdt/GyalY7n52H+/VwfEGzUarXbX8nIDy1/i3+d/9pBd9xHPaHN+EJ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kluecIAAADdAAAADwAAAAAAAAAAAAAA&#10;AAChAgAAZHJzL2Rvd25yZXYueG1sUEsFBgAAAAAEAAQA+QAAAJADAAAAAA==&#10;" strokeweight="2pt"/>
                <v:rect id="Rechteck 6131" o:spid="_x0000_s1363" style="position:absolute;top:381;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CefsYA&#10;AADdAAAADwAAAGRycy9kb3ducmV2LnhtbESP3WrCQBSE7wu+w3IEb4puYkFKdBURpEEK0vhzfcge&#10;k2D2bMxuk/j23UKhl8PMfMOsNoOpRUetqywriGcRCOLc6ooLBefTfvoOwnlkjbVlUvAkB5v16GWF&#10;ibY9f1GX+UIECLsEFZTeN4mULi/JoJvZhjh4N9sa9EG2hdQt9gFuajmPooU0WHFYKLGhXUn5Pfs2&#10;Cvr82F1Pnx/y+HpNLT/Sxy67HJSajIftEoSnwf+H/9qpVrCI32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CefsYAAADdAAAADwAAAAAAAAAAAAAAAACYAgAAZHJz&#10;L2Rvd25yZXYueG1sUEsFBgAAAAAEAAQA9QAAAIsDAAAAAA==&#10;" filled="f" stroked="f">
                  <v:textbox>
                    <w:txbxContent>
                      <w:p w14:paraId="227BCEEE" w14:textId="77777777" w:rsidR="007A3583" w:rsidRDefault="007A3583" w:rsidP="00464C3C">
                        <w:pPr>
                          <w:rPr>
                            <w:rFonts w:cs="Arial"/>
                            <w:b/>
                            <w:sz w:val="24"/>
                            <w:szCs w:val="24"/>
                            <w:lang w:val="de-DE"/>
                          </w:rPr>
                        </w:pPr>
                        <w:r>
                          <w:rPr>
                            <w:rFonts w:cs="Arial"/>
                            <w:b/>
                            <w:sz w:val="24"/>
                            <w:szCs w:val="24"/>
                            <w:lang w:val="de-DE"/>
                          </w:rPr>
                          <w:t>0..*</w:t>
                        </w:r>
                      </w:p>
                    </w:txbxContent>
                  </v:textbox>
                </v:rect>
                <w10:anchorlock/>
              </v:group>
            </w:pict>
          </mc:Fallback>
        </mc:AlternateContent>
      </w:r>
    </w:p>
    <w:p w14:paraId="227BCCC1" w14:textId="77777777" w:rsidR="007C140B" w:rsidRDefault="007C140B" w:rsidP="00464C3C"/>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CC9" w14:textId="77777777" w:rsidTr="000854DA">
        <w:trPr>
          <w:cantSplit/>
          <w:trHeight w:val="329"/>
          <w:tblHeader/>
        </w:trPr>
        <w:tc>
          <w:tcPr>
            <w:tcW w:w="1050" w:type="pct"/>
            <w:shd w:val="clear" w:color="auto" w:fill="FFFFCC"/>
            <w:vAlign w:val="center"/>
          </w:tcPr>
          <w:p w14:paraId="227BCCC2" w14:textId="77777777" w:rsidR="000854DA" w:rsidRPr="000854DA" w:rsidRDefault="000854DA" w:rsidP="00464C3C">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CC3" w14:textId="77777777" w:rsidR="000854DA" w:rsidRPr="000854DA" w:rsidRDefault="000854DA" w:rsidP="00464C3C">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CC4" w14:textId="77777777" w:rsidR="000854DA" w:rsidRPr="000854DA" w:rsidRDefault="000854DA" w:rsidP="00464C3C">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CC5" w14:textId="77777777" w:rsidR="000854DA" w:rsidRPr="000854DA" w:rsidRDefault="000854DA" w:rsidP="00464C3C">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CC6" w14:textId="77777777" w:rsidR="000854DA" w:rsidRPr="000854DA" w:rsidRDefault="000854DA" w:rsidP="00464C3C">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CC7" w14:textId="77777777" w:rsidR="000854DA" w:rsidRPr="000854DA" w:rsidRDefault="000854DA" w:rsidP="00464C3C">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CC8" w14:textId="77777777" w:rsidR="000854DA" w:rsidRPr="000854DA" w:rsidRDefault="000854DA" w:rsidP="00464C3C">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CD1" w14:textId="77777777" w:rsidTr="00873E1A">
        <w:trPr>
          <w:cantSplit/>
          <w:trHeight w:val="318"/>
        </w:trPr>
        <w:tc>
          <w:tcPr>
            <w:tcW w:w="1050" w:type="pct"/>
            <w:shd w:val="clear" w:color="auto" w:fill="92D050"/>
            <w:vAlign w:val="center"/>
          </w:tcPr>
          <w:p w14:paraId="227BCCCA" w14:textId="77777777" w:rsidR="000854DA" w:rsidRPr="00464C3C" w:rsidRDefault="000854DA" w:rsidP="00464C3C">
            <w:pPr>
              <w:spacing w:line="240" w:lineRule="auto"/>
              <w:rPr>
                <w:rFonts w:eastAsia="Times New Roman" w:cs="Arial"/>
                <w:bCs/>
                <w:color w:val="000000"/>
                <w:sz w:val="16"/>
                <w:szCs w:val="20"/>
                <w:lang w:eastAsia="de-DE"/>
              </w:rPr>
            </w:pPr>
            <w:proofErr w:type="spellStart"/>
            <w:r w:rsidRPr="000854DA">
              <w:rPr>
                <w:rFonts w:eastAsia="Times New Roman" w:cs="Arial"/>
                <w:bCs/>
                <w:color w:val="000000"/>
                <w:sz w:val="16"/>
                <w:szCs w:val="20"/>
                <w:lang w:eastAsia="de-DE"/>
              </w:rPr>
              <w:t>asram:</w:t>
            </w:r>
            <w:r w:rsidRPr="000854DA">
              <w:rPr>
                <w:rFonts w:cs="Arial"/>
                <w:bCs/>
                <w:sz w:val="16"/>
                <w:szCs w:val="20"/>
              </w:rPr>
              <w:t>IdentificationIdentifier</w:t>
            </w:r>
            <w:proofErr w:type="spellEnd"/>
          </w:p>
        </w:tc>
        <w:tc>
          <w:tcPr>
            <w:tcW w:w="450" w:type="pct"/>
            <w:shd w:val="clear" w:color="auto" w:fill="92D050"/>
            <w:vAlign w:val="center"/>
          </w:tcPr>
          <w:p w14:paraId="227BCCCB" w14:textId="77777777" w:rsidR="000854DA" w:rsidRPr="000854DA" w:rsidRDefault="000854DA" w:rsidP="00464C3C">
            <w:pPr>
              <w:spacing w:line="240" w:lineRule="auto"/>
              <w:rPr>
                <w:rFonts w:eastAsia="Times New Roman" w:cs="Arial"/>
                <w:color w:val="000000"/>
                <w:sz w:val="16"/>
                <w:szCs w:val="20"/>
                <w:lang w:eastAsia="de-DE"/>
              </w:rPr>
            </w:pPr>
            <w:r w:rsidRPr="000854DA">
              <w:rPr>
                <w:rFonts w:eastAsia="Times New Roman" w:cs="Arial"/>
                <w:color w:val="000000"/>
                <w:sz w:val="16"/>
                <w:szCs w:val="20"/>
                <w:lang w:val="de-DE" w:eastAsia="de-DE"/>
              </w:rPr>
              <w:t>String</w:t>
            </w:r>
          </w:p>
        </w:tc>
        <w:tc>
          <w:tcPr>
            <w:tcW w:w="400" w:type="pct"/>
            <w:shd w:val="clear" w:color="auto" w:fill="92D050"/>
            <w:vAlign w:val="center"/>
          </w:tcPr>
          <w:p w14:paraId="227BCCCC" w14:textId="77777777" w:rsidR="000854DA" w:rsidRPr="000854DA" w:rsidRDefault="000854DA" w:rsidP="00464C3C">
            <w:pPr>
              <w:rPr>
                <w:rFonts w:eastAsia="Times New Roman" w:cs="Arial"/>
                <w:color w:val="000000"/>
                <w:sz w:val="16"/>
                <w:szCs w:val="20"/>
                <w:lang w:eastAsia="de-DE"/>
              </w:rPr>
            </w:pPr>
            <w:r w:rsidRPr="000854DA">
              <w:rPr>
                <w:rFonts w:cs="Arial"/>
                <w:color w:val="000000"/>
                <w:sz w:val="16"/>
                <w:szCs w:val="20"/>
              </w:rPr>
              <w:t>16</w:t>
            </w:r>
          </w:p>
        </w:tc>
        <w:tc>
          <w:tcPr>
            <w:tcW w:w="350" w:type="pct"/>
            <w:shd w:val="clear" w:color="auto" w:fill="92D050"/>
            <w:vAlign w:val="center"/>
          </w:tcPr>
          <w:p w14:paraId="227BCCCD" w14:textId="77777777" w:rsidR="000854DA" w:rsidRPr="000854DA" w:rsidRDefault="000854DA" w:rsidP="00464C3C">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CE" w14:textId="77777777" w:rsidR="000854DA" w:rsidRPr="000854DA" w:rsidRDefault="000854DA" w:rsidP="00464C3C">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City1</w:t>
            </w:r>
          </w:p>
        </w:tc>
        <w:tc>
          <w:tcPr>
            <w:tcW w:w="300" w:type="pct"/>
            <w:shd w:val="clear" w:color="auto" w:fill="92D050"/>
            <w:vAlign w:val="center"/>
          </w:tcPr>
          <w:p w14:paraId="227BCCCF" w14:textId="77777777" w:rsidR="000854DA" w:rsidRPr="000854DA" w:rsidRDefault="000854DA" w:rsidP="00464C3C">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D0" w14:textId="77777777" w:rsidR="000854DA" w:rsidRPr="000854DA" w:rsidRDefault="000854DA" w:rsidP="00464C3C">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Program/MSN: Defines the Aircraft type and Material Serial Number.</w:t>
            </w:r>
          </w:p>
        </w:tc>
      </w:tr>
    </w:tbl>
    <w:p w14:paraId="227BCCD2" w14:textId="77777777" w:rsidR="005A0DF2" w:rsidRDefault="005A0DF2" w:rsidP="00464C3C"/>
    <w:p w14:paraId="227BCCD3" w14:textId="77777777" w:rsidR="005A0DF2" w:rsidRPr="00ED0E85" w:rsidRDefault="007C140B" w:rsidP="00ED0E85">
      <w:pPr>
        <w:pStyle w:val="berschrift4"/>
        <w:ind w:left="851" w:hanging="851"/>
        <w:rPr>
          <w:b/>
          <w:sz w:val="20"/>
          <w:szCs w:val="20"/>
        </w:rPr>
      </w:pPr>
      <w:bookmarkStart w:id="52" w:name="_Toc347491234"/>
      <w:proofErr w:type="spellStart"/>
      <w:proofErr w:type="gramStart"/>
      <w:r w:rsidRPr="00ED0E85">
        <w:rPr>
          <w:sz w:val="20"/>
          <w:szCs w:val="20"/>
        </w:rPr>
        <w:t>asram:</w:t>
      </w:r>
      <w:proofErr w:type="gramEnd"/>
      <w:r w:rsidRPr="00ED0E85">
        <w:rPr>
          <w:sz w:val="20"/>
          <w:szCs w:val="20"/>
        </w:rPr>
        <w:t>AdditionalReferencedCIReferencedDocument</w:t>
      </w:r>
      <w:bookmarkEnd w:id="52"/>
      <w:proofErr w:type="spellEnd"/>
    </w:p>
    <w:p w14:paraId="227BCCD4" w14:textId="77777777" w:rsidR="007C140B" w:rsidRDefault="007C140B" w:rsidP="003A5D58"/>
    <w:p w14:paraId="227BCCD5" w14:textId="77777777" w:rsidR="008220D4" w:rsidRDefault="003A5D58" w:rsidP="003A5D58">
      <w:pPr>
        <w:pStyle w:val="Titelberschrift"/>
      </w:pPr>
      <w:r>
        <w:rPr>
          <w:noProof/>
          <w:lang w:eastAsia="zh-TW"/>
        </w:rPr>
        <mc:AlternateContent>
          <mc:Choice Requires="wpg">
            <w:drawing>
              <wp:inline distT="0" distB="0" distL="0" distR="0" wp14:anchorId="227BCE33" wp14:editId="227BCE34">
                <wp:extent cx="7010441" cy="1703070"/>
                <wp:effectExtent l="0" t="0" r="19050" b="0"/>
                <wp:docPr id="6138" name="Gruppieren 6138"/>
                <wp:cNvGraphicFramePr/>
                <a:graphic xmlns:a="http://schemas.openxmlformats.org/drawingml/2006/main">
                  <a:graphicData uri="http://schemas.microsoft.com/office/word/2010/wordprocessingGroup">
                    <wpg:wgp>
                      <wpg:cNvGrpSpPr/>
                      <wpg:grpSpPr>
                        <a:xfrm>
                          <a:off x="0" y="0"/>
                          <a:ext cx="7010441" cy="1703070"/>
                          <a:chOff x="0" y="0"/>
                          <a:chExt cx="7010441" cy="1703070"/>
                        </a:xfrm>
                      </wpg:grpSpPr>
                      <wps:wsp>
                        <wps:cNvPr id="5751" name="Rectangle 7572"/>
                        <wps:cNvSpPr>
                          <a:spLocks noChangeArrowheads="1"/>
                        </wps:cNvSpPr>
                        <wps:spPr bwMode="auto">
                          <a:xfrm>
                            <a:off x="4457700" y="752475"/>
                            <a:ext cx="501136"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EF" w14:textId="77777777" w:rsidR="007A3583" w:rsidRPr="002F612C" w:rsidRDefault="007A3583" w:rsidP="003538C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754" name="Rectangle 7554"/>
                        <wps:cNvSpPr>
                          <a:spLocks noChangeArrowheads="1"/>
                        </wps:cNvSpPr>
                        <wps:spPr bwMode="auto">
                          <a:xfrm>
                            <a:off x="352425" y="571500"/>
                            <a:ext cx="3698219" cy="344805"/>
                          </a:xfrm>
                          <a:prstGeom prst="rect">
                            <a:avLst/>
                          </a:prstGeom>
                          <a:solidFill>
                            <a:srgbClr val="8DB3E2"/>
                          </a:solidFill>
                          <a:ln w="25400">
                            <a:solidFill>
                              <a:srgbClr val="000000"/>
                            </a:solidFill>
                            <a:miter lim="800000"/>
                            <a:headEnd/>
                            <a:tailEnd/>
                          </a:ln>
                        </wps:spPr>
                        <wps:txbx>
                          <w:txbxContent>
                            <w:p w14:paraId="227BCEF0" w14:textId="77777777" w:rsidR="007A3583" w:rsidRPr="008220D4" w:rsidRDefault="007A3583" w:rsidP="008220D4">
                              <w:pPr>
                                <w:rPr>
                                  <w:szCs w:val="20"/>
                                </w:rPr>
                              </w:pPr>
                              <w:proofErr w:type="spellStart"/>
                              <w:proofErr w:type="gramStart"/>
                              <w:r w:rsidRPr="008220D4">
                                <w:rPr>
                                  <w:rFonts w:cs="Arial"/>
                                  <w:b/>
                                  <w:bCs/>
                                  <w:szCs w:val="20"/>
                                </w:rPr>
                                <w:t>asram:</w:t>
                              </w:r>
                              <w:proofErr w:type="gramEnd"/>
                              <w:r w:rsidRPr="008220D4">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5755" name="AutoShape 7558"/>
                        <wps:cNvCnPr>
                          <a:cxnSpLocks noChangeShapeType="1"/>
                        </wps:cNvCnPr>
                        <wps:spPr bwMode="auto">
                          <a:xfrm>
                            <a:off x="4438650" y="152400"/>
                            <a:ext cx="39633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56" name="Rectangle 7559"/>
                        <wps:cNvSpPr>
                          <a:spLocks noChangeArrowheads="1"/>
                        </wps:cNvSpPr>
                        <wps:spPr bwMode="auto">
                          <a:xfrm>
                            <a:off x="4048125" y="676275"/>
                            <a:ext cx="190587"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57" name="Rectangle 7560"/>
                        <wps:cNvSpPr>
                          <a:spLocks noChangeArrowheads="1"/>
                        </wps:cNvSpPr>
                        <wps:spPr bwMode="auto">
                          <a:xfrm>
                            <a:off x="4838700" y="561975"/>
                            <a:ext cx="13473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1" w14:textId="77777777" w:rsidR="007A3583" w:rsidRPr="002B48B9" w:rsidRDefault="007A3583" w:rsidP="008220D4">
                              <w:proofErr w:type="spellStart"/>
                              <w:r w:rsidRPr="002B48B9">
                                <w:rPr>
                                  <w:rFonts w:cs="Arial"/>
                                  <w:bCs/>
                                  <w:szCs w:val="20"/>
                                  <w:lang w:val="de-DE"/>
                                </w:rPr>
                                <w:t>asram:LineIdentifier</w:t>
                              </w:r>
                              <w:proofErr w:type="spellEnd"/>
                            </w:p>
                          </w:txbxContent>
                        </wps:txbx>
                        <wps:bodyPr rot="0" vert="horz" wrap="square" lIns="91440" tIns="45720" rIns="91440" bIns="45720" anchor="t" anchorCtr="0" upright="1">
                          <a:noAutofit/>
                        </wps:bodyPr>
                      </wps:wsp>
                      <wps:wsp>
                        <wps:cNvPr id="5758" name="AutoShape 7561"/>
                        <wps:cNvCnPr>
                          <a:cxnSpLocks noChangeShapeType="1"/>
                        </wps:cNvCnPr>
                        <wps:spPr bwMode="auto">
                          <a:xfrm>
                            <a:off x="4248150" y="752475"/>
                            <a:ext cx="57595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59" name="AutoShape 7562"/>
                        <wps:cNvCnPr>
                          <a:cxnSpLocks noChangeShapeType="1"/>
                        </wps:cNvCnPr>
                        <wps:spPr bwMode="auto">
                          <a:xfrm>
                            <a:off x="4048125" y="752475"/>
                            <a:ext cx="2157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0" name="Rectangle 7563"/>
                        <wps:cNvSpPr>
                          <a:spLocks noChangeArrowheads="1"/>
                        </wps:cNvSpPr>
                        <wps:spPr bwMode="auto">
                          <a:xfrm>
                            <a:off x="4829175" y="0"/>
                            <a:ext cx="2181266"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2" w14:textId="77777777" w:rsidR="007A3583" w:rsidRPr="00F209FE" w:rsidRDefault="007A3583" w:rsidP="008220D4">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5761" name="Rectangle 7564"/>
                        <wps:cNvSpPr>
                          <a:spLocks noChangeArrowheads="1"/>
                        </wps:cNvSpPr>
                        <wps:spPr bwMode="auto">
                          <a:xfrm>
                            <a:off x="4838700" y="1133475"/>
                            <a:ext cx="1559521"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3" w14:textId="77777777" w:rsidR="007A3583" w:rsidRPr="008220D4" w:rsidRDefault="007A3583" w:rsidP="008220D4">
                              <w:proofErr w:type="spellStart"/>
                              <w:r w:rsidRPr="008220D4">
                                <w:rPr>
                                  <w:rFonts w:cs="Arial"/>
                                  <w:bCs/>
                                  <w:szCs w:val="20"/>
                                  <w:lang w:val="de-DE"/>
                                </w:rPr>
                                <w:t>asram:TypeCode</w:t>
                              </w:r>
                              <w:proofErr w:type="spellEnd"/>
                            </w:p>
                          </w:txbxContent>
                        </wps:txbx>
                        <wps:bodyPr rot="0" vert="horz" wrap="square" lIns="91440" tIns="45720" rIns="91440" bIns="45720" anchor="t" anchorCtr="0" upright="1">
                          <a:noAutofit/>
                        </wps:bodyPr>
                      </wps:wsp>
                      <wps:wsp>
                        <wps:cNvPr id="5762" name="AutoShape 7565"/>
                        <wps:cNvCnPr>
                          <a:cxnSpLocks noChangeShapeType="1"/>
                        </wps:cNvCnPr>
                        <wps:spPr bwMode="auto">
                          <a:xfrm>
                            <a:off x="4448175"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3" name="Rechteck 6133"/>
                        <wps:cNvSpPr>
                          <a:spLocks noChangeArrowheads="1"/>
                        </wps:cNvSpPr>
                        <wps:spPr bwMode="auto">
                          <a:xfrm>
                            <a:off x="0" y="6000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4" w14:textId="77777777" w:rsidR="007A3583" w:rsidRDefault="007A3583" w:rsidP="00464C3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34" name="Rechteck 6134"/>
                        <wps:cNvSpPr>
                          <a:spLocks noChangeArrowheads="1"/>
                        </wps:cNvSpPr>
                        <wps:spPr bwMode="auto">
                          <a:xfrm>
                            <a:off x="4448175" y="1524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5" w14:textId="77777777" w:rsidR="007A3583" w:rsidRDefault="007A3583" w:rsidP="00464C3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36" name="AutoShape 7558"/>
                        <wps:cNvCnPr>
                          <a:cxnSpLocks noChangeShapeType="1"/>
                        </wps:cNvCnPr>
                        <wps:spPr bwMode="auto">
                          <a:xfrm>
                            <a:off x="4467225" y="13335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7" name="Rechteck 6137"/>
                        <wps:cNvSpPr>
                          <a:spLocks noChangeArrowheads="1"/>
                        </wps:cNvSpPr>
                        <wps:spPr bwMode="auto">
                          <a:xfrm>
                            <a:off x="4438650" y="14097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6" w14:textId="77777777" w:rsidR="007A3583" w:rsidRDefault="007A3583" w:rsidP="003A5D5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38" o:spid="_x0000_s1364" style="width:552pt;height:134.1pt;mso-position-horizontal-relative:char;mso-position-vertical-relative:line" coordsize="70104,1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">
                <v:rect id="Rectangle 7572" o:spid="_x0000_s1365" style="position:absolute;left:44577;top:7524;width:501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7EN8YA&#10;AADdAAAADwAAAGRycy9kb3ducmV2LnhtbESP3WrCQBSE7wu+w3IEb4puLFgluooI0lAKYvy5PmSP&#10;STB7NmbXJH37bqHQy2FmvmFWm95UoqXGlZYVTCcRCOLM6pJzBefTfrwA4TyyxsoyKfgmB5v14GWF&#10;sbYdH6lNfS4ChF2MCgrv61hKlxVk0E1sTRy8m20M+iCbXOoGuwA3lXyLondpsOSwUGBNu4Kye/o0&#10;Crrs0F5PXx/y8HpNLD+Sxy69fCo1GvbbJQhPvf8P/7UTrWA2n03h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7EN8YAAADdAAAADwAAAAAAAAAAAAAAAACYAgAAZHJz&#10;L2Rvd25yZXYueG1sUEsFBgAAAAAEAAQA9QAAAIsDAAAAAA==&#10;" filled="f" stroked="f">
                  <v:textbox>
                    <w:txbxContent>
                      <w:p w14:paraId="227BCEEF" w14:textId="77777777" w:rsidR="007A3583" w:rsidRPr="002F612C" w:rsidRDefault="007A3583" w:rsidP="003538C1">
                        <w:pPr>
                          <w:rPr>
                            <w:rFonts w:cs="Arial"/>
                            <w:b/>
                            <w:sz w:val="24"/>
                            <w:szCs w:val="24"/>
                            <w:lang w:val="de-DE"/>
                          </w:rPr>
                        </w:pPr>
                        <w:r>
                          <w:rPr>
                            <w:rFonts w:cs="Arial"/>
                            <w:b/>
                            <w:sz w:val="24"/>
                            <w:szCs w:val="24"/>
                            <w:lang w:val="de-DE"/>
                          </w:rPr>
                          <w:t>0..1</w:t>
                        </w:r>
                      </w:p>
                    </w:txbxContent>
                  </v:textbox>
                </v:rect>
                <v:rect id="Rectangle 7554" o:spid="_x0000_s1366" style="position:absolute;left:3524;top:5715;width:3698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jHsYA&#10;AADdAAAADwAAAGRycy9kb3ducmV2LnhtbESPQWvCQBSE74L/YXlCb7qp1Nam2UixCOKhUBW8vmZf&#10;s6HZtyG7Jqm/visIHoeZ+YbJVoOtRUetrxwreJwlIIgLpysuFRwPm+kShA/IGmvHpOCPPKzy8SjD&#10;VLuev6jbh1JECPsUFZgQmlRKXxiy6GeuIY7ej2sthijbUuoW+wi3tZwnybO0WHFcMNjQ2lDxuz9b&#10;BR/nk9lcnPG7T6ou+hvd+nW+VephMry/gQg0hHv41t5qBYuXxRNc38QnI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RjHsYAAADdAAAADwAAAAAAAAAAAAAAAACYAgAAZHJz&#10;L2Rvd25yZXYueG1sUEsFBgAAAAAEAAQA9QAAAIsDAAAAAA==&#10;" fillcolor="#8db3e2" strokeweight="2pt">
                  <v:textbox>
                    <w:txbxContent>
                      <w:p w14:paraId="227BCEF0" w14:textId="77777777" w:rsidR="007A3583" w:rsidRPr="008220D4" w:rsidRDefault="007A3583" w:rsidP="008220D4">
                        <w:pPr>
                          <w:rPr>
                            <w:szCs w:val="20"/>
                          </w:rPr>
                        </w:pPr>
                        <w:proofErr w:type="spellStart"/>
                        <w:proofErr w:type="gramStart"/>
                        <w:r w:rsidRPr="008220D4">
                          <w:rPr>
                            <w:rFonts w:cs="Arial"/>
                            <w:b/>
                            <w:bCs/>
                            <w:szCs w:val="20"/>
                          </w:rPr>
                          <w:t>asram:</w:t>
                        </w:r>
                        <w:proofErr w:type="gramEnd"/>
                        <w:r w:rsidRPr="008220D4">
                          <w:rPr>
                            <w:rFonts w:cs="Arial"/>
                            <w:b/>
                            <w:bCs/>
                            <w:szCs w:val="20"/>
                          </w:rPr>
                          <w:t>AdditionalReferencedCIReferencedDocument</w:t>
                        </w:r>
                        <w:proofErr w:type="spellEnd"/>
                      </w:p>
                    </w:txbxContent>
                  </v:textbox>
                </v:rect>
                <v:shape id="AutoShape 7558" o:spid="_x0000_s1367" type="#_x0000_t32" style="position:absolute;left:44386;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uRgcYAAADdAAAADwAAAGRycy9kb3ducmV2LnhtbESPQWvCQBSE70L/w/IKvZlNizE1dZVS&#10;EKWgoi3x+si+JqHZtyG7xvjvu4LQ4zAz3zDz5WAa0VPnassKnqMYBHFhdc2lgu+v1fgVhPPIGhvL&#10;pOBKDpaLh9EcM20vfKD+6EsRIOwyVFB532ZSuqIigy6yLXHwfmxn0AfZlVJ3eAlw08iXOJ5KgzWH&#10;hQpb+qio+D2ejYJ+n+/SVduv977MJ4fPyeyEZqvU0+Pw/gbC0+D/w/f2RitI0iSB25vw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LkYHGAAAA3QAAAA8AAAAAAAAA&#10;AAAAAAAAoQIAAGRycy9kb3ducmV2LnhtbFBLBQYAAAAABAAEAPkAAACUAwAAAAA=&#10;" strokeweight="2pt"/>
                <v:rect id="Rectangle 7559" o:spid="_x0000_s1368" style="position:absolute;left:40481;top:6762;width:1906;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00PcUA&#10;AADdAAAADwAAAGRycy9kb3ducmV2LnhtbESPUWvCMBSF3wf+h3CFvc1UoVqqUWQwNpDBdPP90lzb&#10;YnPTJalm+/XLQPDxcM75Dme1iaYTF3K+taxgOslAEFdWt1wr+Pp8eSpA+ICssbNMCn7Iw2Y9elhh&#10;qe2V93Q5hFokCPsSFTQh9KWUvmrIoJ/Ynjh5J+sMhiRdLbXDa4KbTs6ybC4NtpwWGuzpuaHqfBiM&#10;gv49H14X3zv3eyyGjwp30YZZVOpxHLdLEIFiuIdv7TetIF/kc/h/k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DTQ9xQAAAN0AAAAPAAAAAAAAAAAAAAAAAJgCAABkcnMv&#10;ZG93bnJldi54bWxQSwUGAAAAAAQABAD1AAAAigMAAAAA&#10;" strokeweight="2pt"/>
                <v:rect id="Rectangle 7560" o:spid="_x0000_s1369" style="position:absolute;left:48387;top:5619;width:134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5M8YA&#10;AADdAAAADwAAAGRycy9kb3ducmV2LnhtbESPwWrDMBBE74X+g9hALyWRXZo6OFFCSSktPcVuyHmx&#10;NraJtTKSkih/XxUKPQ6z82ZntYlmEBdyvresIJ9lIIgbq3tuFey/36cLED4gaxwsk4Ibedis7+9W&#10;WGp75YoudWhFgrAvUUEXwlhK6ZuODPqZHYmTd7TOYEjStVI7vCa4GeRTlr1Igz2nhg5H2nbUnOqz&#10;SW/ksTrUH483+2Xfqj7X7nkXC6UeJvF1CSJQDP/Hf+lPrWBezAv4XZMQ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c5M8YAAADdAAAADwAAAAAAAAAAAAAAAACYAgAAZHJz&#10;L2Rvd25yZXYueG1sUEsFBgAAAAAEAAQA9QAAAIsDAAAAAA==&#10;" filled="f" fillcolor="#8db3e2" strokeweight="2pt">
                  <v:textbox>
                    <w:txbxContent>
                      <w:p w14:paraId="227BCEF1" w14:textId="77777777" w:rsidR="007A3583" w:rsidRPr="002B48B9" w:rsidRDefault="007A3583" w:rsidP="008220D4">
                        <w:proofErr w:type="spellStart"/>
                        <w:r w:rsidRPr="002B48B9">
                          <w:rPr>
                            <w:rFonts w:cs="Arial"/>
                            <w:bCs/>
                            <w:szCs w:val="20"/>
                            <w:lang w:val="de-DE"/>
                          </w:rPr>
                          <w:t>asram:LineIdentifier</w:t>
                        </w:r>
                        <w:proofErr w:type="spellEnd"/>
                      </w:p>
                    </w:txbxContent>
                  </v:textbox>
                </v:rect>
                <v:shape id="AutoShape 7561" o:spid="_x0000_s1370" type="#_x0000_t32" style="position:absolute;left:42481;top:7524;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o+H8IAAADdAAAADwAAAGRycy9kb3ducmV2LnhtbERPTYvCMBC9C/sfwix401TRda1GEUEU&#10;wS26otehGdtiMylNrPXfm8PCHh/ve75sTSkaql1hWcGgH4EgTq0uOFNw/t30vkE4j6yxtEwKXuRg&#10;ufjozDHW9slHak4+EyGEXYwKcu+rWEqX5mTQ9W1FHLibrQ36AOtM6hqfIdyUchhFX9JgwaEhx4rW&#10;OaX308MoaJLLz2RTNdvEZ5fRcT+aXtEclOp+tqsZCE+t/xf/uXdawXgyDnPDm/AE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4o+H8IAAADdAAAADwAAAAAAAAAAAAAA&#10;AAChAgAAZHJzL2Rvd25yZXYueG1sUEsFBgAAAAAEAAQA+QAAAJADAAAAAA==&#10;" strokeweight="2pt"/>
                <v:shape id="AutoShape 7562" o:spid="_x0000_s1371" type="#_x0000_t32" style="position:absolute;left:40481;top:7524;width:21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abhMcAAADdAAAADwAAAGRycy9kb3ducmV2LnhtbESPQWvCQBSE74L/YXmF3nTTYrRGVymF&#10;YCnUoC32+sg+k2D2bciuSfrvuwXB4zAz3zDr7WBq0VHrKssKnqYRCOLc6ooLBd9f6eQFhPPIGmvL&#10;pOCXHGw349EaE217PlB39IUIEHYJKii9bxIpXV6SQTe1DXHwzrY16INsC6lb7APc1PI5iubSYMVh&#10;ocSG3krKL8erUdBlp/0ibbpd5ovT7PAxW/6g+VTq8WF4XYHwNPh7+NZ+1wriRbyE/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xpuExwAAAN0AAAAPAAAAAAAA&#10;AAAAAAAAAKECAABkcnMvZG93bnJldi54bWxQSwUGAAAAAAQABAD5AAAAlQMAAAAA&#10;" strokeweight="2pt"/>
                <v:rect id="Rectangle 7563" o:spid="_x0000_s1372" style="position:absolute;left:48291;width:218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r+sUA&#10;AADdAAAADwAAAGRycy9kb3ducmV2LnhtbESPwUrDQBCG70LfYZmCF7GbiLYldluKIoonE6XnITsm&#10;odnZsLu227d3DoLH4Z//m282u+xGdaIQB88GykUBirj1duDOwNfny+0aVEzIFkfPZOBCEXbb2dUG&#10;K+vPXNOpSZ0SCMcKDfQpTZXWse3JYVz4iViybx8cJhlDp23As8DdqO+KYqkdDiwXepzoqaf22Pw4&#10;0ShzfWheby7+3T/XQ2nD/UdeGXM9z/tHUIly+l/+a79ZAw+rpfjL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mv6xQAAAN0AAAAPAAAAAAAAAAAAAAAAAJgCAABkcnMv&#10;ZG93bnJldi54bWxQSwUGAAAAAAQABAD1AAAAigMAAAAA&#10;" filled="f" fillcolor="#8db3e2" strokeweight="2pt">
                  <v:textbox>
                    <w:txbxContent>
                      <w:p w14:paraId="227BCEF2" w14:textId="77777777" w:rsidR="007A3583" w:rsidRPr="00F209FE" w:rsidRDefault="007A3583" w:rsidP="008220D4">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v:textbox>
                </v:rect>
                <v:rect id="Rectangle 7564" o:spid="_x0000_s1373" style="position:absolute;left:48387;top:11334;width:1559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7OYcUA&#10;AADdAAAADwAAAGRycy9kb3ducmV2LnhtbESPQWsCMRCF7wX/Qxihl1KzK62W1SiilJae3LX0PGzG&#10;3cXNZEmixn/fFAoeH2/e9+Yt19H04kLOd5YV5JMMBHFtdceNgu/D+/MbCB+QNfaWScGNPKxXo4cl&#10;FtpeuaRLFRqRIOwLVNCGMBRS+rolg35iB+LkHa0zGJJ0jdQOrwluejnNspk02HFqaHGgbUv1qTqb&#10;9EYey5/q4+lmv+yu7HLtXvZxrtTjOG4WIALFcD/+T39qBa/zWQ5/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s5hxQAAAN0AAAAPAAAAAAAAAAAAAAAAAJgCAABkcnMv&#10;ZG93bnJldi54bWxQSwUGAAAAAAQABAD1AAAAigMAAAAA&#10;" filled="f" fillcolor="#8db3e2" strokeweight="2pt">
                  <v:textbox>
                    <w:txbxContent>
                      <w:p w14:paraId="227BCEF3" w14:textId="77777777" w:rsidR="007A3583" w:rsidRPr="008220D4" w:rsidRDefault="007A3583" w:rsidP="008220D4">
                        <w:proofErr w:type="spellStart"/>
                        <w:r w:rsidRPr="008220D4">
                          <w:rPr>
                            <w:rFonts w:cs="Arial"/>
                            <w:bCs/>
                            <w:szCs w:val="20"/>
                            <w:lang w:val="de-DE"/>
                          </w:rPr>
                          <w:t>asram:TypeCode</w:t>
                        </w:r>
                        <w:proofErr w:type="spellEnd"/>
                      </w:p>
                    </w:txbxContent>
                  </v:textbox>
                </v:rect>
                <v:shape id="AutoShape 7565" o:spid="_x0000_s1374" type="#_x0000_t32" style="position:absolute;left:44481;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7DSMUAAADdAAAADwAAAGRycy9kb3ducmV2LnhtbESPQYvCMBSE74L/ITzBm6YrrrrVKCKI&#10;i7CKuuj10bxti81LaWKt/94ICx6HmfmGmS0aU4iaKpdbVvDRj0AQJ1bnnCr4Pa17ExDOI2ssLJOC&#10;BzlYzNutGcba3vlA9dGnIkDYxagg876MpXRJRgZd35bEwfuzlUEfZJVKXeE9wE0hB1E0kgZzDgsZ&#10;lrTKKLkeb0ZBvT/vxuuy3ux9eh4etsOvC5ofpbqdZjkF4anx7/B/+1sr+ByP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7DSMUAAADdAAAADwAAAAAAAAAA&#10;AAAAAAChAgAAZHJzL2Rvd25yZXYueG1sUEsFBgAAAAAEAAQA+QAAAJMDAAAAAA==&#10;" strokeweight="2pt"/>
                <v:rect id="Rechteck 6133" o:spid="_x0000_s1375" style="position:absolute;top:600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6lksYA&#10;AADdAAAADwAAAGRycy9kb3ducmV2LnhtbESP3WrCQBSE7wu+w3KE3hTdWEEkuooIYigFMf5cH7LH&#10;JJg9G7PbJH37bkHwcpiZb5jlujeVaKlxpWUFk3EEgjizuuRcwfm0G81BOI+ssbJMCn7JwXo1eFti&#10;rG3HR2pTn4sAYRejgsL7OpbSZQUZdGNbEwfvZhuDPsgml7rBLsBNJT+jaCYNlhwWCqxpW1B2T3+M&#10;gi47tNfT914ePq6J5Ufy2KaXL6Xeh/1mAcJT71/hZzvRCmaT6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6lksYAAADdAAAADwAAAAAAAAAAAAAAAACYAgAAZHJz&#10;L2Rvd25yZXYueG1sUEsFBgAAAAAEAAQA9QAAAIsDAAAAAA==&#10;" filled="f" stroked="f">
                  <v:textbox>
                    <w:txbxContent>
                      <w:p w14:paraId="227BCEF4" w14:textId="77777777" w:rsidR="007A3583" w:rsidRDefault="007A3583" w:rsidP="00464C3C">
                        <w:pPr>
                          <w:rPr>
                            <w:rFonts w:cs="Arial"/>
                            <w:b/>
                            <w:sz w:val="24"/>
                            <w:szCs w:val="24"/>
                            <w:lang w:val="de-DE"/>
                          </w:rPr>
                        </w:pPr>
                        <w:r>
                          <w:rPr>
                            <w:rFonts w:cs="Arial"/>
                            <w:b/>
                            <w:sz w:val="24"/>
                            <w:szCs w:val="24"/>
                            <w:lang w:val="de-DE"/>
                          </w:rPr>
                          <w:t>0..*</w:t>
                        </w:r>
                      </w:p>
                    </w:txbxContent>
                  </v:textbox>
                </v:rect>
                <v:rect id="Rechteck 6134" o:spid="_x0000_s1376" style="position:absolute;left:44481;top:152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c95sYA&#10;AADdAAAADwAAAGRycy9kb3ducmV2LnhtbESPQWvCQBSE7wX/w/KEXkrdqEV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c95sYAAADdAAAADwAAAAAAAAAAAAAAAACYAgAAZHJz&#10;L2Rvd25yZXYueG1sUEsFBgAAAAAEAAQA9QAAAIsDAAAAAA==&#10;" filled="f" stroked="f">
                  <v:textbox>
                    <w:txbxContent>
                      <w:p w14:paraId="227BCEF5" w14:textId="77777777" w:rsidR="007A3583" w:rsidRDefault="007A3583" w:rsidP="00464C3C">
                        <w:pPr>
                          <w:rPr>
                            <w:rFonts w:cs="Arial"/>
                            <w:b/>
                            <w:sz w:val="24"/>
                            <w:szCs w:val="24"/>
                            <w:lang w:val="de-DE"/>
                          </w:rPr>
                        </w:pPr>
                        <w:r>
                          <w:rPr>
                            <w:rFonts w:cs="Arial"/>
                            <w:b/>
                            <w:sz w:val="24"/>
                            <w:szCs w:val="24"/>
                            <w:lang w:val="de-DE"/>
                          </w:rPr>
                          <w:t>0..1</w:t>
                        </w:r>
                      </w:p>
                    </w:txbxContent>
                  </v:textbox>
                </v:rect>
                <v:shape id="AutoShape 7558" o:spid="_x0000_s1377" type="#_x0000_t32" style="position:absolute;left:44672;top:13335;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dVv8YAAADdAAAADwAAAGRycy9kb3ducmV2LnhtbESPQWvCQBSE7wX/w/IK3pqNraQ1ukop&#10;iFJQSSp6fWRfk2D2bciuMf333YLQ4zAz3zCL1WAa0VPnassKJlEMgriwuuZSwfFr/fQGwnlkjY1l&#10;UvBDDlbL0cMCU21vnFGf+1IECLsUFVTet6mUrqjIoItsSxy8b9sZ9EF2pdQd3gLcNPI5jhNpsOaw&#10;UGFLHxUVl/xqFPSH0/513fabgy9P0+xzOjuj2Sk1fhze5yA8Df4/fG9vtYJk8pL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nVb/GAAAA3QAAAA8AAAAAAAAA&#10;AAAAAAAAoQIAAGRycy9kb3ducmV2LnhtbFBLBQYAAAAABAAEAPkAAACUAwAAAAA=&#10;" strokeweight="2pt"/>
                <v:rect id="Rechteck 6137" o:spid="_x0000_s1378" style="position:absolute;left:44386;top:1409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WjkcYA&#10;AADdAAAADwAAAGRycy9kb3ducmV2LnhtbESPQWvCQBSE7wX/w/KEXkrdqGB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WjkcYAAADdAAAADwAAAAAAAAAAAAAAAACYAgAAZHJz&#10;L2Rvd25yZXYueG1sUEsFBgAAAAAEAAQA9QAAAIsDAAAAAA==&#10;" filled="f" stroked="f">
                  <v:textbox>
                    <w:txbxContent>
                      <w:p w14:paraId="227BCEF6" w14:textId="77777777" w:rsidR="007A3583" w:rsidRDefault="007A3583" w:rsidP="003A5D58">
                        <w:pPr>
                          <w:rPr>
                            <w:rFonts w:cs="Arial"/>
                            <w:b/>
                            <w:sz w:val="24"/>
                            <w:szCs w:val="24"/>
                            <w:lang w:val="de-DE"/>
                          </w:rPr>
                        </w:pPr>
                        <w:r>
                          <w:rPr>
                            <w:rFonts w:cs="Arial"/>
                            <w:b/>
                            <w:sz w:val="24"/>
                            <w:szCs w:val="24"/>
                            <w:lang w:val="de-DE"/>
                          </w:rPr>
                          <w:t>0..1</w:t>
                        </w:r>
                      </w:p>
                    </w:txbxContent>
                  </v:textbox>
                </v:rect>
                <w10:anchorlock/>
              </v:group>
            </w:pict>
          </mc:Fallback>
        </mc:AlternateContent>
      </w:r>
    </w:p>
    <w:p w14:paraId="227BCCD6" w14:textId="77777777" w:rsidR="00CD7A61" w:rsidRDefault="00CD7A61" w:rsidP="003A5D58"/>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86"/>
        <w:gridCol w:w="1265"/>
        <w:gridCol w:w="1160"/>
        <w:gridCol w:w="1015"/>
        <w:gridCol w:w="2755"/>
        <w:gridCol w:w="870"/>
        <w:gridCol w:w="4351"/>
      </w:tblGrid>
      <w:tr w:rsidR="000854DA" w14:paraId="227BCCDE" w14:textId="77777777" w:rsidTr="003A5D58">
        <w:trPr>
          <w:cantSplit/>
          <w:trHeight w:val="329"/>
          <w:tblHeader/>
          <w:jc w:val="center"/>
        </w:trPr>
        <w:tc>
          <w:tcPr>
            <w:tcW w:w="1064" w:type="pct"/>
            <w:shd w:val="clear" w:color="auto" w:fill="FFFFCC"/>
            <w:vAlign w:val="center"/>
          </w:tcPr>
          <w:p w14:paraId="227BCCD7" w14:textId="77777777" w:rsidR="000854DA" w:rsidRPr="000854DA" w:rsidRDefault="000854DA" w:rsidP="003A5D58">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36" w:type="pct"/>
            <w:shd w:val="clear" w:color="auto" w:fill="FFFFCC"/>
            <w:vAlign w:val="center"/>
          </w:tcPr>
          <w:p w14:paraId="227BCCD8" w14:textId="77777777" w:rsidR="000854DA" w:rsidRPr="000854DA" w:rsidRDefault="000854DA" w:rsidP="003A5D58">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CD9" w14:textId="77777777" w:rsidR="000854DA" w:rsidRPr="000854DA" w:rsidRDefault="000854DA" w:rsidP="003A5D58">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CDA" w14:textId="77777777" w:rsidR="000854DA" w:rsidRPr="000854DA" w:rsidRDefault="000854DA" w:rsidP="003A5D58">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CDB" w14:textId="77777777" w:rsidR="000854DA" w:rsidRPr="000854DA" w:rsidRDefault="000854DA" w:rsidP="003A5D58">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CDC" w14:textId="77777777" w:rsidR="000854DA" w:rsidRPr="000854DA" w:rsidRDefault="000854DA" w:rsidP="003A5D58">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CDD" w14:textId="77777777" w:rsidR="000854DA" w:rsidRPr="000854DA" w:rsidRDefault="000854DA" w:rsidP="003A5D58">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CEA" w14:textId="77777777" w:rsidTr="00873E1A">
        <w:trPr>
          <w:cantSplit/>
          <w:trHeight w:val="318"/>
          <w:jc w:val="center"/>
        </w:trPr>
        <w:tc>
          <w:tcPr>
            <w:tcW w:w="1064" w:type="pct"/>
            <w:shd w:val="clear" w:color="auto" w:fill="92D050"/>
            <w:vAlign w:val="center"/>
          </w:tcPr>
          <w:p w14:paraId="227BCCDF"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cs="Arial"/>
                <w:bCs/>
                <w:sz w:val="16"/>
                <w:szCs w:val="20"/>
              </w:rPr>
              <w:t>asram</w:t>
            </w:r>
            <w:proofErr w:type="spellEnd"/>
            <w:r w:rsidRPr="000854DA">
              <w:rPr>
                <w:rFonts w:cs="Arial"/>
                <w:bCs/>
                <w:sz w:val="16"/>
                <w:szCs w:val="20"/>
              </w:rPr>
              <w:t xml:space="preserve">: </w:t>
            </w:r>
            <w:proofErr w:type="spellStart"/>
            <w:r w:rsidRPr="000854DA">
              <w:rPr>
                <w:rFonts w:cs="Arial"/>
                <w:bCs/>
                <w:sz w:val="16"/>
                <w:szCs w:val="20"/>
              </w:rPr>
              <w:t>GlobalIdentificationIdentifier</w:t>
            </w:r>
            <w:proofErr w:type="spellEnd"/>
          </w:p>
        </w:tc>
        <w:tc>
          <w:tcPr>
            <w:tcW w:w="436" w:type="pct"/>
            <w:shd w:val="clear" w:color="auto" w:fill="92D050"/>
            <w:vAlign w:val="center"/>
          </w:tcPr>
          <w:p w14:paraId="227BCCE0"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E1"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18</w:t>
            </w:r>
          </w:p>
        </w:tc>
        <w:tc>
          <w:tcPr>
            <w:tcW w:w="350" w:type="pct"/>
            <w:shd w:val="clear" w:color="auto" w:fill="92D050"/>
            <w:vAlign w:val="center"/>
          </w:tcPr>
          <w:p w14:paraId="227BCCE2"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E3" w14:textId="77777777" w:rsidR="000854DA" w:rsidRPr="000854DA" w:rsidRDefault="000854DA" w:rsidP="003A5D58">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777</w:t>
            </w:r>
          </w:p>
        </w:tc>
        <w:tc>
          <w:tcPr>
            <w:tcW w:w="300" w:type="pct"/>
            <w:shd w:val="clear" w:color="auto" w:fill="92D050"/>
            <w:vAlign w:val="center"/>
          </w:tcPr>
          <w:p w14:paraId="227BCCE4"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E5"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asram:TypeCode</w:t>
            </w:r>
            <w:proofErr w:type="spellEnd"/>
            <w:r w:rsidRPr="000854DA">
              <w:rPr>
                <w:rFonts w:eastAsia="Times New Roman" w:cs="Arial"/>
                <w:color w:val="000000"/>
                <w:sz w:val="16"/>
                <w:szCs w:val="20"/>
                <w:lang w:eastAsia="de-DE"/>
              </w:rPr>
              <w:t>” is equal to Value "632", the following assignment is valid:</w:t>
            </w:r>
          </w:p>
          <w:p w14:paraId="227BCCE6" w14:textId="77777777" w:rsidR="000854DA" w:rsidRPr="000854DA" w:rsidRDefault="000854DA" w:rsidP="003A5D58">
            <w:pPr>
              <w:spacing w:line="240" w:lineRule="auto"/>
              <w:rPr>
                <w:rFonts w:eastAsia="Times New Roman" w:cs="Arial"/>
                <w:color w:val="000000"/>
                <w:sz w:val="16"/>
                <w:szCs w:val="20"/>
                <w:lang w:eastAsia="de-DE"/>
              </w:rPr>
            </w:pPr>
          </w:p>
          <w:p w14:paraId="227BCCE7"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SAPMaterialReferenceCancel</w:t>
            </w:r>
            <w:proofErr w:type="spellEnd"/>
            <w:r w:rsidRPr="000854DA">
              <w:rPr>
                <w:rFonts w:eastAsia="Times New Roman" w:cs="Arial"/>
                <w:color w:val="000000"/>
                <w:sz w:val="16"/>
                <w:szCs w:val="20"/>
                <w:lang w:eastAsia="de-DE"/>
              </w:rPr>
              <w:t xml:space="preserve"> : </w:t>
            </w:r>
          </w:p>
          <w:p w14:paraId="227BCCE8" w14:textId="77777777" w:rsidR="000854DA" w:rsidRPr="000854DA" w:rsidRDefault="000854DA" w:rsidP="003A5D58">
            <w:pPr>
              <w:spacing w:line="240" w:lineRule="auto"/>
              <w:rPr>
                <w:rFonts w:eastAsia="Times New Roman" w:cs="Arial"/>
                <w:color w:val="000000"/>
                <w:sz w:val="16"/>
                <w:szCs w:val="20"/>
                <w:lang w:eastAsia="de-DE"/>
              </w:rPr>
            </w:pPr>
          </w:p>
          <w:p w14:paraId="227BCCE9"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SAP material doc Year (Id GR) - link to the receipt movement in case of cancellation or return</w:t>
            </w:r>
          </w:p>
        </w:tc>
      </w:tr>
      <w:tr w:rsidR="000854DA" w:rsidRPr="007A6D70" w14:paraId="227BCCF4" w14:textId="77777777" w:rsidTr="00873E1A">
        <w:trPr>
          <w:cantSplit/>
          <w:trHeight w:val="318"/>
          <w:jc w:val="center"/>
        </w:trPr>
        <w:tc>
          <w:tcPr>
            <w:tcW w:w="1064" w:type="pct"/>
            <w:shd w:val="clear" w:color="auto" w:fill="92D050"/>
            <w:vAlign w:val="center"/>
          </w:tcPr>
          <w:p w14:paraId="227BCCEB"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cs="Arial"/>
                <w:bCs/>
                <w:sz w:val="16"/>
                <w:szCs w:val="20"/>
              </w:rPr>
              <w:t>asram</w:t>
            </w:r>
            <w:proofErr w:type="spellEnd"/>
            <w:r w:rsidRPr="000854DA">
              <w:rPr>
                <w:rFonts w:cs="Arial"/>
                <w:bCs/>
                <w:sz w:val="16"/>
                <w:szCs w:val="20"/>
              </w:rPr>
              <w:t xml:space="preserve">: </w:t>
            </w:r>
            <w:proofErr w:type="spellStart"/>
            <w:r w:rsidRPr="000854DA">
              <w:rPr>
                <w:rFonts w:cs="Arial"/>
                <w:bCs/>
                <w:sz w:val="16"/>
                <w:szCs w:val="20"/>
              </w:rPr>
              <w:t>GlobalIdentificationIdentifier</w:t>
            </w:r>
            <w:proofErr w:type="spellEnd"/>
          </w:p>
        </w:tc>
        <w:tc>
          <w:tcPr>
            <w:tcW w:w="436" w:type="pct"/>
            <w:shd w:val="clear" w:color="auto" w:fill="92D050"/>
            <w:vAlign w:val="center"/>
          </w:tcPr>
          <w:p w14:paraId="227BCCEC"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CED"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18</w:t>
            </w:r>
          </w:p>
        </w:tc>
        <w:tc>
          <w:tcPr>
            <w:tcW w:w="350" w:type="pct"/>
            <w:shd w:val="clear" w:color="auto" w:fill="92D050"/>
            <w:vAlign w:val="center"/>
          </w:tcPr>
          <w:p w14:paraId="227BCCEE"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EF" w14:textId="77777777" w:rsidR="000854DA" w:rsidRPr="000854DA" w:rsidRDefault="000854DA" w:rsidP="003A5D58">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888</w:t>
            </w:r>
          </w:p>
        </w:tc>
        <w:tc>
          <w:tcPr>
            <w:tcW w:w="300" w:type="pct"/>
            <w:shd w:val="clear" w:color="auto" w:fill="92D050"/>
            <w:vAlign w:val="center"/>
          </w:tcPr>
          <w:p w14:paraId="227BCCF0"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F1"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asram:TypeCode</w:t>
            </w:r>
            <w:proofErr w:type="spellEnd"/>
            <w:r w:rsidRPr="000854DA">
              <w:rPr>
                <w:rFonts w:eastAsia="Times New Roman" w:cs="Arial"/>
                <w:color w:val="000000"/>
                <w:sz w:val="16"/>
                <w:szCs w:val="20"/>
                <w:lang w:eastAsia="de-DE"/>
              </w:rPr>
              <w:t>” is equal to Value "78", the following assignment is valid:</w:t>
            </w:r>
          </w:p>
          <w:p w14:paraId="227BCCF2" w14:textId="77777777" w:rsidR="000854DA" w:rsidRPr="000854DA" w:rsidRDefault="000854DA" w:rsidP="003A5D58">
            <w:pPr>
              <w:spacing w:line="240" w:lineRule="auto"/>
              <w:rPr>
                <w:rFonts w:eastAsia="Times New Roman" w:cs="Arial"/>
                <w:color w:val="000000"/>
                <w:sz w:val="16"/>
                <w:szCs w:val="20"/>
                <w:lang w:eastAsia="de-DE"/>
              </w:rPr>
            </w:pPr>
          </w:p>
          <w:p w14:paraId="227BCCF3"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VMIReference</w:t>
            </w:r>
            <w:proofErr w:type="spellEnd"/>
          </w:p>
        </w:tc>
      </w:tr>
      <w:tr w:rsidR="000854DA" w:rsidRPr="007A6D70" w14:paraId="227BCCFE" w14:textId="77777777" w:rsidTr="00873E1A">
        <w:trPr>
          <w:cantSplit/>
          <w:trHeight w:val="318"/>
          <w:jc w:val="center"/>
        </w:trPr>
        <w:tc>
          <w:tcPr>
            <w:tcW w:w="1064" w:type="pct"/>
            <w:shd w:val="clear" w:color="auto" w:fill="92D050"/>
            <w:vAlign w:val="center"/>
          </w:tcPr>
          <w:p w14:paraId="227BCCF5"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cs="Arial"/>
                <w:bCs/>
                <w:sz w:val="16"/>
                <w:szCs w:val="20"/>
              </w:rPr>
              <w:t>asram:LineIdentifier</w:t>
            </w:r>
            <w:proofErr w:type="spellEnd"/>
          </w:p>
        </w:tc>
        <w:tc>
          <w:tcPr>
            <w:tcW w:w="436" w:type="pct"/>
            <w:shd w:val="clear" w:color="auto" w:fill="92D050"/>
            <w:vAlign w:val="center"/>
          </w:tcPr>
          <w:p w14:paraId="227BCCF6"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Numeric</w:t>
            </w:r>
          </w:p>
        </w:tc>
        <w:tc>
          <w:tcPr>
            <w:tcW w:w="400" w:type="pct"/>
            <w:shd w:val="clear" w:color="auto" w:fill="92D050"/>
            <w:vAlign w:val="center"/>
          </w:tcPr>
          <w:p w14:paraId="227BCCF7"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5</w:t>
            </w:r>
          </w:p>
        </w:tc>
        <w:tc>
          <w:tcPr>
            <w:tcW w:w="350" w:type="pct"/>
            <w:shd w:val="clear" w:color="auto" w:fill="92D050"/>
            <w:vAlign w:val="center"/>
          </w:tcPr>
          <w:p w14:paraId="227BCCF8"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CF9" w14:textId="77777777" w:rsidR="000854DA" w:rsidRPr="000854DA" w:rsidRDefault="000854DA" w:rsidP="003A5D58">
            <w:pPr>
              <w:spacing w:line="240" w:lineRule="auto"/>
              <w:rPr>
                <w:rFonts w:eastAsia="Times New Roman" w:cs="Arial"/>
                <w:color w:val="000000"/>
                <w:sz w:val="16"/>
                <w:szCs w:val="20"/>
                <w:lang w:val="de-DE" w:eastAsia="de-DE"/>
              </w:rPr>
            </w:pPr>
            <w:r w:rsidRPr="000854DA">
              <w:rPr>
                <w:rFonts w:eastAsia="Times New Roman" w:cs="Arial"/>
                <w:color w:val="000000"/>
                <w:sz w:val="16"/>
                <w:szCs w:val="20"/>
                <w:lang w:val="de-DE" w:eastAsia="de-DE"/>
              </w:rPr>
              <w:t>999</w:t>
            </w:r>
          </w:p>
        </w:tc>
        <w:tc>
          <w:tcPr>
            <w:tcW w:w="300" w:type="pct"/>
            <w:shd w:val="clear" w:color="auto" w:fill="92D050"/>
            <w:vAlign w:val="center"/>
          </w:tcPr>
          <w:p w14:paraId="227BCCFA"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CFB" w14:textId="77777777" w:rsidR="000854DA" w:rsidRPr="000854DA" w:rsidRDefault="000854DA" w:rsidP="003A5D58">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asram:TypeCode</w:t>
            </w:r>
            <w:proofErr w:type="spellEnd"/>
            <w:r w:rsidRPr="000854DA">
              <w:rPr>
                <w:rFonts w:eastAsia="Times New Roman" w:cs="Arial"/>
                <w:color w:val="000000"/>
                <w:sz w:val="16"/>
                <w:szCs w:val="20"/>
                <w:lang w:eastAsia="de-DE"/>
              </w:rPr>
              <w:t>” is equal to Value "78", the following assignment is valid:</w:t>
            </w:r>
          </w:p>
          <w:p w14:paraId="227BCCFC" w14:textId="77777777" w:rsidR="000854DA" w:rsidRPr="000854DA" w:rsidRDefault="000854DA" w:rsidP="003A5D58">
            <w:pPr>
              <w:spacing w:line="240" w:lineRule="auto"/>
              <w:rPr>
                <w:rFonts w:eastAsia="Times New Roman" w:cs="Arial"/>
                <w:color w:val="000000"/>
                <w:sz w:val="16"/>
                <w:szCs w:val="20"/>
                <w:lang w:eastAsia="de-DE"/>
              </w:rPr>
            </w:pPr>
          </w:p>
          <w:p w14:paraId="227BCCFD" w14:textId="77777777" w:rsidR="000854DA" w:rsidRPr="000854DA" w:rsidRDefault="000854DA" w:rsidP="003A5D58">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VMIItemReference</w:t>
            </w:r>
            <w:proofErr w:type="spellEnd"/>
          </w:p>
        </w:tc>
      </w:tr>
    </w:tbl>
    <w:p w14:paraId="227BCCFF" w14:textId="77777777" w:rsidR="008B7074" w:rsidRDefault="008B7074" w:rsidP="003A5D58"/>
    <w:p w14:paraId="227BCD00" w14:textId="77777777" w:rsidR="007C140B" w:rsidRPr="00ED0E85" w:rsidRDefault="00054CE7" w:rsidP="00ED0E85">
      <w:pPr>
        <w:pStyle w:val="berschrift4"/>
        <w:ind w:left="851" w:hanging="851"/>
        <w:rPr>
          <w:sz w:val="20"/>
          <w:szCs w:val="20"/>
        </w:rPr>
      </w:pPr>
      <w:bookmarkStart w:id="53" w:name="_Toc347491235"/>
      <w:proofErr w:type="spellStart"/>
      <w:proofErr w:type="gramStart"/>
      <w:r w:rsidRPr="00ED0E85">
        <w:rPr>
          <w:sz w:val="20"/>
          <w:szCs w:val="20"/>
        </w:rPr>
        <w:t>asram:</w:t>
      </w:r>
      <w:proofErr w:type="gramEnd"/>
      <w:r w:rsidRPr="00ED0E85">
        <w:rPr>
          <w:sz w:val="20"/>
          <w:szCs w:val="20"/>
        </w:rPr>
        <w:t>OriginalOrderReferencedCIReferencedDocument</w:t>
      </w:r>
      <w:bookmarkEnd w:id="53"/>
      <w:proofErr w:type="spellEnd"/>
    </w:p>
    <w:p w14:paraId="227BCD01" w14:textId="77777777" w:rsidR="003A5D58" w:rsidRPr="003A5D58" w:rsidRDefault="003A5D58" w:rsidP="003A5D58"/>
    <w:p w14:paraId="227BCD02" w14:textId="77777777" w:rsidR="00054CE7" w:rsidRPr="00054CE7" w:rsidRDefault="003A5D58" w:rsidP="00054CE7">
      <w:r>
        <w:rPr>
          <w:noProof/>
          <w:lang w:eastAsia="zh-TW"/>
        </w:rPr>
        <mc:AlternateContent>
          <mc:Choice Requires="wpg">
            <w:drawing>
              <wp:inline distT="0" distB="0" distL="0" distR="0" wp14:anchorId="227BCE35" wp14:editId="227BCE36">
                <wp:extent cx="7067550" cy="1645920"/>
                <wp:effectExtent l="0" t="0" r="19050" b="0"/>
                <wp:docPr id="6144" name="Gruppieren 6144"/>
                <wp:cNvGraphicFramePr/>
                <a:graphic xmlns:a="http://schemas.openxmlformats.org/drawingml/2006/main">
                  <a:graphicData uri="http://schemas.microsoft.com/office/word/2010/wordprocessingGroup">
                    <wpg:wgp>
                      <wpg:cNvGrpSpPr/>
                      <wpg:grpSpPr>
                        <a:xfrm>
                          <a:off x="0" y="0"/>
                          <a:ext cx="7067550" cy="1645920"/>
                          <a:chOff x="0" y="0"/>
                          <a:chExt cx="7067550" cy="1645920"/>
                        </a:xfrm>
                      </wpg:grpSpPr>
                      <wps:wsp>
                        <wps:cNvPr id="5738" name="Rectangle 7540"/>
                        <wps:cNvSpPr>
                          <a:spLocks noChangeArrowheads="1"/>
                        </wps:cNvSpPr>
                        <wps:spPr bwMode="auto">
                          <a:xfrm>
                            <a:off x="409575" y="571500"/>
                            <a:ext cx="3698240" cy="344805"/>
                          </a:xfrm>
                          <a:prstGeom prst="rect">
                            <a:avLst/>
                          </a:prstGeom>
                          <a:solidFill>
                            <a:srgbClr val="8DB3E2"/>
                          </a:solidFill>
                          <a:ln w="25400">
                            <a:solidFill>
                              <a:srgbClr val="000000"/>
                            </a:solidFill>
                            <a:miter lim="800000"/>
                            <a:headEnd/>
                            <a:tailEnd/>
                          </a:ln>
                        </wps:spPr>
                        <wps:txbx>
                          <w:txbxContent>
                            <w:p w14:paraId="227BCEF7" w14:textId="77777777" w:rsidR="007A3583" w:rsidRPr="008220D4" w:rsidRDefault="007A3583" w:rsidP="008220D4">
                              <w:pPr>
                                <w:rPr>
                                  <w:szCs w:val="20"/>
                                </w:rPr>
                              </w:pPr>
                              <w:proofErr w:type="spellStart"/>
                              <w:proofErr w:type="gramStart"/>
                              <w:r w:rsidRPr="008220D4">
                                <w:rPr>
                                  <w:rFonts w:cs="Arial"/>
                                  <w:b/>
                                  <w:bCs/>
                                  <w:szCs w:val="20"/>
                                </w:rPr>
                                <w:t>asram:</w:t>
                              </w:r>
                              <w:proofErr w:type="gramEnd"/>
                              <w:r w:rsidRPr="008220D4">
                                <w:rPr>
                                  <w:rFonts w:cs="Arial"/>
                                  <w:b/>
                                  <w:bCs/>
                                  <w:szCs w:val="20"/>
                                </w:rPr>
                                <w:t>OriginalOrderReferencedCIReferencedDocument</w:t>
                              </w:r>
                              <w:proofErr w:type="spellEnd"/>
                            </w:p>
                          </w:txbxContent>
                        </wps:txbx>
                        <wps:bodyPr rot="0" vert="horz" wrap="square" lIns="91440" tIns="45720" rIns="91440" bIns="45720" anchor="t" anchorCtr="0" upright="1">
                          <a:noAutofit/>
                        </wps:bodyPr>
                      </wps:wsp>
                      <wps:wsp>
                        <wps:cNvPr id="5741" name="AutoShape 7542"/>
                        <wps:cNvCnPr>
                          <a:cxnSpLocks noChangeShapeType="1"/>
                        </wps:cNvCnPr>
                        <wps:spPr bwMode="auto">
                          <a:xfrm>
                            <a:off x="449580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2" name="Rectangle 7543"/>
                        <wps:cNvSpPr>
                          <a:spLocks noChangeArrowheads="1"/>
                        </wps:cNvSpPr>
                        <wps:spPr bwMode="auto">
                          <a:xfrm>
                            <a:off x="4105275"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43" name="Rectangle 7544"/>
                        <wps:cNvSpPr>
                          <a:spLocks noChangeArrowheads="1"/>
                        </wps:cNvSpPr>
                        <wps:spPr bwMode="auto">
                          <a:xfrm>
                            <a:off x="4895850" y="561975"/>
                            <a:ext cx="1347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8" w14:textId="77777777" w:rsidR="007A3583" w:rsidRPr="002B48B9" w:rsidRDefault="007A3583" w:rsidP="00975622">
                              <w:proofErr w:type="spellStart"/>
                              <w:r w:rsidRPr="002B48B9">
                                <w:rPr>
                                  <w:rFonts w:cs="Arial"/>
                                  <w:bCs/>
                                  <w:szCs w:val="20"/>
                                  <w:lang w:val="de-DE"/>
                                </w:rPr>
                                <w:t>asram:LineIdentifier</w:t>
                              </w:r>
                              <w:proofErr w:type="spellEnd"/>
                            </w:p>
                          </w:txbxContent>
                        </wps:txbx>
                        <wps:bodyPr rot="0" vert="horz" wrap="square" lIns="91440" tIns="45720" rIns="91440" bIns="45720" anchor="t" anchorCtr="0" upright="1">
                          <a:noAutofit/>
                        </wps:bodyPr>
                      </wps:wsp>
                      <wps:wsp>
                        <wps:cNvPr id="5744" name="AutoShape 7545"/>
                        <wps:cNvCnPr>
                          <a:cxnSpLocks noChangeShapeType="1"/>
                        </wps:cNvCnPr>
                        <wps:spPr bwMode="auto">
                          <a:xfrm>
                            <a:off x="4305300" y="7524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5" name="AutoShape 7546"/>
                        <wps:cNvCnPr>
                          <a:cxnSpLocks noChangeShapeType="1"/>
                        </wps:cNvCnPr>
                        <wps:spPr bwMode="auto">
                          <a:xfrm>
                            <a:off x="4105275"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6" name="Rectangle 7547"/>
                        <wps:cNvSpPr>
                          <a:spLocks noChangeArrowheads="1"/>
                        </wps:cNvSpPr>
                        <wps:spPr bwMode="auto">
                          <a:xfrm>
                            <a:off x="4886325" y="0"/>
                            <a:ext cx="21812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9" w14:textId="77777777" w:rsidR="007A3583" w:rsidRPr="00F209FE" w:rsidRDefault="007A3583" w:rsidP="00975622">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5747" name="Rectangle 7548"/>
                        <wps:cNvSpPr>
                          <a:spLocks noChangeArrowheads="1"/>
                        </wps:cNvSpPr>
                        <wps:spPr bwMode="auto">
                          <a:xfrm>
                            <a:off x="4895850" y="1133475"/>
                            <a:ext cx="15595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EFA" w14:textId="77777777" w:rsidR="007A3583" w:rsidRPr="002B48B9" w:rsidRDefault="007A3583" w:rsidP="00975622">
                              <w:pPr>
                                <w:spacing w:line="240" w:lineRule="auto"/>
                              </w:pPr>
                              <w:proofErr w:type="spellStart"/>
                              <w:r w:rsidRPr="002B48B9">
                                <w:rPr>
                                  <w:rFonts w:cs="Arial"/>
                                  <w:bCs/>
                                  <w:szCs w:val="20"/>
                                  <w:lang w:val="de-DE"/>
                                </w:rPr>
                                <w:t>asram:SubLineIdentifier</w:t>
                              </w:r>
                              <w:proofErr w:type="spellEnd"/>
                            </w:p>
                          </w:txbxContent>
                        </wps:txbx>
                        <wps:bodyPr rot="0" vert="horz" wrap="square" lIns="91440" tIns="45720" rIns="91440" bIns="45720" anchor="t" anchorCtr="0" upright="1">
                          <a:noAutofit/>
                        </wps:bodyPr>
                      </wps:wsp>
                      <wps:wsp>
                        <wps:cNvPr id="5748" name="AutoShape 7549"/>
                        <wps:cNvCnPr>
                          <a:cxnSpLocks noChangeShapeType="1"/>
                        </wps:cNvCnPr>
                        <wps:spPr bwMode="auto">
                          <a:xfrm>
                            <a:off x="4505325"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9" name="AutoShape 7550"/>
                        <wps:cNvCnPr>
                          <a:cxnSpLocks noChangeShapeType="1"/>
                        </wps:cNvCnPr>
                        <wps:spPr bwMode="auto">
                          <a:xfrm>
                            <a:off x="4495800"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9" name="Rechteck 6139"/>
                        <wps:cNvSpPr>
                          <a:spLocks noChangeArrowheads="1"/>
                        </wps:cNvSpPr>
                        <wps:spPr bwMode="auto">
                          <a:xfrm>
                            <a:off x="0" y="6096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B" w14:textId="77777777" w:rsidR="007A3583" w:rsidRDefault="007A3583" w:rsidP="003A5D5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40" name="Rechteck 6140"/>
                        <wps:cNvSpPr>
                          <a:spLocks noChangeArrowheads="1"/>
                        </wps:cNvSpPr>
                        <wps:spPr bwMode="auto">
                          <a:xfrm>
                            <a:off x="4476750" y="1524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C" w14:textId="77777777" w:rsidR="007A3583" w:rsidRDefault="007A3583" w:rsidP="003A5D5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42" name="Rechteck 6142"/>
                        <wps:cNvSpPr>
                          <a:spLocks noChangeArrowheads="1"/>
                        </wps:cNvSpPr>
                        <wps:spPr bwMode="auto">
                          <a:xfrm>
                            <a:off x="4495800" y="7620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D" w14:textId="77777777" w:rsidR="007A3583" w:rsidRDefault="007A3583" w:rsidP="003A5D5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43" name="Rechteck 6143"/>
                        <wps:cNvSpPr>
                          <a:spLocks noChangeArrowheads="1"/>
                        </wps:cNvSpPr>
                        <wps:spPr bwMode="auto">
                          <a:xfrm>
                            <a:off x="4467225" y="13525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EFE" w14:textId="77777777" w:rsidR="007A3583" w:rsidRDefault="007A3583" w:rsidP="003A5D5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44" o:spid="_x0000_s1379" style="width:556.5pt;height:129.6pt;mso-position-horizontal-relative:char;mso-position-vertical-relative:line" coordsize="70675,16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">
                <v:rect id="Rectangle 7540" o:spid="_x0000_s1380" style="position:absolute;left:4095;top:5715;width:3698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Mu8MA&#10;AADdAAAADwAAAGRycy9kb3ducmV2LnhtbERPz2vCMBS+C/sfwhvsZlMdc65rFFEK4mGwbuD1rXlr&#10;is1LaaLt/OvNYeDx4/udr0fbigv1vnGsYJakIIgrpxuuFXx/FdMlCB+QNbaOScEfeVivHiY5ZtoN&#10;/EmXMtQihrDPUIEJocuk9JUhiz5xHXHkfl1vMUTY11L3OMRw28p5mi6kxYZjg8GOtoaqU3m2Cnbn&#10;oymuzvjDBzVX/YNu+zbfK/X0OG7eQQQaw138795rBS+vz3FufBOf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aMu8MAAADdAAAADwAAAAAAAAAAAAAAAACYAgAAZHJzL2Rv&#10;d25yZXYueG1sUEsFBgAAAAAEAAQA9QAAAIgDAAAAAA==&#10;" fillcolor="#8db3e2" strokeweight="2pt">
                  <v:textbox>
                    <w:txbxContent>
                      <w:p w14:paraId="227BCEF7" w14:textId="77777777" w:rsidR="007A3583" w:rsidRPr="008220D4" w:rsidRDefault="007A3583" w:rsidP="008220D4">
                        <w:pPr>
                          <w:rPr>
                            <w:szCs w:val="20"/>
                          </w:rPr>
                        </w:pPr>
                        <w:proofErr w:type="spellStart"/>
                        <w:proofErr w:type="gramStart"/>
                        <w:r w:rsidRPr="008220D4">
                          <w:rPr>
                            <w:rFonts w:cs="Arial"/>
                            <w:b/>
                            <w:bCs/>
                            <w:szCs w:val="20"/>
                          </w:rPr>
                          <w:t>asram:</w:t>
                        </w:r>
                        <w:proofErr w:type="gramEnd"/>
                        <w:r w:rsidRPr="008220D4">
                          <w:rPr>
                            <w:rFonts w:cs="Arial"/>
                            <w:b/>
                            <w:bCs/>
                            <w:szCs w:val="20"/>
                          </w:rPr>
                          <w:t>OriginalOrderReferencedCIReferencedDocument</w:t>
                        </w:r>
                        <w:proofErr w:type="spellEnd"/>
                      </w:p>
                    </w:txbxContent>
                  </v:textbox>
                </v:rect>
                <v:shape id="AutoShape 7542" o:spid="_x0000_s1381" type="#_x0000_t32" style="position:absolute;left:44958;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kBX8YAAADdAAAADwAAAGRycy9kb3ducmV2LnhtbESP3WrCQBSE7wt9h+UUvKsbJVaNrlIE&#10;UYQq/qC3h+wxCc2eDdk1xrd3CwUvh5n5hpnOW1OKhmpXWFbQ60YgiFOrC84UnI7LzxEI55E1lpZJ&#10;wYMczGfvb1NMtL3znpqDz0SAsEtQQe59lUjp0pwMuq6tiIN3tbVBH2SdSV3jPcBNKftR9CUNFhwW&#10;cqxokVP6e7gZBc3uvB0uq2a189k53m/i8QXNj1Kdj/Z7AsJT61/h//ZaKxgM4x78vQlPQM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pAV/GAAAA3QAAAA8AAAAAAAAA&#10;AAAAAAAAoQIAAGRycy9kb3ducmV2LnhtbFBLBQYAAAAABAAEAPkAAACUAwAAAAA=&#10;" strokeweight="2pt"/>
                <v:rect id="Rectangle 7543" o:spid="_x0000_s1382" style="position:absolute;left:41052;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48YA&#10;AADdAAAADwAAAGRycy9kb3ducmV2LnhtbESP3WoCMRSE7wt9h3AK3tVsl/rD1igiSAUpVG3vD5vT&#10;3aWbkzXJavTpm4Lg5TAz3zCzRTStOJHzjWUFL8MMBHFpdcOVgq/D+nkKwgdkja1lUnAhD4v548MM&#10;C23PvKPTPlQiQdgXqKAOoSuk9GVNBv3QdsTJ+7HOYEjSVVI7PCe4aWWeZWNpsOG0UGNHq5rK331v&#10;FHQfo/59cty66/e0/yxxG23Io1KDp7h8AxEohnv41t5oBaPJaw7/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k48YAAADdAAAADwAAAAAAAAAAAAAAAACYAgAAZHJz&#10;L2Rvd25yZXYueG1sUEsFBgAAAAAEAAQA9QAAAIsDAAAAAA==&#10;" strokeweight="2pt"/>
                <v:rect id="Rectangle 7544" o:spid="_x0000_s1383" style="position:absolute;left:48958;top:5619;width:1347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p7cYA&#10;AADdAAAADwAAAGRycy9kb3ducmV2LnhtbESPQWsCMRCF7wX/QxihF6nZbW2VrVHEUiye3G3pediM&#10;u0s3kyVJNf57UxB6fLx535u3XEfTixM531lWkE8zEMS11R03Cr4+3x8WIHxA1thbJgUX8rBeje6W&#10;WGh75pJOVWhEgrAvUEEbwlBI6euWDPqpHYiTd7TOYEjSNVI7PCe46eVjlr1Igx2nhhYH2rZU/1S/&#10;Jr2Rx/K72k0udm/fyi7XbnaIc6Xux3HzCiJQDP/Ht/SHVvA8nz3B35qEAL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Wp7cYAAADdAAAADwAAAAAAAAAAAAAAAACYAgAAZHJz&#10;L2Rvd25yZXYueG1sUEsFBgAAAAAEAAQA9QAAAIsDAAAAAA==&#10;" filled="f" fillcolor="#8db3e2" strokeweight="2pt">
                  <v:textbox>
                    <w:txbxContent>
                      <w:p w14:paraId="227BCEF8" w14:textId="77777777" w:rsidR="007A3583" w:rsidRPr="002B48B9" w:rsidRDefault="007A3583" w:rsidP="00975622">
                        <w:proofErr w:type="spellStart"/>
                        <w:r w:rsidRPr="002B48B9">
                          <w:rPr>
                            <w:rFonts w:cs="Arial"/>
                            <w:bCs/>
                            <w:szCs w:val="20"/>
                            <w:lang w:val="de-DE"/>
                          </w:rPr>
                          <w:t>asram:LineIdentifier</w:t>
                        </w:r>
                        <w:proofErr w:type="spellEnd"/>
                      </w:p>
                    </w:txbxContent>
                  </v:textbox>
                </v:rect>
                <v:shape id="AutoShape 7545" o:spid="_x0000_s1384" type="#_x0000_t32" style="position:absolute;left:43053;top:7524;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6ix8YAAADdAAAADwAAAGRycy9kb3ducmV2LnhtbESP3WrCQBSE7wXfYTmCd7qxpFWjq0hB&#10;lIIVf9DbQ/aYBLNnQ3aN6dt3hUIvh5n5hpkvW1OKhmpXWFYwGkYgiFOrC84UnE/rwQSE88gaS8uk&#10;4IccLBfdzhwTbZ98oOboMxEg7BJUkHtfJVK6NCeDbmgr4uDdbG3QB1lnUtf4DHBTyrco+pAGCw4L&#10;OVb0mVN6Pz6MgmZ/+R6vq2az99klPnzF0yuanVL9XruagfDU+v/wX3urFbyP4xheb8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eosfGAAAA3QAAAA8AAAAAAAAA&#10;AAAAAAAAoQIAAGRycy9kb3ducmV2LnhtbFBLBQYAAAAABAAEAPkAAACUAwAAAAA=&#10;" strokeweight="2pt"/>
                <v:shape id="AutoShape 7546" o:spid="_x0000_s1385" type="#_x0000_t32" style="position:absolute;left:41052;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HXMYAAADdAAAADwAAAGRycy9kb3ducmV2LnhtbESPQWvCQBSE7wX/w/IKvTWblmg0dZVS&#10;kEpBRVvi9ZF9TYLZtyG7jfHfdwXB4zAz3zDz5WAa0VPnassKXqIYBHFhdc2lgp/v1fMUhPPIGhvL&#10;pOBCDpaL0cMcM23PvKf+4EsRIOwyVFB532ZSuqIigy6yLXHwfm1n0AfZlVJ3eA5w08jXOJ5IgzWH&#10;hQpb+qioOB3+jIJ+l2/TVdt/7nyZJ/uvZHZEs1Hq6XF4fwPhafD38K291grGaTKG65vw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SB1zGAAAA3QAAAA8AAAAAAAAA&#10;AAAAAAAAoQIAAGRycy9kb3ducmV2LnhtbFBLBQYAAAAABAAEAPkAAACUAwAAAAA=&#10;" strokeweight="2pt"/>
                <v:rect id="Rectangle 7547" o:spid="_x0000_s1386" style="position:absolute;left:48863;width:218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IKdcYA&#10;AADdAAAADwAAAGRycy9kb3ducmV2LnhtbESPQWsCMRCF7wX/Qxihl6LZLVbL1iiiiKWn7lp6Hjbj&#10;7uJmsiRR479vCoUeH2/e9+Yt19H04krOd5YV5NMMBHFtdceNgq/jfvIKwgdkjb1lUnAnD+vV6GGJ&#10;hbY3LulahUYkCPsCFbQhDIWUvm7JoJ/agTh5J+sMhiRdI7XDW4KbXj5n2Vwa7Dg1tDjQtqX6XF1M&#10;eiOP5Xd1eLrbD7sru1y72WdcKPU4jps3EIFi+D/+S79rBS+L2Rx+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IKdcYAAADdAAAADwAAAAAAAAAAAAAAAACYAgAAZHJz&#10;L2Rvd25yZXYueG1sUEsFBgAAAAAEAAQA9QAAAIsDAAAAAA==&#10;" filled="f" fillcolor="#8db3e2" strokeweight="2pt">
                  <v:textbox>
                    <w:txbxContent>
                      <w:p w14:paraId="227BCEF9" w14:textId="77777777" w:rsidR="007A3583" w:rsidRPr="00F209FE" w:rsidRDefault="007A3583" w:rsidP="00975622">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v:textbox>
                </v:rect>
                <v:rect id="Rectangle 7548" o:spid="_x0000_s1387" style="position:absolute;left:48958;top:11334;width:1559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v7sYA&#10;AADdAAAADwAAAGRycy9kb3ducmV2LnhtbESPwWrDMBBE74X+g9hALyWRXdI6OFFCSSktPcVuyHmx&#10;NraJtTKSkih/XxUKPQ6z82ZntYlmEBdyvresIJ9lIIgbq3tuFey/36cLED4gaxwsk4Ibedis7+9W&#10;WGp75YoudWhFgrAvUUEXwlhK6ZuODPqZHYmTd7TOYEjStVI7vCa4GeRTlr1Igz2nhg5H2nbUnOqz&#10;SW/ksTrUH483+2Xfqj7Xbr6LhVIPk/i6BBEohv/jv/SnVvBczAv4XZMQ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6v7sYAAADdAAAADwAAAAAAAAAAAAAAAACYAgAAZHJz&#10;L2Rvd25yZXYueG1sUEsFBgAAAAAEAAQA9QAAAIsDAAAAAA==&#10;" filled="f" fillcolor="#8db3e2" strokeweight="2pt">
                  <v:textbox>
                    <w:txbxContent>
                      <w:p w14:paraId="227BCEFA" w14:textId="77777777" w:rsidR="007A3583" w:rsidRPr="002B48B9" w:rsidRDefault="007A3583" w:rsidP="00975622">
                        <w:pPr>
                          <w:spacing w:line="240" w:lineRule="auto"/>
                        </w:pPr>
                        <w:proofErr w:type="spellStart"/>
                        <w:r w:rsidRPr="002B48B9">
                          <w:rPr>
                            <w:rFonts w:cs="Arial"/>
                            <w:bCs/>
                            <w:szCs w:val="20"/>
                            <w:lang w:val="de-DE"/>
                          </w:rPr>
                          <w:t>asram:SubLineIdentifier</w:t>
                        </w:r>
                        <w:proofErr w:type="spellEnd"/>
                      </w:p>
                    </w:txbxContent>
                  </v:textbox>
                </v:rect>
                <v:shape id="AutoShape 7549" o:spid="_x0000_s1388" type="#_x0000_t32" style="position:absolute;left:45053;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OowsIAAADdAAAADwAAAGRycy9kb3ducmV2LnhtbERPy4rCMBTdC/5DuII7TZXOqNUoIsgM&#10;Ayo+0O2lubbF5qY0mdr5e7MYcHk478WqNaVoqHaFZQWjYQSCOLW64EzB5bwdTEE4j6yxtEwK/sjB&#10;atntLDDR9slHak4+EyGEXYIKcu+rREqX5mTQDW1FHLi7rQ36AOtM6hqfIdyUchxFn9JgwaEhx4o2&#10;OaWP069R0Byu+8m2ar4OPrvGx594dkOzU6rfa9dzEJ5a/xb/u7+1go9JHOaGN+EJ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OowsIAAADdAAAADwAAAAAAAAAAAAAA&#10;AAChAgAAZHJzL2Rvd25yZXYueG1sUEsFBgAAAAAEAAQA+QAAAJADAAAAAA==&#10;" strokeweight="2pt"/>
                <v:shape id="AutoShape 7550" o:spid="_x0000_s1389" type="#_x0000_t32" style="position:absolute;left:44958;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NWcYAAADdAAAADwAAAGRycy9kb3ducmV2LnhtbESPQWvCQBSE74L/YXlCb7ppSY3GrFIK&#10;0lJQ0ZZ4fWRfk9Ds25DdxvTfdwXB4zAz3zDZZjCN6KlztWUFj7MIBHFhdc2lgq/P7XQBwnlkjY1l&#10;UvBHDjbr8SjDVNsLH6k/+VIECLsUFVTet6mUrqjIoJvZljh437Yz6IPsSqk7vAS4aeRTFM2lwZrD&#10;QoUtvVZU/Jx+jYL+kO+Tbdu/HXyZx8ePeHlGs1PqYTK8rEB4Gvw9fGu/awXPSbyE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fDVnGAAAA3QAAAA8AAAAAAAAA&#10;AAAAAAAAoQIAAGRycy9kb3ducmV2LnhtbFBLBQYAAAAABAAEAPkAAACUAwAAAAA=&#10;" strokeweight="2pt"/>
                <v:rect id="Rechteck 6139" o:spid="_x0000_s1390" style="position:absolute;top:609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SeMYA&#10;AADdAAAADwAAAGRycy9kb3ducmV2LnhtbESPQWvCQBSE7wX/w/KEXkrdqCBtdBURxCCCGKvnR/Y1&#10;Cc2+jdltEv+9KxR6HGbmG2ax6k0lWmpcaVnBeBSBIM6sLjlX8HXevn+AcB5ZY2WZFNzJwWo5eFlg&#10;rG3HJ2pTn4sAYRejgsL7OpbSZQUZdCNbEwfv2zYGfZBNLnWDXYCbSk6iaCYNlhwWCqxpU1D2k/4a&#10;BV12bK/nw04e366J5Vty26SXvVKvw349B+Gp9//hv3aiFczG00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aSeMYAAADdAAAADwAAAAAAAAAAAAAAAACYAgAAZHJz&#10;L2Rvd25yZXYueG1sUEsFBgAAAAAEAAQA9QAAAIsDAAAAAA==&#10;" filled="f" stroked="f">
                  <v:textbox>
                    <w:txbxContent>
                      <w:p w14:paraId="227BCEFB" w14:textId="77777777" w:rsidR="007A3583" w:rsidRDefault="007A3583" w:rsidP="003A5D58">
                        <w:pPr>
                          <w:rPr>
                            <w:rFonts w:cs="Arial"/>
                            <w:b/>
                            <w:sz w:val="24"/>
                            <w:szCs w:val="24"/>
                            <w:lang w:val="de-DE"/>
                          </w:rPr>
                        </w:pPr>
                        <w:r>
                          <w:rPr>
                            <w:rFonts w:cs="Arial"/>
                            <w:b/>
                            <w:sz w:val="24"/>
                            <w:szCs w:val="24"/>
                            <w:lang w:val="de-DE"/>
                          </w:rPr>
                          <w:t>0..1</w:t>
                        </w:r>
                      </w:p>
                    </w:txbxContent>
                  </v:textbox>
                </v:rect>
                <v:rect id="Rechteck 6140" o:spid="_x0000_s1391" style="position:absolute;left:44767;top:152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pImMIA&#10;AADdAAAADwAAAGRycy9kb3ducmV2LnhtbERPTYvCMBC9C/sfwizsRTR1EZFqlEVYLCKIddfz0Ixt&#10;sZnUJrb135uD4PHxvpfr3lSipcaVlhVMxhEI4szqknMFf6ff0RyE88gaK8uk4EEO1quPwRJjbTs+&#10;Upv6XIQQdjEqKLyvYyldVpBBN7Y1ceAutjHoA2xyqRvsQrip5HcUzaTBkkNDgTVtCsqu6d0o6LJD&#10;ez7tt/IwPCeWb8ltk/7vlPr67H8WIDz1/i1+uROtYDaZhv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ikiYwgAAAN0AAAAPAAAAAAAAAAAAAAAAAJgCAABkcnMvZG93&#10;bnJldi54bWxQSwUGAAAAAAQABAD1AAAAhwMAAAAA&#10;" filled="f" stroked="f">
                  <v:textbox>
                    <w:txbxContent>
                      <w:p w14:paraId="227BCEFC" w14:textId="77777777" w:rsidR="007A3583" w:rsidRDefault="007A3583" w:rsidP="003A5D58">
                        <w:pPr>
                          <w:rPr>
                            <w:rFonts w:cs="Arial"/>
                            <w:b/>
                            <w:sz w:val="24"/>
                            <w:szCs w:val="24"/>
                            <w:lang w:val="de-DE"/>
                          </w:rPr>
                        </w:pPr>
                        <w:r>
                          <w:rPr>
                            <w:rFonts w:cs="Arial"/>
                            <w:b/>
                            <w:sz w:val="24"/>
                            <w:szCs w:val="24"/>
                            <w:lang w:val="de-DE"/>
                          </w:rPr>
                          <w:t>0..1</w:t>
                        </w:r>
                      </w:p>
                    </w:txbxContent>
                  </v:textbox>
                </v:rect>
                <v:rect id="Rechteck 6142" o:spid="_x0000_s1392" style="position:absolute;left:44958;top:762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zdM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Z+x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RzdMYAAADdAAAADwAAAAAAAAAAAAAAAACYAgAAZHJz&#10;L2Rvd25yZXYueG1sUEsFBgAAAAAEAAQA9QAAAIsDAAAAAA==&#10;" filled="f" stroked="f">
                  <v:textbox>
                    <w:txbxContent>
                      <w:p w14:paraId="227BCEFD" w14:textId="77777777" w:rsidR="007A3583" w:rsidRDefault="007A3583" w:rsidP="003A5D58">
                        <w:pPr>
                          <w:rPr>
                            <w:rFonts w:cs="Arial"/>
                            <w:b/>
                            <w:sz w:val="24"/>
                            <w:szCs w:val="24"/>
                            <w:lang w:val="de-DE"/>
                          </w:rPr>
                        </w:pPr>
                        <w:r>
                          <w:rPr>
                            <w:rFonts w:cs="Arial"/>
                            <w:b/>
                            <w:sz w:val="24"/>
                            <w:szCs w:val="24"/>
                            <w:lang w:val="de-DE"/>
                          </w:rPr>
                          <w:t>0..1</w:t>
                        </w:r>
                      </w:p>
                    </w:txbxContent>
                  </v:textbox>
                </v:rect>
                <v:rect id="Rechteck 6143" o:spid="_x0000_s1393" style="position:absolute;left:44672;top:1352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W78YA&#10;AADdAAAADwAAAGRycy9kb3ducmV2LnhtbESPQWvCQBSE7wX/w/KEXkrdqEV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jW78YAAADdAAAADwAAAAAAAAAAAAAAAACYAgAAZHJz&#10;L2Rvd25yZXYueG1sUEsFBgAAAAAEAAQA9QAAAIsDAAAAAA==&#10;" filled="f" stroked="f">
                  <v:textbox>
                    <w:txbxContent>
                      <w:p w14:paraId="227BCEFE" w14:textId="77777777" w:rsidR="007A3583" w:rsidRDefault="007A3583" w:rsidP="003A5D58">
                        <w:pPr>
                          <w:rPr>
                            <w:rFonts w:cs="Arial"/>
                            <w:b/>
                            <w:sz w:val="24"/>
                            <w:szCs w:val="24"/>
                            <w:lang w:val="de-DE"/>
                          </w:rPr>
                        </w:pPr>
                        <w:r>
                          <w:rPr>
                            <w:rFonts w:cs="Arial"/>
                            <w:b/>
                            <w:sz w:val="24"/>
                            <w:szCs w:val="24"/>
                            <w:lang w:val="de-DE"/>
                          </w:rPr>
                          <w:t>0..1</w:t>
                        </w:r>
                      </w:p>
                    </w:txbxContent>
                  </v:textbox>
                </v:rect>
                <w10:anchorlock/>
              </v:group>
            </w:pict>
          </mc:Fallback>
        </mc:AlternateContent>
      </w:r>
    </w:p>
    <w:p w14:paraId="227BCD03" w14:textId="77777777" w:rsidR="008220D4" w:rsidRDefault="008220D4" w:rsidP="00FD5C4A"/>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6239D4" w14:paraId="227BCD0B" w14:textId="77777777" w:rsidTr="000854DA">
        <w:trPr>
          <w:cantSplit/>
          <w:trHeight w:val="330"/>
          <w:tblHeader/>
        </w:trPr>
        <w:tc>
          <w:tcPr>
            <w:tcW w:w="1050" w:type="pct"/>
            <w:shd w:val="clear" w:color="auto" w:fill="FFFFCC"/>
            <w:noWrap/>
            <w:vAlign w:val="center"/>
            <w:hideMark/>
          </w:tcPr>
          <w:p w14:paraId="227BCD04" w14:textId="77777777" w:rsidR="000854DA" w:rsidRPr="000854DA" w:rsidRDefault="000854DA" w:rsidP="00FD5C4A">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noWrap/>
            <w:vAlign w:val="center"/>
            <w:hideMark/>
          </w:tcPr>
          <w:p w14:paraId="227BCD05" w14:textId="77777777" w:rsidR="000854DA" w:rsidRPr="000854DA" w:rsidRDefault="000854DA" w:rsidP="00FD5C4A">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noWrap/>
            <w:vAlign w:val="center"/>
            <w:hideMark/>
          </w:tcPr>
          <w:p w14:paraId="227BCD06" w14:textId="77777777" w:rsidR="000854DA" w:rsidRPr="000854DA" w:rsidRDefault="000854DA" w:rsidP="00FD5C4A">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noWrap/>
            <w:vAlign w:val="center"/>
            <w:hideMark/>
          </w:tcPr>
          <w:p w14:paraId="227BCD07" w14:textId="77777777" w:rsidR="000854DA" w:rsidRPr="000854DA" w:rsidRDefault="000854DA" w:rsidP="00FD5C4A">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noWrap/>
            <w:vAlign w:val="center"/>
            <w:hideMark/>
          </w:tcPr>
          <w:p w14:paraId="227BCD08" w14:textId="77777777" w:rsidR="000854DA" w:rsidRPr="000854DA" w:rsidRDefault="000854DA" w:rsidP="00FD5C4A">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noWrap/>
            <w:vAlign w:val="center"/>
            <w:hideMark/>
          </w:tcPr>
          <w:p w14:paraId="227BCD09" w14:textId="77777777" w:rsidR="000854DA" w:rsidRPr="000854DA" w:rsidRDefault="000854DA" w:rsidP="00FD5C4A">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0A" w14:textId="77777777" w:rsidR="000854DA" w:rsidRPr="000854DA" w:rsidRDefault="000854DA" w:rsidP="00FD5C4A">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6239D4" w14:paraId="227BCD13" w14:textId="77777777" w:rsidTr="00873E1A">
        <w:trPr>
          <w:cantSplit/>
          <w:trHeight w:val="315"/>
        </w:trPr>
        <w:tc>
          <w:tcPr>
            <w:tcW w:w="1050" w:type="pct"/>
            <w:shd w:val="clear" w:color="auto" w:fill="92D050"/>
            <w:noWrap/>
            <w:vAlign w:val="center"/>
            <w:hideMark/>
          </w:tcPr>
          <w:p w14:paraId="227BCD0C" w14:textId="77777777" w:rsidR="000854DA" w:rsidRPr="000854DA" w:rsidRDefault="000854DA" w:rsidP="009F35F8">
            <w:pPr>
              <w:spacing w:line="240" w:lineRule="auto"/>
              <w:rPr>
                <w:rFonts w:eastAsia="Times New Roman" w:cs="Arial"/>
                <w:color w:val="000000"/>
                <w:sz w:val="16"/>
                <w:szCs w:val="20"/>
                <w:highlight w:val="yellow"/>
                <w:lang w:val="de-DE" w:eastAsia="de-DE"/>
              </w:rPr>
            </w:pPr>
            <w:proofErr w:type="spellStart"/>
            <w:r w:rsidRPr="000854DA">
              <w:rPr>
                <w:rFonts w:cs="Arial"/>
                <w:bCs/>
                <w:sz w:val="16"/>
                <w:szCs w:val="20"/>
              </w:rPr>
              <w:t>asram:GlobalIdentificationIdentifier</w:t>
            </w:r>
            <w:proofErr w:type="spellEnd"/>
          </w:p>
        </w:tc>
        <w:tc>
          <w:tcPr>
            <w:tcW w:w="450" w:type="pct"/>
            <w:shd w:val="clear" w:color="auto" w:fill="92D050"/>
            <w:vAlign w:val="center"/>
            <w:hideMark/>
          </w:tcPr>
          <w:p w14:paraId="227BCD0D"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String</w:t>
            </w:r>
          </w:p>
        </w:tc>
        <w:tc>
          <w:tcPr>
            <w:tcW w:w="400" w:type="pct"/>
            <w:shd w:val="clear" w:color="auto" w:fill="92D050"/>
            <w:noWrap/>
            <w:vAlign w:val="center"/>
            <w:hideMark/>
          </w:tcPr>
          <w:p w14:paraId="227BCD0E"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35</w:t>
            </w:r>
          </w:p>
        </w:tc>
        <w:tc>
          <w:tcPr>
            <w:tcW w:w="350" w:type="pct"/>
            <w:shd w:val="clear" w:color="auto" w:fill="92D050"/>
            <w:noWrap/>
            <w:vAlign w:val="center"/>
            <w:hideMark/>
          </w:tcPr>
          <w:p w14:paraId="227BCD0F"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6</w:t>
            </w:r>
          </w:p>
        </w:tc>
        <w:tc>
          <w:tcPr>
            <w:tcW w:w="950" w:type="pct"/>
            <w:shd w:val="clear" w:color="auto" w:fill="92D050"/>
            <w:noWrap/>
            <w:vAlign w:val="center"/>
            <w:hideMark/>
          </w:tcPr>
          <w:p w14:paraId="227BCD10"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sz w:val="16"/>
              </w:rPr>
              <w:t>1460319</w:t>
            </w:r>
          </w:p>
        </w:tc>
        <w:tc>
          <w:tcPr>
            <w:tcW w:w="300" w:type="pct"/>
            <w:shd w:val="clear" w:color="auto" w:fill="92D050"/>
            <w:noWrap/>
            <w:vAlign w:val="center"/>
            <w:hideMark/>
          </w:tcPr>
          <w:p w14:paraId="227BCD11" w14:textId="77777777" w:rsidR="000854DA" w:rsidRPr="000854DA" w:rsidRDefault="000854DA" w:rsidP="00FD5C4A">
            <w:pPr>
              <w:spacing w:line="240" w:lineRule="auto"/>
              <w:rPr>
                <w:rFonts w:eastAsia="Times New Roman"/>
                <w:color w:val="000000"/>
                <w:sz w:val="16"/>
                <w:highlight w:val="yellow"/>
                <w:lang w:val="de-DE" w:eastAsia="de-DE"/>
              </w:rPr>
            </w:pPr>
            <w:r w:rsidRPr="000854DA">
              <w:rPr>
                <w:rFonts w:eastAsia="Times New Roman"/>
                <w:color w:val="000000"/>
                <w:sz w:val="16"/>
                <w:lang w:val="de-DE" w:eastAsia="de-DE"/>
              </w:rPr>
              <w:t>C</w:t>
            </w:r>
          </w:p>
        </w:tc>
        <w:tc>
          <w:tcPr>
            <w:tcW w:w="1500" w:type="pct"/>
            <w:shd w:val="clear" w:color="auto" w:fill="92D050"/>
            <w:vAlign w:val="center"/>
          </w:tcPr>
          <w:p w14:paraId="227BCD12" w14:textId="77777777" w:rsidR="000854DA" w:rsidRPr="000854DA" w:rsidRDefault="009F35F8" w:rsidP="00FD5C4A">
            <w:pPr>
              <w:spacing w:line="240" w:lineRule="auto"/>
              <w:rPr>
                <w:rFonts w:eastAsia="Times New Roman"/>
                <w:color w:val="000000"/>
                <w:sz w:val="16"/>
                <w:lang w:val="de-DE" w:eastAsia="de-DE"/>
              </w:rPr>
            </w:pPr>
            <w:proofErr w:type="spellStart"/>
            <w:r>
              <w:rPr>
                <w:rFonts w:eastAsia="Times New Roman"/>
                <w:color w:val="000000"/>
                <w:sz w:val="16"/>
                <w:lang w:val="de-DE" w:eastAsia="de-DE"/>
              </w:rPr>
              <w:t>PONumber</w:t>
            </w:r>
            <w:proofErr w:type="spellEnd"/>
          </w:p>
        </w:tc>
      </w:tr>
      <w:tr w:rsidR="000854DA" w:rsidRPr="006239D4" w14:paraId="227BCD1B" w14:textId="77777777" w:rsidTr="00873E1A">
        <w:trPr>
          <w:cantSplit/>
          <w:trHeight w:val="315"/>
        </w:trPr>
        <w:tc>
          <w:tcPr>
            <w:tcW w:w="1050" w:type="pct"/>
            <w:shd w:val="clear" w:color="auto" w:fill="92D050"/>
            <w:noWrap/>
            <w:vAlign w:val="center"/>
            <w:hideMark/>
          </w:tcPr>
          <w:p w14:paraId="227BCD14" w14:textId="77777777" w:rsidR="000854DA" w:rsidRPr="009F35F8" w:rsidRDefault="000854DA" w:rsidP="00FD5C4A">
            <w:pPr>
              <w:spacing w:line="240" w:lineRule="auto"/>
              <w:rPr>
                <w:sz w:val="16"/>
              </w:rPr>
            </w:pPr>
            <w:proofErr w:type="spellStart"/>
            <w:r w:rsidRPr="000854DA">
              <w:rPr>
                <w:rFonts w:cs="Arial"/>
                <w:bCs/>
                <w:sz w:val="16"/>
                <w:szCs w:val="20"/>
              </w:rPr>
              <w:t>asram:LineIdentifier</w:t>
            </w:r>
            <w:proofErr w:type="spellEnd"/>
          </w:p>
        </w:tc>
        <w:tc>
          <w:tcPr>
            <w:tcW w:w="450" w:type="pct"/>
            <w:shd w:val="clear" w:color="auto" w:fill="92D050"/>
            <w:vAlign w:val="center"/>
            <w:hideMark/>
          </w:tcPr>
          <w:p w14:paraId="227BCD15"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String</w:t>
            </w:r>
          </w:p>
        </w:tc>
        <w:tc>
          <w:tcPr>
            <w:tcW w:w="400" w:type="pct"/>
            <w:shd w:val="clear" w:color="auto" w:fill="92D050"/>
            <w:noWrap/>
            <w:vAlign w:val="center"/>
            <w:hideMark/>
          </w:tcPr>
          <w:p w14:paraId="227BCD16"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16</w:t>
            </w:r>
          </w:p>
        </w:tc>
        <w:tc>
          <w:tcPr>
            <w:tcW w:w="350" w:type="pct"/>
            <w:shd w:val="clear" w:color="auto" w:fill="92D050"/>
            <w:noWrap/>
            <w:vAlign w:val="center"/>
            <w:hideMark/>
          </w:tcPr>
          <w:p w14:paraId="227BCD17"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6</w:t>
            </w:r>
          </w:p>
        </w:tc>
        <w:tc>
          <w:tcPr>
            <w:tcW w:w="950" w:type="pct"/>
            <w:shd w:val="clear" w:color="auto" w:fill="92D050"/>
            <w:noWrap/>
            <w:vAlign w:val="center"/>
            <w:hideMark/>
          </w:tcPr>
          <w:p w14:paraId="227BCD18"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sz w:val="16"/>
              </w:rPr>
              <w:t>10</w:t>
            </w:r>
          </w:p>
        </w:tc>
        <w:tc>
          <w:tcPr>
            <w:tcW w:w="300" w:type="pct"/>
            <w:shd w:val="clear" w:color="auto" w:fill="92D050"/>
            <w:noWrap/>
            <w:vAlign w:val="center"/>
            <w:hideMark/>
          </w:tcPr>
          <w:p w14:paraId="227BCD19" w14:textId="77777777" w:rsidR="000854DA" w:rsidRPr="000854DA" w:rsidRDefault="000854DA" w:rsidP="00FD5C4A">
            <w:pPr>
              <w:spacing w:line="240" w:lineRule="auto"/>
              <w:rPr>
                <w:rFonts w:eastAsia="Times New Roman"/>
                <w:color w:val="000000"/>
                <w:sz w:val="16"/>
                <w:highlight w:val="yellow"/>
                <w:lang w:val="de-DE" w:eastAsia="de-DE"/>
              </w:rPr>
            </w:pPr>
            <w:r w:rsidRPr="000854DA">
              <w:rPr>
                <w:rFonts w:eastAsia="Times New Roman"/>
                <w:color w:val="000000"/>
                <w:sz w:val="16"/>
                <w:lang w:val="de-DE" w:eastAsia="de-DE"/>
              </w:rPr>
              <w:t>C</w:t>
            </w:r>
          </w:p>
        </w:tc>
        <w:tc>
          <w:tcPr>
            <w:tcW w:w="1500" w:type="pct"/>
            <w:shd w:val="clear" w:color="auto" w:fill="92D050"/>
            <w:vAlign w:val="center"/>
          </w:tcPr>
          <w:p w14:paraId="227BCD1A" w14:textId="77777777" w:rsidR="000854DA" w:rsidRPr="000854DA" w:rsidRDefault="000854DA" w:rsidP="009F35F8">
            <w:pPr>
              <w:spacing w:line="240" w:lineRule="auto"/>
              <w:rPr>
                <w:rFonts w:eastAsia="Times New Roman"/>
                <w:color w:val="000000"/>
                <w:sz w:val="16"/>
                <w:lang w:val="de-DE" w:eastAsia="de-DE"/>
              </w:rPr>
            </w:pPr>
            <w:proofErr w:type="spellStart"/>
            <w:r w:rsidRPr="000854DA">
              <w:rPr>
                <w:rFonts w:eastAsia="Times New Roman"/>
                <w:color w:val="000000"/>
                <w:sz w:val="16"/>
                <w:lang w:val="de-DE" w:eastAsia="de-DE"/>
              </w:rPr>
              <w:t>POItemNumber</w:t>
            </w:r>
            <w:proofErr w:type="spellEnd"/>
          </w:p>
        </w:tc>
      </w:tr>
      <w:tr w:rsidR="000854DA" w:rsidRPr="006239D4" w14:paraId="227BCD25" w14:textId="77777777" w:rsidTr="00873E1A">
        <w:trPr>
          <w:cantSplit/>
          <w:trHeight w:val="315"/>
        </w:trPr>
        <w:tc>
          <w:tcPr>
            <w:tcW w:w="1050" w:type="pct"/>
            <w:shd w:val="clear" w:color="auto" w:fill="92D050"/>
            <w:noWrap/>
            <w:vAlign w:val="center"/>
            <w:hideMark/>
          </w:tcPr>
          <w:p w14:paraId="227BCD1C" w14:textId="77777777" w:rsidR="000854DA" w:rsidRPr="009F35F8" w:rsidRDefault="009F35F8" w:rsidP="00FD5C4A">
            <w:pPr>
              <w:spacing w:line="240" w:lineRule="auto"/>
              <w:rPr>
                <w:sz w:val="16"/>
              </w:rPr>
            </w:pPr>
            <w:proofErr w:type="spellStart"/>
            <w:r>
              <w:rPr>
                <w:rFonts w:cs="Arial"/>
                <w:bCs/>
                <w:sz w:val="16"/>
                <w:szCs w:val="20"/>
              </w:rPr>
              <w:t>a</w:t>
            </w:r>
            <w:r w:rsidR="000854DA" w:rsidRPr="000854DA">
              <w:rPr>
                <w:rFonts w:cs="Arial"/>
                <w:bCs/>
                <w:sz w:val="16"/>
                <w:szCs w:val="20"/>
              </w:rPr>
              <w:t>sram:SubLineIdentifier</w:t>
            </w:r>
            <w:proofErr w:type="spellEnd"/>
          </w:p>
        </w:tc>
        <w:tc>
          <w:tcPr>
            <w:tcW w:w="450" w:type="pct"/>
            <w:shd w:val="clear" w:color="auto" w:fill="92D050"/>
            <w:vAlign w:val="center"/>
            <w:hideMark/>
          </w:tcPr>
          <w:p w14:paraId="227BCD1D"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Integer</w:t>
            </w:r>
          </w:p>
        </w:tc>
        <w:tc>
          <w:tcPr>
            <w:tcW w:w="400" w:type="pct"/>
            <w:shd w:val="clear" w:color="auto" w:fill="92D050"/>
            <w:noWrap/>
            <w:vAlign w:val="center"/>
            <w:hideMark/>
          </w:tcPr>
          <w:p w14:paraId="227BCD1E"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w:t>
            </w:r>
          </w:p>
        </w:tc>
        <w:tc>
          <w:tcPr>
            <w:tcW w:w="350" w:type="pct"/>
            <w:shd w:val="clear" w:color="auto" w:fill="92D050"/>
            <w:noWrap/>
            <w:vAlign w:val="center"/>
            <w:hideMark/>
          </w:tcPr>
          <w:p w14:paraId="227BCD1F"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rFonts w:eastAsia="Times New Roman" w:cs="Arial"/>
                <w:color w:val="000000"/>
                <w:sz w:val="16"/>
                <w:szCs w:val="20"/>
                <w:lang w:val="de-DE" w:eastAsia="de-DE"/>
              </w:rPr>
              <w:t>6</w:t>
            </w:r>
          </w:p>
        </w:tc>
        <w:tc>
          <w:tcPr>
            <w:tcW w:w="950" w:type="pct"/>
            <w:shd w:val="clear" w:color="auto" w:fill="92D050"/>
            <w:noWrap/>
            <w:vAlign w:val="center"/>
            <w:hideMark/>
          </w:tcPr>
          <w:p w14:paraId="227BCD20" w14:textId="77777777" w:rsidR="000854DA" w:rsidRPr="000854DA" w:rsidRDefault="000854DA" w:rsidP="00FD5C4A">
            <w:pPr>
              <w:spacing w:line="240" w:lineRule="auto"/>
              <w:rPr>
                <w:rFonts w:eastAsia="Times New Roman" w:cs="Arial"/>
                <w:color w:val="000000"/>
                <w:sz w:val="16"/>
                <w:szCs w:val="20"/>
                <w:highlight w:val="yellow"/>
                <w:lang w:val="de-DE" w:eastAsia="de-DE"/>
              </w:rPr>
            </w:pPr>
            <w:r w:rsidRPr="000854DA">
              <w:rPr>
                <w:sz w:val="16"/>
              </w:rPr>
              <w:t>546</w:t>
            </w:r>
          </w:p>
        </w:tc>
        <w:tc>
          <w:tcPr>
            <w:tcW w:w="300" w:type="pct"/>
            <w:shd w:val="clear" w:color="auto" w:fill="92D050"/>
            <w:noWrap/>
            <w:vAlign w:val="center"/>
            <w:hideMark/>
          </w:tcPr>
          <w:p w14:paraId="227BCD21" w14:textId="77777777" w:rsidR="000854DA" w:rsidRPr="000854DA" w:rsidRDefault="000854DA" w:rsidP="00FD5C4A">
            <w:pPr>
              <w:spacing w:line="240" w:lineRule="auto"/>
              <w:rPr>
                <w:rFonts w:eastAsia="Times New Roman"/>
                <w:color w:val="000000"/>
                <w:sz w:val="16"/>
                <w:highlight w:val="yellow"/>
                <w:lang w:val="de-DE" w:eastAsia="de-DE"/>
              </w:rPr>
            </w:pPr>
            <w:r w:rsidRPr="000854DA">
              <w:rPr>
                <w:rFonts w:eastAsia="Times New Roman"/>
                <w:color w:val="000000"/>
                <w:sz w:val="16"/>
                <w:lang w:val="de-DE" w:eastAsia="de-DE"/>
              </w:rPr>
              <w:t>C</w:t>
            </w:r>
          </w:p>
        </w:tc>
        <w:tc>
          <w:tcPr>
            <w:tcW w:w="1500" w:type="pct"/>
            <w:shd w:val="clear" w:color="auto" w:fill="92D050"/>
            <w:vAlign w:val="center"/>
          </w:tcPr>
          <w:p w14:paraId="227BCD22" w14:textId="77777777" w:rsidR="000854DA" w:rsidRPr="000F6703" w:rsidRDefault="000854DA" w:rsidP="00FD5C4A">
            <w:pPr>
              <w:spacing w:line="240" w:lineRule="auto"/>
              <w:rPr>
                <w:rFonts w:eastAsia="Times New Roman"/>
                <w:color w:val="000000"/>
                <w:sz w:val="16"/>
                <w:lang w:eastAsia="de-DE"/>
              </w:rPr>
            </w:pPr>
            <w:proofErr w:type="spellStart"/>
            <w:r w:rsidRPr="000F6703">
              <w:rPr>
                <w:rFonts w:eastAsia="Times New Roman"/>
                <w:color w:val="000000"/>
                <w:sz w:val="16"/>
                <w:lang w:eastAsia="de-DE"/>
              </w:rPr>
              <w:t>POScheduleNumber</w:t>
            </w:r>
            <w:proofErr w:type="spellEnd"/>
            <w:r w:rsidRPr="000F6703">
              <w:rPr>
                <w:rFonts w:eastAsia="Times New Roman"/>
                <w:color w:val="000000"/>
                <w:sz w:val="16"/>
                <w:lang w:eastAsia="de-DE"/>
              </w:rPr>
              <w:t xml:space="preserve">: </w:t>
            </w:r>
          </w:p>
          <w:p w14:paraId="227BCD23" w14:textId="77777777" w:rsidR="000854DA" w:rsidRPr="000F6703" w:rsidRDefault="000854DA" w:rsidP="00FD5C4A">
            <w:pPr>
              <w:spacing w:line="240" w:lineRule="auto"/>
              <w:rPr>
                <w:rFonts w:eastAsia="Times New Roman"/>
                <w:color w:val="000000"/>
                <w:sz w:val="16"/>
                <w:lang w:eastAsia="de-DE"/>
              </w:rPr>
            </w:pPr>
          </w:p>
          <w:p w14:paraId="227BCD24" w14:textId="77777777" w:rsidR="000854DA" w:rsidRPr="000854DA" w:rsidRDefault="000854DA" w:rsidP="009F35F8">
            <w:pPr>
              <w:spacing w:line="240" w:lineRule="auto"/>
              <w:rPr>
                <w:rFonts w:eastAsia="Times New Roman"/>
                <w:color w:val="000000"/>
                <w:sz w:val="16"/>
                <w:lang w:eastAsia="de-DE"/>
              </w:rPr>
            </w:pPr>
            <w:r w:rsidRPr="000854DA">
              <w:rPr>
                <w:rFonts w:eastAsia="Times New Roman"/>
                <w:color w:val="000000"/>
                <w:sz w:val="16"/>
                <w:lang w:eastAsia="de-DE"/>
              </w:rPr>
              <w:t xml:space="preserve">PO </w:t>
            </w:r>
            <w:proofErr w:type="spellStart"/>
            <w:r w:rsidRPr="000854DA">
              <w:rPr>
                <w:rFonts w:eastAsia="Times New Roman"/>
                <w:color w:val="000000"/>
                <w:sz w:val="16"/>
                <w:lang w:eastAsia="de-DE"/>
              </w:rPr>
              <w:t>ScheduleNumber</w:t>
            </w:r>
            <w:proofErr w:type="spellEnd"/>
            <w:r w:rsidRPr="000854DA">
              <w:rPr>
                <w:rFonts w:eastAsia="Times New Roman"/>
                <w:color w:val="000000"/>
                <w:sz w:val="16"/>
                <w:lang w:eastAsia="de-DE"/>
              </w:rPr>
              <w:t xml:space="preserve"> (Do not display the PO Schedule Number for VMI)</w:t>
            </w:r>
          </w:p>
        </w:tc>
      </w:tr>
    </w:tbl>
    <w:p w14:paraId="227BCD26" w14:textId="77777777" w:rsidR="00CD7A61" w:rsidRDefault="00CD7A61" w:rsidP="00CD7A61"/>
    <w:p w14:paraId="227BCD27" w14:textId="77777777" w:rsidR="00054CE7" w:rsidRPr="00ED0E85" w:rsidRDefault="00CD7A61" w:rsidP="00ED0E85">
      <w:pPr>
        <w:pStyle w:val="berschrift4"/>
        <w:ind w:left="851" w:hanging="851"/>
        <w:rPr>
          <w:sz w:val="20"/>
          <w:szCs w:val="20"/>
        </w:rPr>
      </w:pPr>
      <w:r>
        <w:br w:type="page"/>
      </w:r>
      <w:bookmarkStart w:id="54" w:name="_Toc347491236"/>
      <w:proofErr w:type="spellStart"/>
      <w:proofErr w:type="gramStart"/>
      <w:r w:rsidR="00953C55" w:rsidRPr="00ED0E85">
        <w:rPr>
          <w:sz w:val="20"/>
          <w:szCs w:val="20"/>
        </w:rPr>
        <w:t>asram:</w:t>
      </w:r>
      <w:proofErr w:type="gramEnd"/>
      <w:r w:rsidR="00953C55" w:rsidRPr="00ED0E85">
        <w:rPr>
          <w:sz w:val="20"/>
          <w:szCs w:val="20"/>
        </w:rPr>
        <w:t>SpecifiedCITradeBusinessFlag</w:t>
      </w:r>
      <w:bookmarkEnd w:id="54"/>
      <w:proofErr w:type="spellEnd"/>
      <w:r w:rsidR="00953C55" w:rsidRPr="00ED0E85">
        <w:rPr>
          <w:sz w:val="20"/>
          <w:szCs w:val="20"/>
        </w:rPr>
        <w:t xml:space="preserve">  </w:t>
      </w:r>
    </w:p>
    <w:p w14:paraId="227BCD28" w14:textId="77777777" w:rsidR="00EC46B9" w:rsidRPr="00EC46B9" w:rsidRDefault="00EC46B9" w:rsidP="00EC46B9"/>
    <w:p w14:paraId="227BCD29" w14:textId="77777777" w:rsidR="00953C55" w:rsidRDefault="00EC46B9" w:rsidP="00A07FC2">
      <w:pPr>
        <w:rPr>
          <w:b/>
          <w:bCs/>
          <w:sz w:val="30"/>
          <w:szCs w:val="30"/>
        </w:rPr>
      </w:pPr>
      <w:r>
        <w:rPr>
          <w:b/>
          <w:bCs/>
          <w:noProof/>
          <w:sz w:val="30"/>
          <w:szCs w:val="30"/>
          <w:lang w:eastAsia="zh-TW"/>
        </w:rPr>
        <mc:AlternateContent>
          <mc:Choice Requires="wpg">
            <w:drawing>
              <wp:inline distT="0" distB="0" distL="0" distR="0" wp14:anchorId="227BCE37" wp14:editId="227BCE38">
                <wp:extent cx="5585460" cy="1350645"/>
                <wp:effectExtent l="0" t="0" r="15240" b="1905"/>
                <wp:docPr id="6148" name="Gruppieren 6148"/>
                <wp:cNvGraphicFramePr/>
                <a:graphic xmlns:a="http://schemas.openxmlformats.org/drawingml/2006/main">
                  <a:graphicData uri="http://schemas.microsoft.com/office/word/2010/wordprocessingGroup">
                    <wpg:wgp>
                      <wpg:cNvGrpSpPr/>
                      <wpg:grpSpPr>
                        <a:xfrm>
                          <a:off x="0" y="0"/>
                          <a:ext cx="5585460" cy="1350645"/>
                          <a:chOff x="0" y="0"/>
                          <a:chExt cx="5585460" cy="1350645"/>
                        </a:xfrm>
                      </wpg:grpSpPr>
                      <wps:wsp>
                        <wps:cNvPr id="5727" name="AutoShape 7581"/>
                        <wps:cNvCnPr>
                          <a:cxnSpLocks noChangeShapeType="1"/>
                        </wps:cNvCnPr>
                        <wps:spPr bwMode="auto">
                          <a:xfrm>
                            <a:off x="36861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8" name="Rectangle 7582"/>
                        <wps:cNvSpPr>
                          <a:spLocks noChangeArrowheads="1"/>
                        </wps:cNvSpPr>
                        <wps:spPr bwMode="auto">
                          <a:xfrm>
                            <a:off x="400050" y="409575"/>
                            <a:ext cx="2889250" cy="344805"/>
                          </a:xfrm>
                          <a:prstGeom prst="rect">
                            <a:avLst/>
                          </a:prstGeom>
                          <a:solidFill>
                            <a:srgbClr val="8DB3E2"/>
                          </a:solidFill>
                          <a:ln w="25400">
                            <a:solidFill>
                              <a:srgbClr val="000000"/>
                            </a:solidFill>
                            <a:miter lim="800000"/>
                            <a:headEnd/>
                            <a:tailEnd/>
                          </a:ln>
                        </wps:spPr>
                        <wps:txbx>
                          <w:txbxContent>
                            <w:p w14:paraId="227BCEFF" w14:textId="77777777" w:rsidR="007A3583" w:rsidRPr="00EE728E" w:rsidRDefault="007A3583" w:rsidP="00A93466">
                              <w:pPr>
                                <w:spacing w:line="240" w:lineRule="auto"/>
                                <w:rPr>
                                  <w:b/>
                                  <w:szCs w:val="20"/>
                                </w:rPr>
                              </w:pPr>
                              <w:proofErr w:type="spellStart"/>
                              <w:proofErr w:type="gramStart"/>
                              <w:r w:rsidRPr="00EE728E">
                                <w:rPr>
                                  <w:rFonts w:cs="Arial"/>
                                  <w:b/>
                                  <w:bCs/>
                                  <w:szCs w:val="20"/>
                                </w:rPr>
                                <w:t>asram:</w:t>
                              </w:r>
                              <w:proofErr w:type="gramEnd"/>
                              <w:r w:rsidRPr="00EE728E">
                                <w:rPr>
                                  <w:b/>
                                  <w:szCs w:val="20"/>
                                </w:rPr>
                                <w:t>SpecifiedCITrade</w:t>
                              </w:r>
                              <w:r>
                                <w:rPr>
                                  <w:b/>
                                  <w:szCs w:val="20"/>
                                </w:rPr>
                                <w:t>Business</w:t>
                              </w:r>
                              <w:r w:rsidRPr="00EE728E">
                                <w:rPr>
                                  <w:b/>
                                  <w:szCs w:val="20"/>
                                </w:rPr>
                                <w:t>Flag</w:t>
                              </w:r>
                              <w:proofErr w:type="spellEnd"/>
                            </w:p>
                          </w:txbxContent>
                        </wps:txbx>
                        <wps:bodyPr rot="0" vert="horz" wrap="square" lIns="91440" tIns="45720" rIns="91440" bIns="45720" anchor="t" anchorCtr="0" upright="1">
                          <a:noAutofit/>
                        </wps:bodyPr>
                      </wps:wsp>
                      <wps:wsp>
                        <wps:cNvPr id="5729" name="Rectangle 7583"/>
                        <wps:cNvSpPr>
                          <a:spLocks noChangeArrowheads="1"/>
                        </wps:cNvSpPr>
                        <wps:spPr bwMode="auto">
                          <a:xfrm>
                            <a:off x="329565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30" name="Rectangle 7584"/>
                        <wps:cNvSpPr>
                          <a:spLocks noChangeArrowheads="1"/>
                        </wps:cNvSpPr>
                        <wps:spPr bwMode="auto">
                          <a:xfrm>
                            <a:off x="4086225" y="866775"/>
                            <a:ext cx="14992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00" w14:textId="77777777" w:rsidR="007A3583" w:rsidRPr="002A6D83" w:rsidRDefault="007A3583" w:rsidP="00A93466">
                              <w:pPr>
                                <w:spacing w:line="240" w:lineRule="auto"/>
                              </w:pPr>
                              <w:proofErr w:type="spellStart"/>
                              <w:r w:rsidRPr="002A6D83">
                                <w:rPr>
                                  <w:rFonts w:cs="Arial"/>
                                  <w:bCs/>
                                  <w:szCs w:val="20"/>
                                  <w:lang w:val="de-DE"/>
                                </w:rPr>
                                <w:t>asram:</w:t>
                              </w:r>
                              <w:r>
                                <w:rPr>
                                  <w:rFonts w:cs="Arial"/>
                                  <w:bCs/>
                                  <w:szCs w:val="20"/>
                                  <w:lang w:val="de-DE"/>
                                </w:rPr>
                                <w:t>Value</w:t>
                              </w:r>
                              <w:r w:rsidRPr="00EB319E">
                                <w:rPr>
                                  <w:rFonts w:cs="Arial"/>
                                  <w:bCs/>
                                  <w:szCs w:val="20"/>
                                  <w:lang w:val="de-DE"/>
                                </w:rPr>
                                <w:t>Indicator</w:t>
                              </w:r>
                              <w:proofErr w:type="spellEnd"/>
                            </w:p>
                          </w:txbxContent>
                        </wps:txbx>
                        <wps:bodyPr rot="0" vert="horz" wrap="square" lIns="91440" tIns="45720" rIns="91440" bIns="45720" anchor="t" anchorCtr="0" upright="1">
                          <a:noAutofit/>
                        </wps:bodyPr>
                      </wps:wsp>
                      <wps:wsp>
                        <wps:cNvPr id="5731" name="AutoShape 7585"/>
                        <wps:cNvCnPr>
                          <a:cxnSpLocks noChangeShapeType="1"/>
                        </wps:cNvCnPr>
                        <wps:spPr bwMode="auto">
                          <a:xfrm>
                            <a:off x="34956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2" name="AutoShape 7586"/>
                        <wps:cNvCnPr>
                          <a:cxnSpLocks noChangeShapeType="1"/>
                        </wps:cNvCnPr>
                        <wps:spPr bwMode="auto">
                          <a:xfrm>
                            <a:off x="32956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3" name="Rectangle 7587"/>
                        <wps:cNvSpPr>
                          <a:spLocks noChangeArrowheads="1"/>
                        </wps:cNvSpPr>
                        <wps:spPr bwMode="auto">
                          <a:xfrm>
                            <a:off x="4076700" y="0"/>
                            <a:ext cx="12788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01" w14:textId="77777777" w:rsidR="007A3583" w:rsidRPr="002A6D83" w:rsidRDefault="007A3583" w:rsidP="00A93466">
                              <w:pPr>
                                <w:spacing w:line="240" w:lineRule="auto"/>
                                <w:rPr>
                                  <w:szCs w:val="20"/>
                                </w:rPr>
                              </w:pPr>
                              <w:proofErr w:type="spellStart"/>
                              <w:r w:rsidRPr="002A6D83">
                                <w:rPr>
                                  <w:rFonts w:cs="Arial"/>
                                  <w:bCs/>
                                  <w:szCs w:val="20"/>
                                  <w:lang w:val="de-DE"/>
                                </w:rPr>
                                <w:t>asram:</w:t>
                              </w:r>
                              <w:r>
                                <w:rPr>
                                  <w:rFonts w:cs="Arial"/>
                                  <w:bCs/>
                                  <w:szCs w:val="20"/>
                                  <w:lang w:val="de-DE"/>
                                </w:rPr>
                                <w:t>Type</w:t>
                              </w:r>
                              <w:r w:rsidRPr="00EB319E">
                                <w:rPr>
                                  <w:rFonts w:cs="Arial"/>
                                  <w:bCs/>
                                  <w:szCs w:val="20"/>
                                  <w:lang w:val="de-DE"/>
                                </w:rPr>
                                <w:t>Code</w:t>
                              </w:r>
                              <w:proofErr w:type="spellEnd"/>
                            </w:p>
                          </w:txbxContent>
                        </wps:txbx>
                        <wps:bodyPr rot="0" vert="horz" wrap="square" lIns="91440" tIns="45720" rIns="91440" bIns="45720" anchor="t" anchorCtr="0" upright="1">
                          <a:noAutofit/>
                        </wps:bodyPr>
                      </wps:wsp>
                      <wps:wsp>
                        <wps:cNvPr id="5734" name="AutoShape 7588"/>
                        <wps:cNvCnPr>
                          <a:cxnSpLocks noChangeShapeType="1"/>
                        </wps:cNvCnPr>
                        <wps:spPr bwMode="auto">
                          <a:xfrm>
                            <a:off x="36861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5" name="AutoShape 7589"/>
                        <wps:cNvCnPr>
                          <a:cxnSpLocks noChangeShapeType="1"/>
                        </wps:cNvCnPr>
                        <wps:spPr bwMode="auto">
                          <a:xfrm>
                            <a:off x="36861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5" name="Rechteck 6145"/>
                        <wps:cNvSpPr>
                          <a:spLocks noChangeArrowheads="1"/>
                        </wps:cNvSpPr>
                        <wps:spPr bwMode="auto">
                          <a:xfrm>
                            <a:off x="3686175" y="1619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02" w14:textId="77777777" w:rsidR="007A3583" w:rsidRDefault="007A3583" w:rsidP="00EC46B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46" name="Rechteck 6146"/>
                        <wps:cNvSpPr>
                          <a:spLocks noChangeArrowheads="1"/>
                        </wps:cNvSpPr>
                        <wps:spPr bwMode="auto">
                          <a:xfrm>
                            <a:off x="3686175" y="10572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03" w14:textId="77777777" w:rsidR="007A3583" w:rsidRDefault="007A3583" w:rsidP="00EC46B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47" name="Rechteck 6147"/>
                        <wps:cNvSpPr>
                          <a:spLocks noChangeArrowheads="1"/>
                        </wps:cNvSpPr>
                        <wps:spPr bwMode="auto">
                          <a:xfrm>
                            <a:off x="0" y="4762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04" w14:textId="77777777" w:rsidR="007A3583" w:rsidRDefault="007A3583" w:rsidP="00EC46B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48" o:spid="_x0000_s1394" style="width:439.8pt;height:106.35pt;mso-position-horizontal-relative:char;mso-position-vertical-relative:line" coordsize="55854,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">
                <v:shape id="AutoShape 7581" o:spid="_x0000_s1395" type="#_x0000_t32" style="position:absolute;left:36861;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ZEMYAAADdAAAADwAAAGRycy9kb3ducmV2LnhtbESPQWvCQBSE70L/w/IEb2ajaFNTVykF&#10;UYQq2hKvj+xrEpp9G7JrjP/eLRR6HGbmG2a57k0tOmpdZVnBJIpBEOdWV1wo+PrcjF9AOI+ssbZM&#10;Cu7kYL16Giwx1fbGJ+rOvhABwi5FBaX3TSqly0sy6CLbEAfv27YGfZBtIXWLtwA3tZzG8bM0WHFY&#10;KLGh95Lyn/PVKOiO2SHZNN326ItsdtrPFhc0H0qNhv3bKwhPvf8P/7V3WsE8mSbw+yY8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T2RDGAAAA3QAAAA8AAAAAAAAA&#10;AAAAAAAAoQIAAGRycy9kb3ducmV2LnhtbFBLBQYAAAAABAAEAPkAAACUAwAAAAA=&#10;" strokeweight="2pt"/>
                <v:rect id="Rectangle 7582" o:spid="_x0000_s1396" style="position:absolute;left:4000;top:4095;width:288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aZsEA&#10;AADdAAAADwAAAGRycy9kb3ducmV2LnhtbERPTYvCMBC9C/6HMMLeNLWg7lajiCKIB8G6sNexGZti&#10;MylN1K6/3hwW9vh434tVZ2vxoNZXjhWMRwkI4sLpiksF3+fd8BOED8gaa8ek4Jc8rJb93gIz7Z58&#10;okceShFD2GeowITQZFL6wpBFP3INceSurrUYImxLqVt8xnBbyzRJptJixbHBYEMbQ8Utv1sF2/uP&#10;2b2c8YcjVS99Qbf5SvdKfQy69RxEoC78i//ce61gMkvj3Pg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vGmbBAAAA3QAAAA8AAAAAAAAAAAAAAAAAmAIAAGRycy9kb3du&#10;cmV2LnhtbFBLBQYAAAAABAAEAPUAAACGAwAAAAA=&#10;" fillcolor="#8db3e2" strokeweight="2pt">
                  <v:textbox>
                    <w:txbxContent>
                      <w:p w14:paraId="227BCEFF" w14:textId="77777777" w:rsidR="007A3583" w:rsidRPr="00EE728E" w:rsidRDefault="007A3583" w:rsidP="00A93466">
                        <w:pPr>
                          <w:spacing w:line="240" w:lineRule="auto"/>
                          <w:rPr>
                            <w:b/>
                            <w:szCs w:val="20"/>
                          </w:rPr>
                        </w:pPr>
                        <w:proofErr w:type="spellStart"/>
                        <w:proofErr w:type="gramStart"/>
                        <w:r w:rsidRPr="00EE728E">
                          <w:rPr>
                            <w:rFonts w:cs="Arial"/>
                            <w:b/>
                            <w:bCs/>
                            <w:szCs w:val="20"/>
                          </w:rPr>
                          <w:t>asram:</w:t>
                        </w:r>
                        <w:proofErr w:type="gramEnd"/>
                        <w:r w:rsidRPr="00EE728E">
                          <w:rPr>
                            <w:b/>
                            <w:szCs w:val="20"/>
                          </w:rPr>
                          <w:t>SpecifiedCITrade</w:t>
                        </w:r>
                        <w:r>
                          <w:rPr>
                            <w:b/>
                            <w:szCs w:val="20"/>
                          </w:rPr>
                          <w:t>Business</w:t>
                        </w:r>
                        <w:r w:rsidRPr="00EE728E">
                          <w:rPr>
                            <w:b/>
                            <w:szCs w:val="20"/>
                          </w:rPr>
                          <w:t>Flag</w:t>
                        </w:r>
                        <w:proofErr w:type="spellEnd"/>
                      </w:p>
                    </w:txbxContent>
                  </v:textbox>
                </v:rect>
                <v:rect id="Rectangle 7583" o:spid="_x0000_s1397" style="position:absolute;left:32956;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TTMsYA&#10;AADdAAAADwAAAGRycy9kb3ducmV2LnhtbESP3WoCMRSE7wXfIZxC7zTbBX+6NYoUxIIUqrb3h83p&#10;7tLNyTbJavTpTaHg5TAz3zCLVTStOJHzjWUFT+MMBHFpdcOVgs/jZjQH4QOyxtYyKbiQh9VyOFhg&#10;oe2Z93Q6hEokCPsCFdQhdIWUvqzJoB/bjjh539YZDEm6SmqH5wQ3rcyzbCoNNpwWauzotaby59Ab&#10;Bd37pN/Ofnfu+jXvP0rcRRvyqNTjQ1y/gAgUwz38337TCiaz/Bn+3q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5TTMsYAAADdAAAADwAAAAAAAAAAAAAAAACYAgAAZHJz&#10;L2Rvd25yZXYueG1sUEsFBgAAAAAEAAQA9QAAAIsDAAAAAA==&#10;" strokeweight="2pt"/>
                <v:rect id="Rectangle 7584" o:spid="_x0000_s1398" style="position:absolute;left:40862;top:8667;width:149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FE58UA&#10;AADdAAAADwAAAGRycy9kb3ducmV2LnhtbESPTU/DMAyG70j8h8hIXBBLC+xDZdmEQAjEiZZpZ6vx&#10;2orGqZKwZf8eH5A4Wq/fx4/X2+xGdaQQB88GylkBirj1duDOwO7r9XYFKiZki6NnMnCmCNvN5cUa&#10;K+tPXNOxSZ0SCMcKDfQpTZXWse3JYZz5iViygw8Ok4yh0zbgSeBu1HdFsdAOB5YLPU703FP73fw4&#10;0ShzvW/ebs7+w7/UQ2nDw2deGnN9lZ8eQSXK6X/5r/1uDcyX9+Iv3wgC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0UTnxQAAAN0AAAAPAAAAAAAAAAAAAAAAAJgCAABkcnMv&#10;ZG93bnJldi54bWxQSwUGAAAAAAQABAD1AAAAigMAAAAA&#10;" filled="f" fillcolor="#8db3e2" strokeweight="2pt">
                  <v:textbox>
                    <w:txbxContent>
                      <w:p w14:paraId="227BCF00" w14:textId="77777777" w:rsidR="007A3583" w:rsidRPr="002A6D83" w:rsidRDefault="007A3583" w:rsidP="00A93466">
                        <w:pPr>
                          <w:spacing w:line="240" w:lineRule="auto"/>
                        </w:pPr>
                        <w:proofErr w:type="spellStart"/>
                        <w:r w:rsidRPr="002A6D83">
                          <w:rPr>
                            <w:rFonts w:cs="Arial"/>
                            <w:bCs/>
                            <w:szCs w:val="20"/>
                            <w:lang w:val="de-DE"/>
                          </w:rPr>
                          <w:t>asram:</w:t>
                        </w:r>
                        <w:r>
                          <w:rPr>
                            <w:rFonts w:cs="Arial"/>
                            <w:bCs/>
                            <w:szCs w:val="20"/>
                            <w:lang w:val="de-DE"/>
                          </w:rPr>
                          <w:t>Value</w:t>
                        </w:r>
                        <w:r w:rsidRPr="00EB319E">
                          <w:rPr>
                            <w:rFonts w:cs="Arial"/>
                            <w:bCs/>
                            <w:szCs w:val="20"/>
                            <w:lang w:val="de-DE"/>
                          </w:rPr>
                          <w:t>Indicator</w:t>
                        </w:r>
                        <w:proofErr w:type="spellEnd"/>
                      </w:p>
                    </w:txbxContent>
                  </v:textbox>
                </v:rect>
                <v:shape id="AutoShape 7585" o:spid="_x0000_s1399" type="#_x0000_t32" style="position:absolute;left:34956;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9yIsYAAADdAAAADwAAAGRycy9kb3ducmV2LnhtbESP3WrCQBSE7wu+w3IE7+pGa6umriIF&#10;UQo2+IO9PWSPSTB7NmTXGN/eLRS8HGbmG2a2aE0pGqpdYVnBoB+BIE6tLjhTcDysXicgnEfWWFom&#10;BXdysJh3XmYYa3vjHTV7n4kAYRejgtz7KpbSpTkZdH1bEQfvbGuDPsg6k7rGW4CbUg6j6EMaLDgs&#10;5FjRV07pZX81Cprk9DNeVc068dlptPseTX/RbJXqddvlJwhPrX+G/9sbreB9/DaAvzfhCc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vciLGAAAA3QAAAA8AAAAAAAAA&#10;AAAAAAAAoQIAAGRycy9kb3ducmV2LnhtbFBLBQYAAAAABAAEAPkAAACUAwAAAAA=&#10;" strokeweight="2pt"/>
                <v:shape id="AutoShape 7586" o:spid="_x0000_s1400" type="#_x0000_t32" style="position:absolute;left:32956;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3sVcYAAADdAAAADwAAAGRycy9kb3ducmV2LnhtbESP3WrCQBSE74W+w3IKvdON/210lSKI&#10;ItSgLXp7yB6T0OzZkN3G+PauIPRymJlvmPmyNaVoqHaFZQX9XgSCOLW64EzBz/e6+w7CeWSNpWVS&#10;cCMHy8VLZ46xtlc+UHP0mQgQdjEqyL2vYildmpNB17MVcfAutjbog6wzqWu8Brgp5SCKJtJgwWEh&#10;x4pWOaW/xz+joElO++m6ajaJz06jw270cUbzpdTba/s5A+Gp9f/hZ3urFYynww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97FXGAAAA3QAAAA8AAAAAAAAA&#10;AAAAAAAAoQIAAGRycy9kb3ducmV2LnhtbFBLBQYAAAAABAAEAPkAAACUAwAAAAA=&#10;" strokeweight="2pt"/>
                <v:rect id="Rectangle 7587" o:spid="_x0000_s1401" style="position:absolute;left:40767;width:1278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akMYA&#10;AADdAAAADwAAAGRycy9kb3ducmV2LnhtbESPQWsCMRCF7wX/Qxihl6LZrW2VrVHEUiw9dVfxPGzG&#10;3aWbyZKkGv99IxR6fLx535u3XEfTizM531lWkE8zEMS11R03Cg7798kChA/IGnvLpOBKHtar0d0S&#10;C20vXNK5Co1IEPYFKmhDGAopfd2SQT+1A3HyTtYZDEm6RmqHlwQ3vXzMshdpsOPU0OJA25bq7+rH&#10;pDfyWB6r3cPVftq3ssu1e/qKc6Xux3HzCiJQDP/Hf+kPreB5PpvB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PakMYAAADdAAAADwAAAAAAAAAAAAAAAACYAgAAZHJz&#10;L2Rvd25yZXYueG1sUEsFBgAAAAAEAAQA9QAAAIsDAAAAAA==&#10;" filled="f" fillcolor="#8db3e2" strokeweight="2pt">
                  <v:textbox>
                    <w:txbxContent>
                      <w:p w14:paraId="227BCF01" w14:textId="77777777" w:rsidR="007A3583" w:rsidRPr="002A6D83" w:rsidRDefault="007A3583" w:rsidP="00A93466">
                        <w:pPr>
                          <w:spacing w:line="240" w:lineRule="auto"/>
                          <w:rPr>
                            <w:szCs w:val="20"/>
                          </w:rPr>
                        </w:pPr>
                        <w:proofErr w:type="spellStart"/>
                        <w:r w:rsidRPr="002A6D83">
                          <w:rPr>
                            <w:rFonts w:cs="Arial"/>
                            <w:bCs/>
                            <w:szCs w:val="20"/>
                            <w:lang w:val="de-DE"/>
                          </w:rPr>
                          <w:t>asram:</w:t>
                        </w:r>
                        <w:r>
                          <w:rPr>
                            <w:rFonts w:cs="Arial"/>
                            <w:bCs/>
                            <w:szCs w:val="20"/>
                            <w:lang w:val="de-DE"/>
                          </w:rPr>
                          <w:t>Type</w:t>
                        </w:r>
                        <w:r w:rsidRPr="00EB319E">
                          <w:rPr>
                            <w:rFonts w:cs="Arial"/>
                            <w:bCs/>
                            <w:szCs w:val="20"/>
                            <w:lang w:val="de-DE"/>
                          </w:rPr>
                          <w:t>Code</w:t>
                        </w:r>
                        <w:proofErr w:type="spellEnd"/>
                      </w:p>
                    </w:txbxContent>
                  </v:textbox>
                </v:rect>
                <v:shape id="AutoShape 7588" o:spid="_x0000_s1402" type="#_x0000_t32" style="position:absolute;left:36861;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RusYAAADdAAAADwAAAGRycy9kb3ducmV2LnhtbESPQWvCQBSE70L/w/IEb7qxxqqpqxRB&#10;lIIVrej1kX1NQrNvQ3aN8d+7BaHHYWa+YebL1pSiodoVlhUMBxEI4tTqgjMFp+91fwrCeWSNpWVS&#10;cCcHy8VLZ46Jtjc+UHP0mQgQdgkqyL2vEildmpNBN7AVcfB+bG3QB1lnUtd4C3BTytcoepMGCw4L&#10;OVa0yin9PV6NgmZ//pqsq2az99k5PnzGswuanVK9bvvxDsJT6//Dz/ZWKxhPRjH8vQ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Y0brGAAAA3QAAAA8AAAAAAAAA&#10;AAAAAAAAoQIAAGRycy9kb3ducmV2LnhtbFBLBQYAAAAABAAEAPkAAACUAwAAAAA=&#10;" strokeweight="2pt"/>
                <v:shape id="AutoShape 7589" o:spid="_x0000_s1403" type="#_x0000_t32" style="position:absolute;left:36861;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R0IccAAADdAAAADwAAAGRycy9kb3ducmV2LnhtbESPQWvCQBSE74L/YXlCb7qp1aqpq5SC&#10;VAo2GCW9PrKvSTD7NmS3Mf77bqHgcZiZb5j1tje16Kh1lWUFj5MIBHFudcWFgvNpN16CcB5ZY22Z&#10;FNzIwXYzHKwx1vbKR+pSX4gAYRejgtL7JpbS5SUZdBPbEAfv27YGfZBtIXWL1wA3tZxG0bM0WHFY&#10;KLGht5LyS/pjFHRJ9rnYNd174otsdvyYrb7QHJR6GPWvLyA89f4e/m/vtYL54mkO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VHQhxwAAAN0AAAAPAAAAAAAA&#10;AAAAAAAAAKECAABkcnMvZG93bnJldi54bWxQSwUGAAAAAAQABAD5AAAAlQMAAAAA&#10;" strokeweight="2pt"/>
                <v:rect id="Rechteck 6145" o:spid="_x0000_s1404" style="position:absolute;left:36861;top:161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rAMYA&#10;AADdAAAADwAAAGRycy9kb3ducmV2LnhtbESPQWvCQBSE7wX/w/KEXkrdKFZ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3rAMYAAADdAAAADwAAAAAAAAAAAAAAAACYAgAAZHJz&#10;L2Rvd25yZXYueG1sUEsFBgAAAAAEAAQA9QAAAIsDAAAAAA==&#10;" filled="f" stroked="f">
                  <v:textbox>
                    <w:txbxContent>
                      <w:p w14:paraId="227BCF02" w14:textId="77777777" w:rsidR="007A3583" w:rsidRDefault="007A3583" w:rsidP="00EC46B9">
                        <w:pPr>
                          <w:rPr>
                            <w:rFonts w:cs="Arial"/>
                            <w:b/>
                            <w:sz w:val="24"/>
                            <w:szCs w:val="24"/>
                            <w:lang w:val="de-DE"/>
                          </w:rPr>
                        </w:pPr>
                        <w:r>
                          <w:rPr>
                            <w:rFonts w:cs="Arial"/>
                            <w:b/>
                            <w:sz w:val="24"/>
                            <w:szCs w:val="24"/>
                            <w:lang w:val="de-DE"/>
                          </w:rPr>
                          <w:t>0..1</w:t>
                        </w:r>
                      </w:p>
                    </w:txbxContent>
                  </v:textbox>
                </v:rect>
                <v:rect id="Rechteck 6146" o:spid="_x0000_s1405" style="position:absolute;left:36861;top:1057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1d8YA&#10;AADdAAAADwAAAGRycy9kb3ducmV2LnhtbESP3WrCQBSE7wu+w3IEb4pulBIkuooI0lAK0vhzfcge&#10;k2D2bMxuk/Ttu4WCl8PMfMOst4OpRUetqywrmM8iEMS51RUXCs6nw3QJwnlkjbVlUvBDDrab0csa&#10;E217/qIu84UIEHYJKii9bxIpXV6SQTezDXHwbrY16INsC6lb7APc1HIRRbE0WHFYKLGhfUn5Pfs2&#10;Cvr82F1Pn+/y+HpNLT/Sxz67fCg1GQ+7FQhPg3+G/9upVhDP32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91d8YAAADdAAAADwAAAAAAAAAAAAAAAACYAgAAZHJz&#10;L2Rvd25yZXYueG1sUEsFBgAAAAAEAAQA9QAAAIsDAAAAAA==&#10;" filled="f" stroked="f">
                  <v:textbox>
                    <w:txbxContent>
                      <w:p w14:paraId="227BCF03" w14:textId="77777777" w:rsidR="007A3583" w:rsidRDefault="007A3583" w:rsidP="00EC46B9">
                        <w:pPr>
                          <w:rPr>
                            <w:rFonts w:cs="Arial"/>
                            <w:b/>
                            <w:sz w:val="24"/>
                            <w:szCs w:val="24"/>
                            <w:lang w:val="de-DE"/>
                          </w:rPr>
                        </w:pPr>
                        <w:r>
                          <w:rPr>
                            <w:rFonts w:cs="Arial"/>
                            <w:b/>
                            <w:sz w:val="24"/>
                            <w:szCs w:val="24"/>
                            <w:lang w:val="de-DE"/>
                          </w:rPr>
                          <w:t>0..1</w:t>
                        </w:r>
                      </w:p>
                    </w:txbxContent>
                  </v:textbox>
                </v:rect>
                <v:rect id="Rechteck 6147" o:spid="_x0000_s1406" style="position:absolute;top:476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Q7MYA&#10;AADdAAAADwAAAGRycy9kb3ducmV2LnhtbESPQWvCQBSE7wX/w/KEXkrdKGJ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PQ7MYAAADdAAAADwAAAAAAAAAAAAAAAACYAgAAZHJz&#10;L2Rvd25yZXYueG1sUEsFBgAAAAAEAAQA9QAAAIsDAAAAAA==&#10;" filled="f" stroked="f">
                  <v:textbox>
                    <w:txbxContent>
                      <w:p w14:paraId="227BCF04" w14:textId="77777777" w:rsidR="007A3583" w:rsidRDefault="007A3583" w:rsidP="00EC46B9">
                        <w:pPr>
                          <w:rPr>
                            <w:rFonts w:cs="Arial"/>
                            <w:b/>
                            <w:sz w:val="24"/>
                            <w:szCs w:val="24"/>
                            <w:lang w:val="de-DE"/>
                          </w:rPr>
                        </w:pPr>
                        <w:r>
                          <w:rPr>
                            <w:rFonts w:cs="Arial"/>
                            <w:b/>
                            <w:sz w:val="24"/>
                            <w:szCs w:val="24"/>
                            <w:lang w:val="de-DE"/>
                          </w:rPr>
                          <w:t>0..*</w:t>
                        </w:r>
                      </w:p>
                    </w:txbxContent>
                  </v:textbox>
                </v:rect>
                <w10:anchorlock/>
              </v:group>
            </w:pict>
          </mc:Fallback>
        </mc:AlternateContent>
      </w:r>
    </w:p>
    <w:p w14:paraId="227BCD2A" w14:textId="77777777" w:rsidR="00953C55" w:rsidRDefault="00953C55" w:rsidP="00EC46B9"/>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32" w14:textId="77777777" w:rsidTr="000854DA">
        <w:trPr>
          <w:cantSplit/>
          <w:trHeight w:val="329"/>
          <w:tblHeader/>
          <w:jc w:val="center"/>
        </w:trPr>
        <w:tc>
          <w:tcPr>
            <w:tcW w:w="1050" w:type="pct"/>
            <w:shd w:val="clear" w:color="auto" w:fill="FFFFCC"/>
            <w:vAlign w:val="center"/>
          </w:tcPr>
          <w:p w14:paraId="227BCD2B" w14:textId="77777777" w:rsidR="000854DA" w:rsidRPr="000854DA" w:rsidRDefault="000854DA" w:rsidP="00EC46B9">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2C" w14:textId="77777777" w:rsidR="000854DA" w:rsidRPr="000854DA" w:rsidRDefault="000854DA" w:rsidP="00EC46B9">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2D" w14:textId="77777777" w:rsidR="000854DA" w:rsidRPr="000854DA" w:rsidRDefault="000854DA" w:rsidP="00EC46B9">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2E" w14:textId="77777777" w:rsidR="000854DA" w:rsidRPr="000854DA" w:rsidRDefault="000854DA" w:rsidP="00EC46B9">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2F" w14:textId="77777777" w:rsidR="000854DA" w:rsidRPr="000854DA" w:rsidRDefault="000854DA" w:rsidP="00EC46B9">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30" w14:textId="77777777" w:rsidR="000854DA" w:rsidRPr="000854DA" w:rsidRDefault="000854DA" w:rsidP="00EC46B9">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31" w14:textId="77777777" w:rsidR="000854DA" w:rsidRPr="000854DA" w:rsidRDefault="000854DA" w:rsidP="00EC46B9">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3C" w14:textId="77777777" w:rsidTr="00873E1A">
        <w:trPr>
          <w:cantSplit/>
          <w:jc w:val="center"/>
        </w:trPr>
        <w:tc>
          <w:tcPr>
            <w:tcW w:w="1050" w:type="pct"/>
            <w:shd w:val="clear" w:color="auto" w:fill="92D050"/>
            <w:vAlign w:val="center"/>
          </w:tcPr>
          <w:p w14:paraId="227BCD33" w14:textId="77777777" w:rsidR="000854DA" w:rsidRPr="000854DA" w:rsidRDefault="000854DA" w:rsidP="00EC46B9">
            <w:pPr>
              <w:spacing w:line="240" w:lineRule="auto"/>
              <w:rPr>
                <w:rFonts w:eastAsia="Times New Roman" w:cs="Arial"/>
                <w:color w:val="000000"/>
                <w:sz w:val="16"/>
                <w:szCs w:val="20"/>
                <w:lang w:eastAsia="de-DE"/>
              </w:rPr>
            </w:pPr>
            <w:proofErr w:type="spellStart"/>
            <w:r w:rsidRPr="000854DA">
              <w:rPr>
                <w:rFonts w:cs="Arial"/>
                <w:bCs/>
                <w:sz w:val="16"/>
                <w:szCs w:val="20"/>
                <w:lang w:val="de-DE"/>
              </w:rPr>
              <w:t>asram:ValueIndicator</w:t>
            </w:r>
            <w:proofErr w:type="spellEnd"/>
          </w:p>
        </w:tc>
        <w:tc>
          <w:tcPr>
            <w:tcW w:w="450" w:type="pct"/>
            <w:shd w:val="clear" w:color="auto" w:fill="92D050"/>
            <w:vAlign w:val="center"/>
          </w:tcPr>
          <w:p w14:paraId="227BCD34"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Boolean</w:t>
            </w:r>
          </w:p>
        </w:tc>
        <w:tc>
          <w:tcPr>
            <w:tcW w:w="400" w:type="pct"/>
            <w:shd w:val="clear" w:color="auto" w:fill="92D050"/>
            <w:vAlign w:val="center"/>
          </w:tcPr>
          <w:p w14:paraId="227BCD35"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w:t>
            </w:r>
          </w:p>
        </w:tc>
        <w:tc>
          <w:tcPr>
            <w:tcW w:w="350" w:type="pct"/>
            <w:shd w:val="clear" w:color="auto" w:fill="92D050"/>
            <w:vAlign w:val="center"/>
          </w:tcPr>
          <w:p w14:paraId="227BCD36"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D37" w14:textId="77777777" w:rsidR="000854DA" w:rsidRPr="000854DA" w:rsidRDefault="000854DA" w:rsidP="00EC46B9">
            <w:pPr>
              <w:spacing w:line="240" w:lineRule="auto"/>
              <w:rPr>
                <w:rFonts w:eastAsia="Times New Roman" w:cs="Arial"/>
                <w:color w:val="000000"/>
                <w:sz w:val="16"/>
                <w:szCs w:val="20"/>
                <w:lang w:eastAsia="de-DE"/>
              </w:rPr>
            </w:pPr>
            <w:r w:rsidRPr="000854DA">
              <w:rPr>
                <w:rFonts w:cs="Arial"/>
                <w:sz w:val="16"/>
                <w:szCs w:val="20"/>
              </w:rPr>
              <w:t>true</w:t>
            </w:r>
          </w:p>
        </w:tc>
        <w:tc>
          <w:tcPr>
            <w:tcW w:w="300" w:type="pct"/>
            <w:shd w:val="clear" w:color="auto" w:fill="92D050"/>
            <w:vAlign w:val="center"/>
          </w:tcPr>
          <w:p w14:paraId="227BCD38"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D39"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asram:TypeCode</w:t>
            </w:r>
            <w:proofErr w:type="spellEnd"/>
            <w:r w:rsidRPr="000854DA">
              <w:rPr>
                <w:rFonts w:eastAsia="Times New Roman" w:cs="Arial"/>
                <w:color w:val="000000"/>
                <w:sz w:val="16"/>
                <w:szCs w:val="20"/>
                <w:lang w:eastAsia="de-DE"/>
              </w:rPr>
              <w:t>” is equal to Value "FD", the following assignment is valid:</w:t>
            </w:r>
          </w:p>
          <w:p w14:paraId="227BCD3A" w14:textId="77777777" w:rsidR="000854DA" w:rsidRPr="000854DA" w:rsidRDefault="000854DA" w:rsidP="00EC46B9">
            <w:pPr>
              <w:spacing w:line="240" w:lineRule="auto"/>
              <w:rPr>
                <w:rFonts w:eastAsia="Times New Roman" w:cs="Arial"/>
                <w:color w:val="000000"/>
                <w:sz w:val="16"/>
                <w:szCs w:val="20"/>
                <w:lang w:eastAsia="de-DE"/>
              </w:rPr>
            </w:pPr>
          </w:p>
          <w:p w14:paraId="227BCD3B" w14:textId="77777777" w:rsidR="000854DA" w:rsidRPr="000854DA" w:rsidRDefault="000854DA" w:rsidP="00EC46B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Final</w:t>
            </w:r>
            <w:r w:rsidR="00C05987">
              <w:rPr>
                <w:rFonts w:eastAsia="Times New Roman" w:cs="Arial"/>
                <w:color w:val="000000"/>
                <w:sz w:val="16"/>
                <w:szCs w:val="20"/>
                <w:lang w:eastAsia="de-DE"/>
              </w:rPr>
              <w:t xml:space="preserve"> </w:t>
            </w:r>
            <w:r w:rsidRPr="000854DA">
              <w:rPr>
                <w:rFonts w:eastAsia="Times New Roman" w:cs="Arial"/>
                <w:color w:val="000000"/>
                <w:sz w:val="16"/>
                <w:szCs w:val="20"/>
                <w:lang w:eastAsia="de-DE"/>
              </w:rPr>
              <w:t>Delivery</w:t>
            </w:r>
            <w:r w:rsidR="00C05987">
              <w:rPr>
                <w:rFonts w:eastAsia="Times New Roman" w:cs="Arial"/>
                <w:color w:val="000000"/>
                <w:sz w:val="16"/>
                <w:szCs w:val="20"/>
                <w:lang w:eastAsia="de-DE"/>
              </w:rPr>
              <w:t xml:space="preserve"> </w:t>
            </w:r>
            <w:r w:rsidRPr="000854DA">
              <w:rPr>
                <w:rFonts w:eastAsia="Times New Roman" w:cs="Arial"/>
                <w:color w:val="000000"/>
                <w:sz w:val="16"/>
                <w:szCs w:val="20"/>
                <w:lang w:eastAsia="de-DE"/>
              </w:rPr>
              <w:t>Flag</w:t>
            </w:r>
          </w:p>
        </w:tc>
      </w:tr>
    </w:tbl>
    <w:p w14:paraId="227BCD3D" w14:textId="77777777" w:rsidR="00A93466" w:rsidRDefault="00A93466" w:rsidP="00EC46B9"/>
    <w:p w14:paraId="227BCD3E" w14:textId="77777777" w:rsidR="00953C55" w:rsidRPr="00ED0E85" w:rsidRDefault="00953C55" w:rsidP="00ED0E85">
      <w:pPr>
        <w:pStyle w:val="berschrift4"/>
        <w:ind w:left="851" w:hanging="851"/>
        <w:rPr>
          <w:sz w:val="20"/>
          <w:szCs w:val="20"/>
        </w:rPr>
      </w:pPr>
      <w:r w:rsidRPr="00F9719B">
        <w:t xml:space="preserve">   </w:t>
      </w:r>
      <w:bookmarkStart w:id="55" w:name="_Toc347491237"/>
      <w:proofErr w:type="spellStart"/>
      <w:proofErr w:type="gramStart"/>
      <w:r w:rsidRPr="00ED0E85">
        <w:rPr>
          <w:sz w:val="20"/>
          <w:szCs w:val="20"/>
        </w:rPr>
        <w:t>asram:</w:t>
      </w:r>
      <w:proofErr w:type="gramEnd"/>
      <w:r w:rsidRPr="00ED0E85">
        <w:rPr>
          <w:sz w:val="20"/>
          <w:szCs w:val="20"/>
        </w:rPr>
        <w:t>BuyerCITradeParty</w:t>
      </w:r>
      <w:bookmarkEnd w:id="55"/>
      <w:proofErr w:type="spellEnd"/>
      <w:r w:rsidRPr="00ED0E85">
        <w:rPr>
          <w:sz w:val="20"/>
          <w:szCs w:val="20"/>
        </w:rPr>
        <w:t xml:space="preserve">  </w:t>
      </w:r>
    </w:p>
    <w:p w14:paraId="227BCD3F" w14:textId="77777777" w:rsidR="00953C55" w:rsidRDefault="00953C55" w:rsidP="00953C55"/>
    <w:p w14:paraId="227BCD40" w14:textId="77777777" w:rsidR="00953C55" w:rsidRPr="00953C55" w:rsidRDefault="00EC46B9" w:rsidP="00953C55">
      <w:r>
        <w:rPr>
          <w:noProof/>
          <w:lang w:eastAsia="zh-TW"/>
        </w:rPr>
        <mc:AlternateContent>
          <mc:Choice Requires="wpg">
            <w:drawing>
              <wp:inline distT="0" distB="0" distL="0" distR="0" wp14:anchorId="227BCE39" wp14:editId="227BCE3A">
                <wp:extent cx="5600700" cy="512445"/>
                <wp:effectExtent l="0" t="0" r="19050" b="1905"/>
                <wp:docPr id="6151" name="Gruppieren 6151"/>
                <wp:cNvGraphicFramePr/>
                <a:graphic xmlns:a="http://schemas.openxmlformats.org/drawingml/2006/main">
                  <a:graphicData uri="http://schemas.microsoft.com/office/word/2010/wordprocessingGroup">
                    <wpg:wgp>
                      <wpg:cNvGrpSpPr/>
                      <wpg:grpSpPr>
                        <a:xfrm>
                          <a:off x="0" y="0"/>
                          <a:ext cx="5600700" cy="512445"/>
                          <a:chOff x="0" y="0"/>
                          <a:chExt cx="5600700" cy="512445"/>
                        </a:xfrm>
                      </wpg:grpSpPr>
                      <wpg:grpSp>
                        <wpg:cNvPr id="5715" name="Group 6991"/>
                        <wpg:cNvGrpSpPr>
                          <a:grpSpLocks/>
                        </wpg:cNvGrpSpPr>
                        <wpg:grpSpPr bwMode="auto">
                          <a:xfrm>
                            <a:off x="5410200" y="95250"/>
                            <a:ext cx="190500" cy="166370"/>
                            <a:chOff x="6283" y="5431"/>
                            <a:chExt cx="300" cy="262"/>
                          </a:xfrm>
                        </wpg:grpSpPr>
                        <wps:wsp>
                          <wps:cNvPr id="5716" name="Rectangle 699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7" name="AutoShape 699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18" name="AutoShape 699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19" name="Rectangle 6955"/>
                        <wps:cNvSpPr>
                          <a:spLocks noChangeArrowheads="1"/>
                        </wps:cNvSpPr>
                        <wps:spPr bwMode="auto">
                          <a:xfrm>
                            <a:off x="266700" y="9525"/>
                            <a:ext cx="1969135" cy="344805"/>
                          </a:xfrm>
                          <a:prstGeom prst="rect">
                            <a:avLst/>
                          </a:prstGeom>
                          <a:solidFill>
                            <a:srgbClr val="8DB3E2"/>
                          </a:solidFill>
                          <a:ln w="25400">
                            <a:solidFill>
                              <a:srgbClr val="000000"/>
                            </a:solidFill>
                            <a:miter lim="800000"/>
                            <a:headEnd/>
                            <a:tailEnd/>
                          </a:ln>
                        </wps:spPr>
                        <wps:txbx>
                          <w:txbxContent>
                            <w:p w14:paraId="227BCF05" w14:textId="77777777" w:rsidR="007A3583" w:rsidRPr="00953C55" w:rsidRDefault="007A3583" w:rsidP="00953C55">
                              <w:pPr>
                                <w:spacing w:line="240" w:lineRule="auto"/>
                                <w:rPr>
                                  <w:b/>
                                  <w:szCs w:val="20"/>
                                </w:rPr>
                              </w:pPr>
                              <w:proofErr w:type="spellStart"/>
                              <w:proofErr w:type="gramStart"/>
                              <w:r w:rsidRPr="00953C55">
                                <w:rPr>
                                  <w:rFonts w:cs="Arial"/>
                                  <w:b/>
                                  <w:bCs/>
                                  <w:szCs w:val="20"/>
                                </w:rPr>
                                <w:t>asram:</w:t>
                              </w:r>
                              <w:proofErr w:type="gramEnd"/>
                              <w:r w:rsidRPr="00953C55">
                                <w:rPr>
                                  <w:b/>
                                  <w:bCs/>
                                  <w:szCs w:val="20"/>
                                </w:rPr>
                                <w:t>BuyerCITrade</w:t>
                              </w:r>
                              <w:r w:rsidRPr="00953C55">
                                <w:rPr>
                                  <w:b/>
                                  <w:szCs w:val="20"/>
                                </w:rPr>
                                <w:t>Party</w:t>
                              </w:r>
                              <w:proofErr w:type="spellEnd"/>
                              <w:r w:rsidRPr="00953C55">
                                <w:rPr>
                                  <w:b/>
                                  <w:szCs w:val="20"/>
                                </w:rPr>
                                <w:t xml:space="preserve">  </w:t>
                              </w:r>
                            </w:p>
                          </w:txbxContent>
                        </wps:txbx>
                        <wps:bodyPr rot="0" vert="horz" wrap="square" lIns="91440" tIns="45720" rIns="91440" bIns="45720" anchor="t" anchorCtr="0" upright="1">
                          <a:noAutofit/>
                        </wps:bodyPr>
                      </wps:wsp>
                      <wps:wsp>
                        <wps:cNvPr id="5720" name="AutoShape 6956"/>
                        <wps:cNvCnPr>
                          <a:cxnSpLocks noChangeShapeType="1"/>
                        </wps:cNvCnPr>
                        <wps:spPr bwMode="auto">
                          <a:xfrm>
                            <a:off x="24384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1" name="Rectangle 6958"/>
                        <wps:cNvSpPr>
                          <a:spLocks noChangeArrowheads="1"/>
                        </wps:cNvSpPr>
                        <wps:spPr bwMode="auto">
                          <a:xfrm>
                            <a:off x="3009900" y="0"/>
                            <a:ext cx="23926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06" w14:textId="77777777" w:rsidR="007A3583" w:rsidRPr="00C9342C" w:rsidRDefault="007A3583" w:rsidP="00953C55">
                              <w:pPr>
                                <w:spacing w:line="240" w:lineRule="auto"/>
                              </w:pPr>
                              <w:proofErr w:type="spellStart"/>
                              <w:proofErr w:type="gramStart"/>
                              <w:r>
                                <w:rPr>
                                  <w:rFonts w:cs="Arial"/>
                                  <w:bCs/>
                                  <w:szCs w:val="20"/>
                                </w:rPr>
                                <w:t>asram:</w:t>
                              </w:r>
                              <w:proofErr w:type="gramEnd"/>
                              <w:r>
                                <w:rPr>
                                  <w:rFonts w:cs="Arial"/>
                                  <w:bCs/>
                                  <w:szCs w:val="20"/>
                                </w:rPr>
                                <w:t>SpecifiedCILegal</w:t>
                              </w:r>
                              <w:r w:rsidRPr="00953C55">
                                <w:rPr>
                                  <w:rFonts w:cs="Arial"/>
                                  <w:bCs/>
                                  <w:szCs w:val="20"/>
                                </w:rPr>
                                <w:t>Organization</w:t>
                              </w:r>
                              <w:proofErr w:type="spellEnd"/>
                            </w:p>
                          </w:txbxContent>
                        </wps:txbx>
                        <wps:bodyPr rot="0" vert="horz" wrap="square" lIns="91440" tIns="45720" rIns="91440" bIns="45720" anchor="t" anchorCtr="0" upright="1">
                          <a:noAutofit/>
                        </wps:bodyPr>
                      </wps:wsp>
                      <wps:wsp>
                        <wps:cNvPr id="5722" name="Rectangle 6959"/>
                        <wps:cNvSpPr>
                          <a:spLocks noChangeArrowheads="1"/>
                        </wps:cNvSpPr>
                        <wps:spPr bwMode="auto">
                          <a:xfrm>
                            <a:off x="22479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23" name="AutoShape 6960"/>
                        <wps:cNvCnPr>
                          <a:cxnSpLocks noChangeShapeType="1"/>
                        </wps:cNvCnPr>
                        <wps:spPr bwMode="auto">
                          <a:xfrm>
                            <a:off x="22383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9" name="Rechteck 6149"/>
                        <wps:cNvSpPr>
                          <a:spLocks noChangeArrowheads="1"/>
                        </wps:cNvSpPr>
                        <wps:spPr bwMode="auto">
                          <a:xfrm>
                            <a:off x="0" y="28575"/>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07"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0" name="Rechteck 6150"/>
                        <wps:cNvSpPr>
                          <a:spLocks noChangeArrowheads="1"/>
                        </wps:cNvSpPr>
                        <wps:spPr bwMode="auto">
                          <a:xfrm>
                            <a:off x="2762250" y="219075"/>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08"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1" o:spid="_x0000_s1407" style="width:441pt;height:40.35pt;mso-position-horizontal-relative:char;mso-position-vertical-relative:line" coordsize="56007,5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">
                <v:group id="Group 6991" o:spid="_x0000_s1408" style="position:absolute;left:54102;top:95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vtycYAAADdAAAADwAAAGRycy9kb3ducmV2LnhtbESPT2vCQBTE7wW/w/KE&#10;3uomllSJriKi4kEK/gHx9sg+k2D2bciuSfz23UKhx2FmfsPMl72pREuNKy0riEcRCOLM6pJzBZfz&#10;9mMKwnlkjZVlUvAiB8vF4G2OqbYdH6k9+VwECLsUFRTe16mULivIoBvZmjh4d9sY9EE2udQNdgFu&#10;KjmOoi9psOSwUGBN64Kyx+lpFOw67Faf8aY9PO7r1+2cfF8PMSn1PuxXMxCeev8f/mvvtYJk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JxgAAAN0A&#10;AAAPAAAAAAAAAAAAAAAAAKoCAABkcnMvZG93bnJldi54bWxQSwUGAAAAAAQABAD6AAAAnQMAAAAA&#10;">
                  <v:rect id="Rectangle 6992" o:spid="_x0000_s140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N/cUA&#10;AADdAAAADwAAAGRycy9kb3ducmV2LnhtbESP3WoCMRSE7wu+QziCdzWr4A+rUUQoFaTQWr0/bI67&#10;i5uTNclq9OmbQqGXw8x8wyzX0TTiRs7XlhWMhhkI4sLqmksFx++31zkIH5A1NpZJwYM8rFe9lyXm&#10;2t75i26HUIoEYZ+jgiqENpfSFxUZ9EPbEifvbJ3BkKQrpXZ4T3DTyHGWTaXBmtNChS1tKyouh84o&#10;aD8m3fvsunfP07z7LHAfbRhHpQb9uFmACBTDf/ivvdMKJrPRF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439xQAAAN0AAAAPAAAAAAAAAAAAAAAAAJgCAABkcnMv&#10;ZG93bnJldi54bWxQSwUGAAAAAAQABAD1AAAAigMAAAAA&#10;" strokeweight="2pt"/>
                  <v:shape id="AutoShape 6993" o:spid="_x0000_s141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K+zsEAAADdAAAADwAAAGRycy9kb3ducmV2LnhtbESPQYvCMBSE74L/ITzBm6aKbqVrFBEW&#10;vNaVPT+aZ1tsXmqT2uy/N4LgcZiZb5jtPphGPKhztWUFi3kCgriwuuZSweX3Z7YB4TyyxsYyKfgn&#10;B/vdeLTFTNuBc3qcfSkihF2GCirv20xKV1Rk0M1tSxy9q+0M+ii7UuoOhwg3jVwmyZc0WHNcqLCl&#10;Y0XF7dwbBXl+L/96F4bD5hrS1UWvTNKflJpOwuEbhKfgP+F3+6QVrNNFCq838QnI3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0r7OwQAAAN0AAAAPAAAAAAAAAAAAAAAA&#10;AKECAABkcnMvZG93bnJldi54bWxQSwUGAAAAAAQABAD5AAAAjwMAAAAA&#10;" strokeweight="1.25pt"/>
                  <v:shape id="AutoShape 6994" o:spid="_x0000_s141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f0MsUAAADdAAAADwAAAGRycy9kb3ducmV2LnhtbERPTUvDQBC9F/wPywi9tZsUrBK7LUUr&#10;9GCFVHvwNmbHJDQ7G7LbJPbXOwfB4+N9rzaja1RPXag9G0jnCSjiwtuaSwMf7y+zB1AhIltsPJOB&#10;HwqwWd9MVphZP3BO/TGWSkI4ZGigirHNtA5FRQ7D3LfEwn37zmEU2JXadjhIuGv0IkmW2mHN0lBh&#10;S08VFefjxRm4uwxfn8uU8+1h93zKr33xdj69GjO9HbePoCKN8V/8595b8d2nMlfeyBP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Df0MsUAAADdAAAADwAAAAAAAAAA&#10;AAAAAAChAgAAZHJzL2Rvd25yZXYueG1sUEsFBgAAAAAEAAQA+QAAAJMDAAAAAA==&#10;" strokeweight="1.25pt"/>
                </v:group>
                <v:rect id="Rectangle 6955" o:spid="_x0000_s1412" style="position:absolute;left:2667;top:95;width:196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91QMYA&#10;AADdAAAADwAAAGRycy9kb3ducmV2LnhtbESPQWvCQBSE70L/w/IK3szGgG2NrqEoAemhUFvo9TX7&#10;zIZm34bsGqO/visIPQ4z8w2zLkbbioF63zhWME9SEMSV0w3XCr4+y9kLCB+QNbaOScGFPBSbh8ka&#10;c+3O/EHDIdQiQtjnqMCE0OVS+sqQRZ+4jjh6R9dbDFH2tdQ9niPctjJL0ydpseG4YLCjraHq93Cy&#10;Cnanb1NenfFv79Rc9Q+67TLbKzV9HF9XIAKN4T98b++1gsXzfAm3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91QMYAAADdAAAADwAAAAAAAAAAAAAAAACYAgAAZHJz&#10;L2Rvd25yZXYueG1sUEsFBgAAAAAEAAQA9QAAAIsDAAAAAA==&#10;" fillcolor="#8db3e2" strokeweight="2pt">
                  <v:textbox>
                    <w:txbxContent>
                      <w:p w14:paraId="227BCF05" w14:textId="77777777" w:rsidR="007A3583" w:rsidRPr="00953C55" w:rsidRDefault="007A3583" w:rsidP="00953C55">
                        <w:pPr>
                          <w:spacing w:line="240" w:lineRule="auto"/>
                          <w:rPr>
                            <w:b/>
                            <w:szCs w:val="20"/>
                          </w:rPr>
                        </w:pPr>
                        <w:proofErr w:type="spellStart"/>
                        <w:proofErr w:type="gramStart"/>
                        <w:r w:rsidRPr="00953C55">
                          <w:rPr>
                            <w:rFonts w:cs="Arial"/>
                            <w:b/>
                            <w:bCs/>
                            <w:szCs w:val="20"/>
                          </w:rPr>
                          <w:t>asram:</w:t>
                        </w:r>
                        <w:proofErr w:type="gramEnd"/>
                        <w:r w:rsidRPr="00953C55">
                          <w:rPr>
                            <w:b/>
                            <w:bCs/>
                            <w:szCs w:val="20"/>
                          </w:rPr>
                          <w:t>BuyerCITrade</w:t>
                        </w:r>
                        <w:r w:rsidRPr="00953C55">
                          <w:rPr>
                            <w:b/>
                            <w:szCs w:val="20"/>
                          </w:rPr>
                          <w:t>Party</w:t>
                        </w:r>
                        <w:proofErr w:type="spellEnd"/>
                        <w:r w:rsidRPr="00953C55">
                          <w:rPr>
                            <w:b/>
                            <w:szCs w:val="20"/>
                          </w:rPr>
                          <w:t xml:space="preserve">  </w:t>
                        </w:r>
                      </w:p>
                    </w:txbxContent>
                  </v:textbox>
                </v:rect>
                <v:shape id="AutoShape 6956" o:spid="_x0000_s1413" type="#_x0000_t32" style="position:absolute;left:24384;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pBZMIAAADdAAAADwAAAGRycy9kb3ducmV2LnhtbERPy4rCMBTdC/MP4Q6401TxMVajiCCK&#10;4IiO6PbSXNtic1OaWOvfm4Uwy8N5zxaNKURNlcstK+h1IxDEidU5pwrOf+vODwjnkTUWlknBixws&#10;5l+tGcbaPvlI9cmnIoSwi1FB5n0ZS+mSjAy6ri2JA3ezlUEfYJVKXeEzhJtC9qNoJA3mHBoyLGmV&#10;UXI/PYyC+nD5Ha/LenPw6WVw3A0mVzR7pdrfzXIKwlPj/8Uf91YrGI77YX94E56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pBZMIAAADdAAAADwAAAAAAAAAAAAAA&#10;AAChAgAAZHJzL2Rvd25yZXYueG1sUEsFBgAAAAAEAAQA+QAAAJADAAAAAA==&#10;" strokeweight="2pt"/>
                <v:rect id="Rectangle 6958" o:spid="_x0000_s1414" style="position:absolute;left:30099;width:239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3ocUA&#10;AADdAAAADwAAAGRycy9kb3ducmV2LnhtbESPQWsCMRCF7wX/QxjBS6nZFatlNYpUSktP7lp6Hjbj&#10;7uJmsiSpxn9vCoUeH2/e9+att9H04kLOd5YV5NMMBHFtdceNgq/j29MLCB+QNfaWScGNPGw3o4c1&#10;FtpeuaRLFRqRIOwLVNCGMBRS+rolg35qB+LknawzGJJ0jdQOrwluejnLsoU02HFqaHGg15bqc/Vj&#10;0ht5LL+r98eb/bT7ssu1mx/iUqnJOO5WIALF8H/8l/7QCp6Xsxx+1yQE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HehxQAAAN0AAAAPAAAAAAAAAAAAAAAAAJgCAABkcnMv&#10;ZG93bnJldi54bWxQSwUGAAAAAAQABAD1AAAAigMAAAAA&#10;" filled="f" fillcolor="#8db3e2" strokeweight="2pt">
                  <v:textbox>
                    <w:txbxContent>
                      <w:p w14:paraId="227BCF06" w14:textId="77777777" w:rsidR="007A3583" w:rsidRPr="00C9342C" w:rsidRDefault="007A3583" w:rsidP="00953C55">
                        <w:pPr>
                          <w:spacing w:line="240" w:lineRule="auto"/>
                        </w:pPr>
                        <w:proofErr w:type="spellStart"/>
                        <w:proofErr w:type="gramStart"/>
                        <w:r>
                          <w:rPr>
                            <w:rFonts w:cs="Arial"/>
                            <w:bCs/>
                            <w:szCs w:val="20"/>
                          </w:rPr>
                          <w:t>asram:</w:t>
                        </w:r>
                        <w:proofErr w:type="gramEnd"/>
                        <w:r>
                          <w:rPr>
                            <w:rFonts w:cs="Arial"/>
                            <w:bCs/>
                            <w:szCs w:val="20"/>
                          </w:rPr>
                          <w:t>SpecifiedCILegal</w:t>
                        </w:r>
                        <w:r w:rsidRPr="00953C55">
                          <w:rPr>
                            <w:rFonts w:cs="Arial"/>
                            <w:bCs/>
                            <w:szCs w:val="20"/>
                          </w:rPr>
                          <w:t>Organization</w:t>
                        </w:r>
                        <w:proofErr w:type="spellEnd"/>
                      </w:p>
                    </w:txbxContent>
                  </v:textbox>
                </v:rect>
                <v:rect id="Rectangle 6959" o:spid="_x0000_s1415" style="position:absolute;left:22479;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BBQ8UA&#10;AADdAAAADwAAAGRycy9kb3ducmV2LnhtbESP3WoCMRSE7wu+QziCdzXrgj+sRhGhtCCF1ur9YXPc&#10;XdycbJOsxj69KRR6OczMN8xqE00rruR8Y1nBZJyBIC6tbrhScPx6eV6A8AFZY2uZFNzJw2Y9eFph&#10;oe2NP+l6CJVIEPYFKqhD6AopfVmTQT+2HXHyztYZDEm6SmqHtwQ3rcyzbCYNNpwWauxoV1N5OfRG&#10;Qfc+7V/n33v3c1r0HyXuow15VGo0jNsliEAx/If/2m9awXSe5/D7Jj0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EFDxQAAAN0AAAAPAAAAAAAAAAAAAAAAAJgCAABkcnMv&#10;ZG93bnJldi54bWxQSwUGAAAAAAQABAD1AAAAigMAAAAA&#10;" strokeweight="2pt"/>
                <v:shape id="AutoShape 6960" o:spid="_x0000_s1416" type="#_x0000_t32" style="position:absolute;left:22383;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jfE8YAAADdAAAADwAAAGRycy9kb3ducmV2LnhtbESP3WrCQBSE74W+w3IKvdON/210lSKI&#10;ItSgLXp7yB6T0OzZkN3G+PauIPRymJlvmPmyNaVoqHaFZQX9XgSCOLW64EzBz/e6+w7CeWSNpWVS&#10;cCMHy8VLZ46xtlc+UHP0mQgQdjEqyL2vYildmpNB17MVcfAutjbog6wzqWu8Brgp5SCKJtJgwWEh&#10;x4pWOaW/xz+joElO++m6ajaJz06jw270cUbzpdTba/s5A+Gp9f/hZ3urFYyngy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o3xPGAAAA3QAAAA8AAAAAAAAA&#10;AAAAAAAAoQIAAGRycy9kb3ducmV2LnhtbFBLBQYAAAAABAAEAPkAAACUAwAAAAA=&#10;" strokeweight="2pt"/>
                <v:rect id="Rechteck 6149" o:spid="_x0000_s1417" style="position:absolute;top:285;width:22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ZEMYA&#10;AADdAAAADwAAAGRycy9kb3ducmV2LnhtbESPQWvCQBSE7wX/w/KE3uquNQ0aXaUIgULbQ1Xw+sg+&#10;k2D2bcyuSfrvu4VCj8PMfMNsdqNtRE+drx1rmM8UCOLCmZpLDadj/rQE4QOywcYxafgmD7vt5GGD&#10;mXEDf1F/CKWIEPYZaqhCaDMpfVGRRT9zLXH0Lq6zGKLsSmk6HCLcNvJZqVRarDkuVNjSvqLierhb&#10;DZgm5vZ5WXwc3+8prspR5S9npfXjdHxdgwg0hv/wX/vNaEjnyQp+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YZEMYAAADdAAAADwAAAAAAAAAAAAAAAACYAgAAZHJz&#10;L2Rvd25yZXYueG1sUEsFBgAAAAAEAAQA9QAAAIsDAAAAAA==&#10;" stroked="f">
                  <v:textbox>
                    <w:txbxContent>
                      <w:p w14:paraId="227BCF07"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v:textbox>
                </v:rect>
                <v:rect id="Rechteck 6150" o:spid="_x0000_s1418" style="position:absolute;left:27622;top:2190;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mUMMA&#10;AADdAAAADwAAAGRycy9kb3ducmV2LnhtbERPy2rCQBTdF/oPwy24qzNWDRozhiIIgu2iWnB7ydw8&#10;aOZOmplo/HtnUejycN5ZPtpWXKn3jWMNs6kCQVw403Cl4fu8f12B8AHZYOuYNNzJQ759fsowNe7G&#10;X3Q9hUrEEPYpaqhD6FIpfVGTRT91HXHkStdbDBH2lTQ93mK4beWbUom02HBsqLGjXU3Fz2mwGjBZ&#10;mN/Pcv5xPg4JrqtR7ZcXpfXkZXzfgAg0hn/xn/tgNCSzZdwf38Qn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UmUMMAAADdAAAADwAAAAAAAAAAAAAAAACYAgAAZHJzL2Rv&#10;d25yZXYueG1sUEsFBgAAAAAEAAQA9QAAAIgDAAAAAA==&#10;" stroked="f">
                  <v:textbox>
                    <w:txbxContent>
                      <w:p w14:paraId="227BCF08"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D41" w14:textId="77777777" w:rsidR="00953C55" w:rsidRDefault="00953C55" w:rsidP="00EC46B9"/>
    <w:p w14:paraId="227BCD42" w14:textId="77777777" w:rsidR="00953C55" w:rsidRDefault="00953C55" w:rsidP="00ED05F1">
      <w:pPr>
        <w:pStyle w:val="berschrift5"/>
      </w:pPr>
      <w:bookmarkStart w:id="56" w:name="_Toc347491238"/>
      <w:proofErr w:type="spellStart"/>
      <w:proofErr w:type="gramStart"/>
      <w:r w:rsidRPr="00953C55">
        <w:t>asram:</w:t>
      </w:r>
      <w:proofErr w:type="gramEnd"/>
      <w:r w:rsidR="00263387" w:rsidRPr="00263387">
        <w:t>SpecifiedCILegalOrganization</w:t>
      </w:r>
      <w:bookmarkEnd w:id="56"/>
      <w:proofErr w:type="spellEnd"/>
    </w:p>
    <w:p w14:paraId="227BCD43" w14:textId="77777777" w:rsidR="00953C55" w:rsidRDefault="00953C55" w:rsidP="00CD7A61"/>
    <w:p w14:paraId="227BCD44" w14:textId="77777777" w:rsidR="00953C55" w:rsidRDefault="00C05987" w:rsidP="00A07FC2">
      <w:pPr>
        <w:rPr>
          <w:b/>
          <w:bCs/>
          <w:sz w:val="30"/>
          <w:szCs w:val="30"/>
        </w:rPr>
      </w:pPr>
      <w:r>
        <w:rPr>
          <w:b/>
          <w:bCs/>
          <w:noProof/>
          <w:sz w:val="30"/>
          <w:szCs w:val="30"/>
          <w:lang w:eastAsia="zh-TW"/>
        </w:rPr>
        <mc:AlternateContent>
          <mc:Choice Requires="wpg">
            <w:drawing>
              <wp:inline distT="0" distB="0" distL="0" distR="0" wp14:anchorId="227BCE3B" wp14:editId="227BCE3C">
                <wp:extent cx="5530850" cy="483870"/>
                <wp:effectExtent l="0" t="0" r="12700" b="0"/>
                <wp:docPr id="6155" name="Gruppieren 6155"/>
                <wp:cNvGraphicFramePr/>
                <a:graphic xmlns:a="http://schemas.openxmlformats.org/drawingml/2006/main">
                  <a:graphicData uri="http://schemas.microsoft.com/office/word/2010/wordprocessingGroup">
                    <wpg:wgp>
                      <wpg:cNvGrpSpPr/>
                      <wpg:grpSpPr>
                        <a:xfrm>
                          <a:off x="0" y="0"/>
                          <a:ext cx="5530850" cy="483870"/>
                          <a:chOff x="0" y="0"/>
                          <a:chExt cx="5530850" cy="483870"/>
                        </a:xfrm>
                      </wpg:grpSpPr>
                      <wps:wsp>
                        <wps:cNvPr id="5708" name="Rectangle 7000"/>
                        <wps:cNvSpPr>
                          <a:spLocks noChangeArrowheads="1"/>
                        </wps:cNvSpPr>
                        <wps:spPr bwMode="auto">
                          <a:xfrm>
                            <a:off x="295275" y="0"/>
                            <a:ext cx="2560320" cy="344805"/>
                          </a:xfrm>
                          <a:prstGeom prst="rect">
                            <a:avLst/>
                          </a:prstGeom>
                          <a:solidFill>
                            <a:srgbClr val="8DB3E2"/>
                          </a:solidFill>
                          <a:ln w="25400">
                            <a:solidFill>
                              <a:srgbClr val="000000"/>
                            </a:solidFill>
                            <a:miter lim="800000"/>
                            <a:headEnd/>
                            <a:tailEnd/>
                          </a:ln>
                        </wps:spPr>
                        <wps:txbx>
                          <w:txbxContent>
                            <w:p w14:paraId="227BCF09" w14:textId="77777777" w:rsidR="007A3583" w:rsidRPr="00263387" w:rsidRDefault="007A3583" w:rsidP="00EC46B9">
                              <w:pPr>
                                <w:spacing w:line="240" w:lineRule="auto"/>
                                <w:rPr>
                                  <w:szCs w:val="20"/>
                                </w:rPr>
                              </w:pPr>
                              <w:proofErr w:type="spellStart"/>
                              <w:proofErr w:type="gramStart"/>
                              <w:r w:rsidRPr="00263387">
                                <w:rPr>
                                  <w:rFonts w:cs="Arial"/>
                                  <w:b/>
                                  <w:bCs/>
                                  <w:szCs w:val="20"/>
                                </w:rPr>
                                <w:t>asram:</w:t>
                              </w:r>
                              <w:proofErr w:type="gramEnd"/>
                              <w:r w:rsidRPr="00263387">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5709" name="AutoShape 7001"/>
                        <wps:cNvCnPr>
                          <a:cxnSpLocks noChangeShapeType="1"/>
                        </wps:cNvCnPr>
                        <wps:spPr bwMode="auto">
                          <a:xfrm>
                            <a:off x="30670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0" name="Rectangle 7003"/>
                        <wps:cNvSpPr>
                          <a:spLocks noChangeArrowheads="1"/>
                        </wps:cNvSpPr>
                        <wps:spPr bwMode="auto">
                          <a:xfrm>
                            <a:off x="3638550" y="0"/>
                            <a:ext cx="18923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0A" w14:textId="77777777" w:rsidR="007A3583" w:rsidRPr="00C9342C" w:rsidRDefault="007A3583" w:rsidP="00953C55">
                              <w:pPr>
                                <w:spacing w:line="240" w:lineRule="auto"/>
                              </w:pPr>
                              <w:proofErr w:type="spellStart"/>
                              <w:proofErr w:type="gramStart"/>
                              <w:r>
                                <w:rPr>
                                  <w:rFonts w:cs="Arial"/>
                                  <w:bCs/>
                                  <w:szCs w:val="20"/>
                                </w:rPr>
                                <w:t>asram:</w:t>
                              </w:r>
                              <w:proofErr w:type="gramEnd"/>
                              <w:r>
                                <w:rPr>
                                  <w:rFonts w:cs="Arial"/>
                                  <w:bCs/>
                                  <w:szCs w:val="20"/>
                                </w:rPr>
                                <w:t>Identification</w:t>
                              </w:r>
                              <w:r w:rsidRPr="00263387">
                                <w:rPr>
                                  <w:rFonts w:cs="Arial"/>
                                  <w:bCs/>
                                  <w:szCs w:val="20"/>
                                </w:rPr>
                                <w:t>Identifier</w:t>
                              </w:r>
                              <w:proofErr w:type="spellEnd"/>
                            </w:p>
                          </w:txbxContent>
                        </wps:txbx>
                        <wps:bodyPr rot="0" vert="horz" wrap="square" lIns="91440" tIns="45720" rIns="91440" bIns="45720" anchor="t" anchorCtr="0" upright="1">
                          <a:noAutofit/>
                        </wps:bodyPr>
                      </wps:wsp>
                      <wps:wsp>
                        <wps:cNvPr id="5711" name="Rectangle 7004"/>
                        <wps:cNvSpPr>
                          <a:spLocks noChangeArrowheads="1"/>
                        </wps:cNvSpPr>
                        <wps:spPr bwMode="auto">
                          <a:xfrm>
                            <a:off x="28670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2" name="AutoShape 7005"/>
                        <wps:cNvCnPr>
                          <a:cxnSpLocks noChangeShapeType="1"/>
                        </wps:cNvCnPr>
                        <wps:spPr bwMode="auto">
                          <a:xfrm>
                            <a:off x="28670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3" name="Rechteck 6153"/>
                        <wps:cNvSpPr>
                          <a:spLocks noChangeArrowheads="1"/>
                        </wps:cNvSpPr>
                        <wps:spPr bwMode="auto">
                          <a:xfrm>
                            <a:off x="0" y="47625"/>
                            <a:ext cx="293370" cy="293370"/>
                          </a:xfrm>
                          <a:prstGeom prst="rect">
                            <a:avLst/>
                          </a:prstGeom>
                          <a:noFill/>
                          <a:ln>
                            <a:noFill/>
                          </a:ln>
                          <a:extLst/>
                        </wps:spPr>
                        <wps:txbx>
                          <w:txbxContent>
                            <w:p w14:paraId="227BCF0B"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4" name="Rechteck 6154"/>
                        <wps:cNvSpPr>
                          <a:spLocks noChangeArrowheads="1"/>
                        </wps:cNvSpPr>
                        <wps:spPr bwMode="auto">
                          <a:xfrm>
                            <a:off x="3343275" y="190500"/>
                            <a:ext cx="293370" cy="293370"/>
                          </a:xfrm>
                          <a:prstGeom prst="rect">
                            <a:avLst/>
                          </a:prstGeom>
                          <a:noFill/>
                          <a:ln>
                            <a:noFill/>
                          </a:ln>
                          <a:extLst/>
                        </wps:spPr>
                        <wps:txbx>
                          <w:txbxContent>
                            <w:p w14:paraId="227BCF0C"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5" o:spid="_x0000_s1419" style="width:435.5pt;height:38.1pt;mso-position-horizontal-relative:char;mso-position-vertical-relative:line" coordsize="55308,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">
                <v:rect id="Rectangle 7000" o:spid="_x0000_s1420" style="position:absolute;left:2952;width:256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GBsEA&#10;AADdAAAADwAAAGRycy9kb3ducmV2LnhtbERPy4rCMBTdC/5DuMLsNFWYUWtTEQdBZjHgA9xem2tT&#10;bG5KE7Xj108WgsvDeWfLztbiTq2vHCsYjxIQxIXTFZcKjofNcAbCB2SNtWNS8Ecelnm/l2Gq3YN3&#10;dN+HUsQQ9ikqMCE0qZS+MGTRj1xDHLmLay2GCNtS6hYfMdzWcpIkX9JixbHBYENrQ8V1f7MKvm8n&#10;s3k6439+qXrqM7r1fLJV6mPQrRYgAnXhLX65t1rB5zSJc+Ob+AR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aRgbBAAAA3QAAAA8AAAAAAAAAAAAAAAAAmAIAAGRycy9kb3du&#10;cmV2LnhtbFBLBQYAAAAABAAEAPUAAACGAwAAAAA=&#10;" fillcolor="#8db3e2" strokeweight="2pt">
                  <v:textbox>
                    <w:txbxContent>
                      <w:p w14:paraId="227BCF09" w14:textId="77777777" w:rsidR="007A3583" w:rsidRPr="00263387" w:rsidRDefault="007A3583" w:rsidP="00EC46B9">
                        <w:pPr>
                          <w:spacing w:line="240" w:lineRule="auto"/>
                          <w:rPr>
                            <w:szCs w:val="20"/>
                          </w:rPr>
                        </w:pPr>
                        <w:proofErr w:type="spellStart"/>
                        <w:proofErr w:type="gramStart"/>
                        <w:r w:rsidRPr="00263387">
                          <w:rPr>
                            <w:rFonts w:cs="Arial"/>
                            <w:b/>
                            <w:bCs/>
                            <w:szCs w:val="20"/>
                          </w:rPr>
                          <w:t>asram:</w:t>
                        </w:r>
                        <w:proofErr w:type="gramEnd"/>
                        <w:r w:rsidRPr="00263387">
                          <w:rPr>
                            <w:rFonts w:cs="Arial"/>
                            <w:b/>
                            <w:bCs/>
                            <w:szCs w:val="20"/>
                          </w:rPr>
                          <w:t>SpecifiedCILegalOrganization</w:t>
                        </w:r>
                        <w:proofErr w:type="spellEnd"/>
                      </w:p>
                    </w:txbxContent>
                  </v:textbox>
                </v:rect>
                <v:shape id="AutoShape 7001" o:spid="_x0000_s1421" type="#_x0000_t32" style="position:absolute;left:30670;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W0mcUAAADdAAAADwAAAGRycy9kb3ducmV2LnhtbESP3YrCMBSE7xd8h3AE79ZUcVetRhFB&#10;FGEVf9DbQ3Nsi81JaWLtvr1ZWPBymJlvmOm8MYWoqXK5ZQW9bgSCOLE651TB+bT6HIFwHlljYZkU&#10;/JKD+az1McVY2ycfqD76VAQIuxgVZN6XsZQuycig69qSOHg3Wxn0QVap1BU+A9wUsh9F39JgzmEh&#10;w5KWGSX348MoqPeX3XBV1uu9Ty+Dw3YwvqL5UarTbhYTEJ4a/w7/tzdawdcwGsPfm/AE5O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3W0mcUAAADdAAAADwAAAAAAAAAA&#10;AAAAAAChAgAAZHJzL2Rvd25yZXYueG1sUEsFBgAAAAAEAAQA+QAAAJMDAAAAAA==&#10;" strokeweight="2pt"/>
                <v:rect id="Rectangle 7003" o:spid="_x0000_s1422" style="position:absolute;left:36385;width:189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Yh8UA&#10;AADdAAAADwAAAGRycy9kb3ducmV2LnhtbESPwUrDQBCG70LfYRnBi9hNRNsSuy1FEcVTk0rPQ3ZM&#10;gtnZsLu227d3DoLH4Z//m2/W2+xGdaIQB88GynkBirj1duDOwOfh9W4FKiZki6NnMnChCNvN7GqN&#10;lfVnrunUpE4JhGOFBvqUpkrr2PbkMM79RCzZlw8Ok4yh0zbgWeBu1PdFsdAOB5YLPU703FP73fw4&#10;0ShzfWzebi/+w7/UQ2nDwz4vjbm5zrsnUIly+l/+a79bA4/LUvz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BiHxQAAAN0AAAAPAAAAAAAAAAAAAAAAAJgCAABkcnMv&#10;ZG93bnJldi54bWxQSwUGAAAAAAQABAD1AAAAigMAAAAA&#10;" filled="f" fillcolor="#8db3e2" strokeweight="2pt">
                  <v:textbox>
                    <w:txbxContent>
                      <w:p w14:paraId="227BCF0A" w14:textId="77777777" w:rsidR="007A3583" w:rsidRPr="00C9342C" w:rsidRDefault="007A3583" w:rsidP="00953C55">
                        <w:pPr>
                          <w:spacing w:line="240" w:lineRule="auto"/>
                        </w:pPr>
                        <w:proofErr w:type="spellStart"/>
                        <w:proofErr w:type="gramStart"/>
                        <w:r>
                          <w:rPr>
                            <w:rFonts w:cs="Arial"/>
                            <w:bCs/>
                            <w:szCs w:val="20"/>
                          </w:rPr>
                          <w:t>asram:</w:t>
                        </w:r>
                        <w:proofErr w:type="gramEnd"/>
                        <w:r>
                          <w:rPr>
                            <w:rFonts w:cs="Arial"/>
                            <w:bCs/>
                            <w:szCs w:val="20"/>
                          </w:rPr>
                          <w:t>Identification</w:t>
                        </w:r>
                        <w:r w:rsidRPr="00263387">
                          <w:rPr>
                            <w:rFonts w:cs="Arial"/>
                            <w:bCs/>
                            <w:szCs w:val="20"/>
                          </w:rPr>
                          <w:t>Identifier</w:t>
                        </w:r>
                        <w:proofErr w:type="spellEnd"/>
                      </w:p>
                    </w:txbxContent>
                  </v:textbox>
                </v:rect>
                <v:rect id="Rectangle 7004" o:spid="_x0000_s1423" style="position:absolute;left:28670;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4VicUA&#10;AADdAAAADwAAAGRycy9kb3ducmV2LnhtbESP3WoCMRSE7wu+QzhC72p2BX/YGkWEoiBCq/b+sDnd&#10;Xbo52SZZTX16Uyh4OczMN8xiFU0rLuR8Y1lBPspAEJdWN1wpOJ/eXuYgfEDW2FomBb/kYbUcPC2w&#10;0PbKH3Q5hkokCPsCFdQhdIWUvqzJoB/Zjjh5X9YZDEm6SmqH1wQ3rRxn2VQabDgt1NjRpqby+9gb&#10;Bd1h0m9nP3t3+5z37yXuow3jqNTzMK5fQQSK4RH+b++0gsksz+H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hWJxQAAAN0AAAAPAAAAAAAAAAAAAAAAAJgCAABkcnMv&#10;ZG93bnJldi54bWxQSwUGAAAAAAQABAD1AAAAigMAAAAA&#10;" strokeweight="2pt"/>
                <v:shape id="AutoShape 7005" o:spid="_x0000_s1424" type="#_x0000_t32" style="position:absolute;left:28670;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iwNcUAAADdAAAADwAAAGRycy9kb3ducmV2LnhtbESP3YrCMBSE7wXfIZwF7zRV/NtqFBFk&#10;lwUVddHbQ3O2LTYnpYm1vv1GELwcZuYbZr5sTCFqqlxuWUG/F4EgTqzOOVXwe9p0pyCcR9ZYWCYF&#10;D3KwXLRbc4y1vfOB6qNPRYCwi1FB5n0ZS+mSjAy6ni2Jg/dnK4M+yCqVusJ7gJtCDqJoLA3mHBYy&#10;LGmdUXI93oyCen/eTTZl/bX36Xl4+Bl+XtBslep8NKsZCE+Nf4df7W+tYDTpD+D5Jjw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iwNcUAAADdAAAADwAAAAAAAAAA&#10;AAAAAAChAgAAZHJzL2Rvd25yZXYueG1sUEsFBgAAAAAEAAQA+QAAAJMDAAAAAA==&#10;" strokeweight="2pt"/>
                <v:rect id="Rechteck 6153" o:spid="_x0000_s1425" style="position:absolute;top:476;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AMsYA&#10;AADdAAAADwAAAGRycy9kb3ducmV2LnhtbESPQWvCQBSE7wX/w/KEXkrdqFR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FAMsYAAADdAAAADwAAAAAAAAAAAAAAAACYAgAAZHJz&#10;L2Rvd25yZXYueG1sUEsFBgAAAAAEAAQA9QAAAIsDAAAAAA==&#10;" filled="f" stroked="f">
                  <v:textbox>
                    <w:txbxContent>
                      <w:p w14:paraId="227BCF0B" w14:textId="77777777" w:rsidR="007A3583" w:rsidRDefault="007A3583" w:rsidP="00EC46B9">
                        <w:pPr>
                          <w:rPr>
                            <w:rFonts w:cs="Arial"/>
                            <w:b/>
                            <w:color w:val="C00000"/>
                            <w:sz w:val="24"/>
                            <w:szCs w:val="24"/>
                            <w:lang w:val="de-DE"/>
                          </w:rPr>
                        </w:pPr>
                        <w:r>
                          <w:rPr>
                            <w:rFonts w:cs="Arial"/>
                            <w:b/>
                            <w:color w:val="C00000"/>
                            <w:sz w:val="24"/>
                            <w:szCs w:val="24"/>
                            <w:lang w:val="de-DE"/>
                          </w:rPr>
                          <w:t>1</w:t>
                        </w:r>
                      </w:p>
                    </w:txbxContent>
                  </v:textbox>
                </v:rect>
                <v:rect id="Rechteck 6154" o:spid="_x0000_s1426" style="position:absolute;left:33432;top:1905;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YRsYA&#10;AADdAAAADwAAAGRycy9kb3ducmV2LnhtbESPQWvCQBSE7wX/w/KEXkrdKFZ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YRsYAAADdAAAADwAAAAAAAAAAAAAAAACYAgAAZHJz&#10;L2Rvd25yZXYueG1sUEsFBgAAAAAEAAQA9QAAAIsDAAAAAA==&#10;" filled="f" stroked="f">
                  <v:textbox>
                    <w:txbxContent>
                      <w:p w14:paraId="227BCF0C"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D45" w14:textId="77777777" w:rsidR="00953C55" w:rsidRDefault="00953C55" w:rsidP="00C05987"/>
    <w:p w14:paraId="227BCD46" w14:textId="77777777" w:rsidR="00C05987" w:rsidRDefault="00C05987" w:rsidP="00C05987">
      <w:r>
        <w:br w:type="page"/>
      </w:r>
    </w:p>
    <w:p w14:paraId="227BCD47" w14:textId="77777777" w:rsidR="00263387" w:rsidRDefault="00263387" w:rsidP="00C05987"/>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4F" w14:textId="77777777" w:rsidTr="000854DA">
        <w:trPr>
          <w:cantSplit/>
          <w:trHeight w:val="329"/>
          <w:tblHeader/>
        </w:trPr>
        <w:tc>
          <w:tcPr>
            <w:tcW w:w="1050" w:type="pct"/>
            <w:shd w:val="clear" w:color="auto" w:fill="FFFFCC"/>
            <w:vAlign w:val="center"/>
          </w:tcPr>
          <w:p w14:paraId="227BCD48"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49"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4A"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4B"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4C" w14:textId="77777777" w:rsidR="000854DA" w:rsidRPr="000854DA" w:rsidRDefault="000854DA" w:rsidP="00C05987">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4D"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4E" w14:textId="77777777" w:rsidR="000854DA" w:rsidRPr="000854DA" w:rsidRDefault="000854DA" w:rsidP="00C05987">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57" w14:textId="77777777" w:rsidTr="00873E1A">
        <w:trPr>
          <w:cantSplit/>
          <w:trHeight w:val="318"/>
        </w:trPr>
        <w:tc>
          <w:tcPr>
            <w:tcW w:w="1050" w:type="pct"/>
            <w:shd w:val="clear" w:color="auto" w:fill="C00000"/>
            <w:vAlign w:val="center"/>
          </w:tcPr>
          <w:p w14:paraId="227BCD50" w14:textId="77777777" w:rsidR="000854DA" w:rsidRPr="00873E1A" w:rsidRDefault="000854DA" w:rsidP="00C05987">
            <w:pPr>
              <w:spacing w:line="240" w:lineRule="auto"/>
              <w:rPr>
                <w:rFonts w:eastAsia="Times New Roman" w:cs="Arial"/>
                <w:color w:val="FFFFFF" w:themeColor="background1"/>
                <w:sz w:val="16"/>
                <w:szCs w:val="20"/>
                <w:lang w:eastAsia="de-DE"/>
              </w:rPr>
            </w:pPr>
            <w:proofErr w:type="spellStart"/>
            <w:r w:rsidRPr="00873E1A">
              <w:rPr>
                <w:rFonts w:cs="Arial"/>
                <w:bCs/>
                <w:color w:val="FFFFFF" w:themeColor="background1"/>
                <w:sz w:val="16"/>
                <w:szCs w:val="20"/>
              </w:rPr>
              <w:t>asram:IdentificationIdentifier</w:t>
            </w:r>
            <w:proofErr w:type="spellEnd"/>
          </w:p>
        </w:tc>
        <w:tc>
          <w:tcPr>
            <w:tcW w:w="450" w:type="pct"/>
            <w:shd w:val="clear" w:color="auto" w:fill="C00000"/>
            <w:vAlign w:val="center"/>
          </w:tcPr>
          <w:p w14:paraId="227BCD51"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cs="Arial"/>
                <w:color w:val="FFFFFF" w:themeColor="background1"/>
                <w:sz w:val="16"/>
                <w:szCs w:val="20"/>
              </w:rPr>
              <w:t>String</w:t>
            </w:r>
          </w:p>
        </w:tc>
        <w:tc>
          <w:tcPr>
            <w:tcW w:w="400" w:type="pct"/>
            <w:shd w:val="clear" w:color="auto" w:fill="C00000"/>
            <w:vAlign w:val="center"/>
          </w:tcPr>
          <w:p w14:paraId="227BCD52"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5</w:t>
            </w:r>
          </w:p>
        </w:tc>
        <w:tc>
          <w:tcPr>
            <w:tcW w:w="350" w:type="pct"/>
            <w:shd w:val="clear" w:color="auto" w:fill="C00000"/>
            <w:vAlign w:val="center"/>
          </w:tcPr>
          <w:p w14:paraId="227BCD53"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7</w:t>
            </w:r>
          </w:p>
        </w:tc>
        <w:tc>
          <w:tcPr>
            <w:tcW w:w="950" w:type="pct"/>
            <w:shd w:val="clear" w:color="auto" w:fill="C00000"/>
            <w:vAlign w:val="center"/>
          </w:tcPr>
          <w:p w14:paraId="227BCD54"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val="de-DE" w:eastAsia="de-DE"/>
              </w:rPr>
              <w:t>AIRB</w:t>
            </w:r>
          </w:p>
        </w:tc>
        <w:tc>
          <w:tcPr>
            <w:tcW w:w="300" w:type="pct"/>
            <w:shd w:val="clear" w:color="auto" w:fill="C00000"/>
            <w:vAlign w:val="center"/>
          </w:tcPr>
          <w:p w14:paraId="227BCD55"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D56" w14:textId="77777777" w:rsidR="000854DA" w:rsidRPr="00873E1A" w:rsidRDefault="000854DA" w:rsidP="00C05987">
            <w:pPr>
              <w:spacing w:line="240" w:lineRule="auto"/>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CustomerGroupCode</w:t>
            </w:r>
            <w:proofErr w:type="spellEnd"/>
            <w:r w:rsidRPr="00873E1A">
              <w:rPr>
                <w:rFonts w:eastAsia="Times New Roman" w:cs="Arial"/>
                <w:color w:val="FFFFFF" w:themeColor="background1"/>
                <w:sz w:val="16"/>
                <w:szCs w:val="20"/>
                <w:lang w:eastAsia="de-DE"/>
              </w:rPr>
              <w:t>: Buyer Corporate Group Identifier for M2M (EDI with suppliers).</w:t>
            </w:r>
          </w:p>
        </w:tc>
      </w:tr>
    </w:tbl>
    <w:p w14:paraId="227BCD58" w14:textId="77777777" w:rsidR="007F070E" w:rsidRPr="00ED0E85" w:rsidRDefault="007F070E" w:rsidP="00ED0E85">
      <w:pPr>
        <w:pStyle w:val="berschrift4"/>
        <w:ind w:left="851" w:hanging="851"/>
        <w:rPr>
          <w:sz w:val="20"/>
          <w:szCs w:val="20"/>
        </w:rPr>
      </w:pPr>
      <w:bookmarkStart w:id="57" w:name="_Toc347491239"/>
      <w:proofErr w:type="spellStart"/>
      <w:proofErr w:type="gramStart"/>
      <w:r w:rsidRPr="00ED0E85">
        <w:rPr>
          <w:sz w:val="20"/>
          <w:szCs w:val="20"/>
        </w:rPr>
        <w:t>asram:</w:t>
      </w:r>
      <w:proofErr w:type="gramEnd"/>
      <w:r w:rsidRPr="00ED0E85">
        <w:rPr>
          <w:sz w:val="20"/>
          <w:szCs w:val="20"/>
        </w:rPr>
        <w:t>SellerCITradeParty</w:t>
      </w:r>
      <w:bookmarkEnd w:id="57"/>
      <w:proofErr w:type="spellEnd"/>
    </w:p>
    <w:p w14:paraId="227BCD59" w14:textId="77777777" w:rsidR="00C05987" w:rsidRPr="00C05987" w:rsidRDefault="00C05987" w:rsidP="00C05987"/>
    <w:p w14:paraId="227BCD5A" w14:textId="77777777" w:rsidR="007F070E" w:rsidRDefault="00C05987" w:rsidP="007F070E">
      <w:r>
        <w:rPr>
          <w:noProof/>
          <w:lang w:eastAsia="zh-TW"/>
        </w:rPr>
        <mc:AlternateContent>
          <mc:Choice Requires="wpg">
            <w:drawing>
              <wp:inline distT="0" distB="0" distL="0" distR="0" wp14:anchorId="227BCE3D" wp14:editId="227BCE3E">
                <wp:extent cx="6217920" cy="674370"/>
                <wp:effectExtent l="0" t="0" r="11430" b="0"/>
                <wp:docPr id="6158" name="Gruppieren 6158"/>
                <wp:cNvGraphicFramePr/>
                <a:graphic xmlns:a="http://schemas.openxmlformats.org/drawingml/2006/main">
                  <a:graphicData uri="http://schemas.microsoft.com/office/word/2010/wordprocessingGroup">
                    <wpg:wgp>
                      <wpg:cNvGrpSpPr/>
                      <wpg:grpSpPr>
                        <a:xfrm>
                          <a:off x="0" y="0"/>
                          <a:ext cx="6217920" cy="674370"/>
                          <a:chOff x="0" y="0"/>
                          <a:chExt cx="6217920" cy="674370"/>
                        </a:xfrm>
                      </wpg:grpSpPr>
                      <wps:wsp>
                        <wps:cNvPr id="5698" name="Rectangle 7591"/>
                        <wps:cNvSpPr>
                          <a:spLocks noChangeArrowheads="1"/>
                        </wps:cNvSpPr>
                        <wps:spPr bwMode="auto">
                          <a:xfrm>
                            <a:off x="51625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0D" w14:textId="77777777" w:rsidR="007A3583" w:rsidRPr="0092092D" w:rsidRDefault="007A3583" w:rsidP="00023EF0">
                              <w:pPr>
                                <w:spacing w:line="240" w:lineRule="auto"/>
                              </w:pPr>
                              <w:proofErr w:type="gramStart"/>
                              <w:r>
                                <w:rPr>
                                  <w:rFonts w:cs="Arial"/>
                                  <w:bCs/>
                                  <w:szCs w:val="20"/>
                                </w:rPr>
                                <w:t>attributes</w:t>
                              </w:r>
                              <w:proofErr w:type="gramEnd"/>
                            </w:p>
                            <w:p w14:paraId="227BCF0E" w14:textId="77777777" w:rsidR="007A3583" w:rsidRDefault="007A3583" w:rsidP="00023EF0">
                              <w:pPr>
                                <w:spacing w:line="240" w:lineRule="auto"/>
                                <w:rPr>
                                  <w:noProof/>
                                  <w:lang w:val="de-DE" w:eastAsia="de-DE"/>
                                </w:rPr>
                              </w:pPr>
                            </w:p>
                            <w:p w14:paraId="227BCF0F" w14:textId="77777777" w:rsidR="007A3583" w:rsidRPr="00C9342C" w:rsidRDefault="007A3583" w:rsidP="00023EF0">
                              <w:pPr>
                                <w:spacing w:line="240" w:lineRule="auto"/>
                              </w:pPr>
                            </w:p>
                          </w:txbxContent>
                        </wps:txbx>
                        <wps:bodyPr rot="0" vert="horz" wrap="square" lIns="91440" tIns="45720" rIns="91440" bIns="45720" anchor="t" anchorCtr="0" upright="1">
                          <a:noAutofit/>
                        </wps:bodyPr>
                      </wps:wsp>
                      <wps:wsp>
                        <wps:cNvPr id="5699" name="Rectangle 7592"/>
                        <wps:cNvSpPr>
                          <a:spLocks noChangeArrowheads="1"/>
                        </wps:cNvSpPr>
                        <wps:spPr bwMode="auto">
                          <a:xfrm>
                            <a:off x="5133975" y="238125"/>
                            <a:ext cx="1083945" cy="297815"/>
                          </a:xfrm>
                          <a:prstGeom prst="rect">
                            <a:avLst/>
                          </a:prstGeom>
                          <a:solidFill>
                            <a:srgbClr val="FFFFFF"/>
                          </a:solidFill>
                          <a:ln w="9525">
                            <a:solidFill>
                              <a:srgbClr val="000000"/>
                            </a:solidFill>
                            <a:miter lim="800000"/>
                            <a:headEnd/>
                            <a:tailEnd/>
                          </a:ln>
                        </wps:spPr>
                        <wps:txbx>
                          <w:txbxContent>
                            <w:p w14:paraId="227BCF10" w14:textId="77777777" w:rsidR="007A3583" w:rsidRDefault="007A3583" w:rsidP="00023EF0">
                              <w:proofErr w:type="spellStart"/>
                              <w:proofErr w:type="gramStart"/>
                              <w:r w:rsidRPr="0008007C">
                                <w:t>schemeName</w:t>
                              </w:r>
                              <w:proofErr w:type="spellEnd"/>
                              <w:proofErr w:type="gramEnd"/>
                            </w:p>
                          </w:txbxContent>
                        </wps:txbx>
                        <wps:bodyPr rot="0" vert="horz" wrap="square" lIns="91440" tIns="45720" rIns="91440" bIns="45720" anchor="t" anchorCtr="0" upright="1">
                          <a:noAutofit/>
                        </wps:bodyPr>
                      </wps:wsp>
                      <wps:wsp>
                        <wps:cNvPr id="5700" name="AutoShape 7593"/>
                        <wps:cNvCnPr>
                          <a:cxnSpLocks noChangeShapeType="1"/>
                        </wps:cNvCnPr>
                        <wps:spPr bwMode="auto">
                          <a:xfrm>
                            <a:off x="480060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702" name="Rectangle 7595"/>
                        <wps:cNvSpPr>
                          <a:spLocks noChangeArrowheads="1"/>
                        </wps:cNvSpPr>
                        <wps:spPr bwMode="auto">
                          <a:xfrm>
                            <a:off x="304800" y="190500"/>
                            <a:ext cx="1851660" cy="344805"/>
                          </a:xfrm>
                          <a:prstGeom prst="rect">
                            <a:avLst/>
                          </a:prstGeom>
                          <a:solidFill>
                            <a:srgbClr val="8DB3E2"/>
                          </a:solidFill>
                          <a:ln w="25400">
                            <a:solidFill>
                              <a:srgbClr val="000000"/>
                            </a:solidFill>
                            <a:miter lim="800000"/>
                            <a:headEnd/>
                            <a:tailEnd/>
                          </a:ln>
                        </wps:spPr>
                        <wps:txbx>
                          <w:txbxContent>
                            <w:p w14:paraId="227BCF11" w14:textId="77777777" w:rsidR="007A3583" w:rsidRPr="00EE728E" w:rsidRDefault="007A3583" w:rsidP="00023EF0">
                              <w:pPr>
                                <w:spacing w:line="240" w:lineRule="auto"/>
                                <w:rPr>
                                  <w:b/>
                                  <w:szCs w:val="20"/>
                                </w:rPr>
                              </w:pPr>
                              <w:proofErr w:type="spellStart"/>
                              <w:proofErr w:type="gramStart"/>
                              <w:r w:rsidRPr="00EE728E">
                                <w:rPr>
                                  <w:rFonts w:cs="Arial"/>
                                  <w:b/>
                                  <w:bCs/>
                                  <w:szCs w:val="20"/>
                                </w:rPr>
                                <w:t>asram:</w:t>
                              </w:r>
                              <w:proofErr w:type="gramEnd"/>
                              <w:r w:rsidRPr="00EE728E">
                                <w:rPr>
                                  <w:b/>
                                  <w:szCs w:val="20"/>
                                </w:rPr>
                                <w:t>SellerCITradeParty</w:t>
                              </w:r>
                              <w:proofErr w:type="spellEnd"/>
                            </w:p>
                          </w:txbxContent>
                        </wps:txbx>
                        <wps:bodyPr rot="0" vert="horz" wrap="square" lIns="91440" tIns="45720" rIns="91440" bIns="45720" anchor="t" anchorCtr="0" upright="1">
                          <a:noAutofit/>
                        </wps:bodyPr>
                      </wps:wsp>
                      <wps:wsp>
                        <wps:cNvPr id="5703" name="AutoShape 7596"/>
                        <wps:cNvCnPr>
                          <a:cxnSpLocks noChangeShapeType="1"/>
                        </wps:cNvCnPr>
                        <wps:spPr bwMode="auto">
                          <a:xfrm>
                            <a:off x="2352675" y="3810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4" name="Rectangle 7597"/>
                        <wps:cNvSpPr>
                          <a:spLocks noChangeArrowheads="1"/>
                        </wps:cNvSpPr>
                        <wps:spPr bwMode="auto">
                          <a:xfrm>
                            <a:off x="2933700" y="190500"/>
                            <a:ext cx="1865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12" w14:textId="77777777" w:rsidR="007A3583" w:rsidRPr="00C9342C" w:rsidRDefault="007A3583" w:rsidP="00023EF0">
                              <w:pPr>
                                <w:spacing w:line="240" w:lineRule="auto"/>
                              </w:pPr>
                              <w:proofErr w:type="spellStart"/>
                              <w:proofErr w:type="gramStart"/>
                              <w:r w:rsidRPr="00DC42C5">
                                <w:rPr>
                                  <w:rFonts w:cs="Arial"/>
                                  <w:bCs/>
                                  <w:szCs w:val="20"/>
                                </w:rPr>
                                <w:t>asram:</w:t>
                              </w:r>
                              <w:proofErr w:type="gramEnd"/>
                              <w:r>
                                <w:rPr>
                                  <w:rFonts w:cs="Arial"/>
                                  <w:bCs/>
                                  <w:szCs w:val="20"/>
                                </w:rPr>
                                <w:t>Identification</w:t>
                              </w:r>
                              <w:r w:rsidRPr="00701998">
                                <w:rPr>
                                  <w:rFonts w:cs="Arial"/>
                                  <w:bCs/>
                                  <w:szCs w:val="20"/>
                                </w:rPr>
                                <w:t>Identifier</w:t>
                              </w:r>
                              <w:proofErr w:type="spellEnd"/>
                            </w:p>
                          </w:txbxContent>
                        </wps:txbx>
                        <wps:bodyPr rot="0" vert="horz" wrap="square" lIns="91440" tIns="45720" rIns="91440" bIns="45720" anchor="t" anchorCtr="0" upright="1">
                          <a:noAutofit/>
                        </wps:bodyPr>
                      </wps:wsp>
                      <wps:wsp>
                        <wps:cNvPr id="5705" name="Rectangle 7598"/>
                        <wps:cNvSpPr>
                          <a:spLocks noChangeArrowheads="1"/>
                        </wps:cNvSpPr>
                        <wps:spPr bwMode="auto">
                          <a:xfrm>
                            <a:off x="2162175" y="295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06" name="AutoShape 7599"/>
                        <wps:cNvCnPr>
                          <a:cxnSpLocks noChangeShapeType="1"/>
                        </wps:cNvCnPr>
                        <wps:spPr bwMode="auto">
                          <a:xfrm>
                            <a:off x="2152650" y="3810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6" name="Rechteck 6156"/>
                        <wps:cNvSpPr>
                          <a:spLocks noChangeArrowheads="1"/>
                        </wps:cNvSpPr>
                        <wps:spPr bwMode="auto">
                          <a:xfrm>
                            <a:off x="0" y="238125"/>
                            <a:ext cx="293370" cy="293370"/>
                          </a:xfrm>
                          <a:prstGeom prst="rect">
                            <a:avLst/>
                          </a:prstGeom>
                          <a:noFill/>
                          <a:ln>
                            <a:noFill/>
                          </a:ln>
                          <a:extLst/>
                        </wps:spPr>
                        <wps:txbx>
                          <w:txbxContent>
                            <w:p w14:paraId="227BCF13"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7" name="Rechteck 6157"/>
                        <wps:cNvSpPr>
                          <a:spLocks noChangeArrowheads="1"/>
                        </wps:cNvSpPr>
                        <wps:spPr bwMode="auto">
                          <a:xfrm>
                            <a:off x="2628900" y="381000"/>
                            <a:ext cx="293370" cy="293370"/>
                          </a:xfrm>
                          <a:prstGeom prst="rect">
                            <a:avLst/>
                          </a:prstGeom>
                          <a:noFill/>
                          <a:ln>
                            <a:noFill/>
                          </a:ln>
                          <a:extLst/>
                        </wps:spPr>
                        <wps:txbx>
                          <w:txbxContent>
                            <w:p w14:paraId="227BCF14"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8" o:spid="_x0000_s1427" style="width:489.6pt;height:53.1pt;mso-position-horizontal-relative:char;mso-position-vertical-relative:line" coordsize="62179,6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">
                <v:rect id="Rectangle 7591" o:spid="_x0000_s1428" style="position:absolute;left:51625;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U4xMQA&#10;AADdAAAADwAAAGRycy9kb3ducmV2LnhtbERPz2vCMBS+C/sfwht4kZmqKFvXVGRTELy4KrLjW/PW&#10;djYvJYna/ffLQdjx4/udLXvTiis531hWMBknIIhLqxuuFBwPm6dnED4ga2wtk4Jf8rDMHwYZptre&#10;+IOuRahEDGGfooI6hC6V0pc1GfRj2xFH7ts6gyFCV0nt8BbDTSunSbKQBhuODTV29FZTeS4uRsFh&#10;sj8VP/zldv5z/T4KOzNbs1Fq+NivXkEE6sO/+O7eagXzxUucG9/EJy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FOMTEAAAA3QAAAA8AAAAAAAAAAAAAAAAAmAIAAGRycy9k&#10;b3ducmV2LnhtbFBLBQYAAAAABAAEAPUAAACJAwAAAAA=&#10;" filled="f" fillcolor="#8db3e2" strokeweight="1pt">
                  <v:textbox>
                    <w:txbxContent>
                      <w:p w14:paraId="227BCF0D" w14:textId="77777777" w:rsidR="007A3583" w:rsidRPr="0092092D" w:rsidRDefault="007A3583" w:rsidP="00023EF0">
                        <w:pPr>
                          <w:spacing w:line="240" w:lineRule="auto"/>
                        </w:pPr>
                        <w:proofErr w:type="gramStart"/>
                        <w:r>
                          <w:rPr>
                            <w:rFonts w:cs="Arial"/>
                            <w:bCs/>
                            <w:szCs w:val="20"/>
                          </w:rPr>
                          <w:t>attributes</w:t>
                        </w:r>
                        <w:proofErr w:type="gramEnd"/>
                      </w:p>
                      <w:p w14:paraId="227BCF0E" w14:textId="77777777" w:rsidR="007A3583" w:rsidRDefault="007A3583" w:rsidP="00023EF0">
                        <w:pPr>
                          <w:spacing w:line="240" w:lineRule="auto"/>
                          <w:rPr>
                            <w:noProof/>
                            <w:lang w:val="de-DE" w:eastAsia="de-DE"/>
                          </w:rPr>
                        </w:pPr>
                      </w:p>
                      <w:p w14:paraId="227BCF0F" w14:textId="77777777" w:rsidR="007A3583" w:rsidRPr="00C9342C" w:rsidRDefault="007A3583" w:rsidP="00023EF0">
                        <w:pPr>
                          <w:spacing w:line="240" w:lineRule="auto"/>
                        </w:pPr>
                      </w:p>
                    </w:txbxContent>
                  </v:textbox>
                </v:rect>
                <v:rect id="Rectangle 7592" o:spid="_x0000_s1429" style="position:absolute;left:51339;top:2381;width:10840;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UdcYA&#10;AADdAAAADwAAAGRycy9kb3ducmV2LnhtbESPQWvCQBSE7wX/w/KE3urGFKVJswlisbRHjZfeXrPP&#10;JJp9G7Krpv76bqHgcZiZb5isGE0nLjS41rKC+SwCQVxZ3XKtYF9unl5AOI+ssbNMCn7IQZFPHjJM&#10;tb3yli47X4sAYZeigsb7PpXSVQ0ZdDPbEwfvYAeDPsihlnrAa4CbTsZRtJQGWw4LDfa0bqg67c5G&#10;wXcb7/G2Ld8jk2ye/edYHs9fb0o9TsfVKwhPo7+H/9sfWsFimST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2UdcYAAADdAAAADwAAAAAAAAAAAAAAAACYAgAAZHJz&#10;L2Rvd25yZXYueG1sUEsFBgAAAAAEAAQA9QAAAIsDAAAAAA==&#10;">
                  <v:textbox>
                    <w:txbxContent>
                      <w:p w14:paraId="227BCF10" w14:textId="77777777" w:rsidR="007A3583" w:rsidRDefault="007A3583" w:rsidP="00023EF0">
                        <w:proofErr w:type="spellStart"/>
                        <w:proofErr w:type="gramStart"/>
                        <w:r w:rsidRPr="0008007C">
                          <w:t>schemeName</w:t>
                        </w:r>
                        <w:proofErr w:type="spellEnd"/>
                        <w:proofErr w:type="gramEnd"/>
                      </w:p>
                    </w:txbxContent>
                  </v:textbox>
                </v:rect>
                <v:shape id="AutoShape 7593" o:spid="_x0000_s1430" type="#_x0000_t32" style="position:absolute;left:48006;top:3619;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tQd8EAAADdAAAADwAAAGRycy9kb3ducmV2LnhtbERPy4rCMBTdD/gP4QpuBk0V1FqNooIw&#10;uPOBuLw017bY3JQmrfXvJwvB5eG8V5vOlKKl2hWWFYxHEQji1OqCMwXXy2EYg3AeWWNpmRS8ycFm&#10;3ftZYaLti0/Unn0mQgi7BBXk3leJlC7NyaAb2Yo4cA9bG/QB1pnUNb5CuCnlJIpm0mDBoSHHivY5&#10;pc9zYxQ05fH30tz8uM127fwRL+J7d3dKDfrddgnCU+e/4o/7TyuYzqOwP7wJT0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y1B3wQAAAN0AAAAPAAAAAAAAAAAAAAAA&#10;AKECAABkcnMvZG93bnJldi54bWxQSwUGAAAAAAQABAD5AAAAjwMAAAAA&#10;" strokeweight="1pt"/>
                <v:rect id="Rectangle 7595" o:spid="_x0000_s1431" style="position:absolute;left:3048;top:1905;width:1851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Jx7MQA&#10;AADdAAAADwAAAGRycy9kb3ducmV2LnhtbESPQYvCMBSE7wv+h/AEb2tqQdftGkUUQTwIq8Je3zbP&#10;pti8lCZq9dcbQfA4zMw3zGTW2kpcqPGlYwWDfgKCOHe65ELBYb/6HIPwAVlj5ZgU3MjDbNr5mGCm&#10;3ZV/6bILhYgQ9hkqMCHUmZQ+N2TR911NHL2jayyGKJtC6gavEW4rmSbJSFosOS4YrGlhKD/tzlbB&#10;8vxnVndn/GZL5V3/o1t8p2ulet12/gMiUBve4Vd7rRUMv5IUnm/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ycezEAAAA3QAAAA8AAAAAAAAAAAAAAAAAmAIAAGRycy9k&#10;b3ducmV2LnhtbFBLBQYAAAAABAAEAPUAAACJAwAAAAA=&#10;" fillcolor="#8db3e2" strokeweight="2pt">
                  <v:textbox>
                    <w:txbxContent>
                      <w:p w14:paraId="227BCF11" w14:textId="77777777" w:rsidR="007A3583" w:rsidRPr="00EE728E" w:rsidRDefault="007A3583" w:rsidP="00023EF0">
                        <w:pPr>
                          <w:spacing w:line="240" w:lineRule="auto"/>
                          <w:rPr>
                            <w:b/>
                            <w:szCs w:val="20"/>
                          </w:rPr>
                        </w:pPr>
                        <w:proofErr w:type="spellStart"/>
                        <w:proofErr w:type="gramStart"/>
                        <w:r w:rsidRPr="00EE728E">
                          <w:rPr>
                            <w:rFonts w:cs="Arial"/>
                            <w:b/>
                            <w:bCs/>
                            <w:szCs w:val="20"/>
                          </w:rPr>
                          <w:t>asram:</w:t>
                        </w:r>
                        <w:proofErr w:type="gramEnd"/>
                        <w:r w:rsidRPr="00EE728E">
                          <w:rPr>
                            <w:b/>
                            <w:szCs w:val="20"/>
                          </w:rPr>
                          <w:t>SellerCITradeParty</w:t>
                        </w:r>
                        <w:proofErr w:type="spellEnd"/>
                      </w:p>
                    </w:txbxContent>
                  </v:textbox>
                </v:rect>
                <v:shape id="AutoShape 7596" o:spid="_x0000_s1432" type="#_x0000_t32" style="position:absolute;left:23526;top:3810;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2Dc8cAAADdAAAADwAAAGRycy9kb3ducmV2LnhtbESP3WrCQBSE7wu+w3KE3tWNP601uooI&#10;0lLQYFri7SF7TILZsyG7jenbdwsFL4eZ+YZZbXpTi45aV1lWMB5FIIhzqysuFHx97p9eQTiPrLG2&#10;TAp+yMFmPXhYYaztjU/Upb4QAcIuRgWl900spctLMuhGtiEO3sW2Bn2QbSF1i7cAN7WcRNGLNFhx&#10;WCixoV1J+TX9Ngq6JDvO9033lvgim50+ZoszmoNSj8N+uwThqff38H/7XSt4nkdT+HsTn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nYNzxwAAAN0AAAAPAAAAAAAA&#10;AAAAAAAAAKECAABkcnMvZG93bnJldi54bWxQSwUGAAAAAAQABAD5AAAAlQMAAAAA&#10;" strokeweight="2pt"/>
                <v:rect id="Rectangle 7597" o:spid="_x0000_s1433" style="position:absolute;left:29337;top:1905;width:186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aIWcUA&#10;AADdAAAADwAAAGRycy9kb3ducmV2LnhtbESPQWsCMRCF7wX/Qxihl1KzK1bLahRRSktP7lp6Hjbj&#10;7uJmsiRR479vCoUeH2/e9+atNtH04krOd5YV5JMMBHFtdceNgq/j2/MrCB+QNfaWScGdPGzWo4cV&#10;FtreuKRrFRqRIOwLVNCGMBRS+rolg35iB+LknawzGJJ0jdQObwluejnNsrk02HFqaHGgXUv1ubqY&#10;9EYey+/q/eluP+2+7HLtZoe4UOpxHLdLEIFi+D/+S39oBS+LbAa/axIC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hohZxQAAAN0AAAAPAAAAAAAAAAAAAAAAAJgCAABkcnMv&#10;ZG93bnJldi54bWxQSwUGAAAAAAQABAD1AAAAigMAAAAA&#10;" filled="f" fillcolor="#8db3e2" strokeweight="2pt">
                  <v:textbox>
                    <w:txbxContent>
                      <w:p w14:paraId="227BCF12" w14:textId="77777777" w:rsidR="007A3583" w:rsidRPr="00C9342C" w:rsidRDefault="007A3583" w:rsidP="00023EF0">
                        <w:pPr>
                          <w:spacing w:line="240" w:lineRule="auto"/>
                        </w:pPr>
                        <w:proofErr w:type="spellStart"/>
                        <w:proofErr w:type="gramStart"/>
                        <w:r w:rsidRPr="00DC42C5">
                          <w:rPr>
                            <w:rFonts w:cs="Arial"/>
                            <w:bCs/>
                            <w:szCs w:val="20"/>
                          </w:rPr>
                          <w:t>asram:</w:t>
                        </w:r>
                        <w:proofErr w:type="gramEnd"/>
                        <w:r>
                          <w:rPr>
                            <w:rFonts w:cs="Arial"/>
                            <w:bCs/>
                            <w:szCs w:val="20"/>
                          </w:rPr>
                          <w:t>Identification</w:t>
                        </w:r>
                        <w:r w:rsidRPr="00701998">
                          <w:rPr>
                            <w:rFonts w:cs="Arial"/>
                            <w:bCs/>
                            <w:szCs w:val="20"/>
                          </w:rPr>
                          <w:t>Identifier</w:t>
                        </w:r>
                        <w:proofErr w:type="spellEnd"/>
                      </w:p>
                    </w:txbxContent>
                  </v:textbox>
                </v:rect>
                <v:rect id="Rectangle 7598" o:spid="_x0000_s1434" style="position:absolute;left:21621;top:295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FV8UA&#10;AADdAAAADwAAAGRycy9kb3ducmV2LnhtbESPQWsCMRSE7wX/Q3hCbzWrsCqrUUQoClJord4fm+fu&#10;4uZlm2Q17a83hUKPw8x8wyzX0bTiRs43lhWMRxkI4tLqhisFp8/XlzkIH5A1tpZJwTd5WK8GT0ss&#10;tL3zB92OoRIJwr5ABXUIXSGlL2sy6Ee2I07exTqDIUlXSe3wnuCmlZMsm0qDDaeFGjva1lRej71R&#10;0L3l/W72dXA/53n/XuIh2jCJSj0P42YBIlAM/+G/9l4ryGdZ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IVXxQAAAN0AAAAPAAAAAAAAAAAAAAAAAJgCAABkcnMv&#10;ZG93bnJldi54bWxQSwUGAAAAAAQABAD1AAAAigMAAAAA&#10;" strokeweight="2pt"/>
                <v:shape id="AutoShape 7599" o:spid="_x0000_s1435" type="#_x0000_t32" style="position:absolute;left:21526;top:381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og68cAAADdAAAADwAAAGRycy9kb3ducmV2LnhtbESP3WrCQBSE7wu+w3KE3jUbi/Unukop&#10;SEuhBqPo7SF7TILZsyG7TdK37xYKXg4z8w2z3g6mFh21rrKsYBLFIIhzqysuFJyOu6cFCOeRNdaW&#10;ScEPOdhuRg9rTLTt+UBd5gsRIOwSVFB63yRSurwkgy6yDXHwrrY16INsC6lb7APc1PI5jmfSYMVh&#10;ocSG3krKb9m3UdCl5/1813TvqS/O08PndHlB86XU43h4XYHwNPh7+L/9oRW8zOMZ/L0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6iDrxwAAAN0AAAAPAAAAAAAA&#10;AAAAAAAAAKECAABkcnMvZG93bnJldi54bWxQSwUGAAAAAAQABAD5AAAAlQMAAAAA&#10;" strokeweight="2pt"/>
                <v:rect id="Rechteck 6156" o:spid="_x0000_s1436" style="position:absolute;top:2381;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jqsYA&#10;AADdAAAADwAAAGRycy9kb3ducmV2LnhtbESP3WrCQBSE7wu+w3IEb4puFBokuooI0lAK0vhzfcge&#10;k2D2bMxuk/Ttu4WCl8PMfMOst4OpRUetqywrmM8iEMS51RUXCs6nw3QJwnlkjbVlUvBDDrab0csa&#10;E217/qIu84UIEHYJKii9bxIpXV6SQTezDXHwbrY16INsC6lb7APc1HIRRbE0WHFYKLGhfUn5Pfs2&#10;Cvr82F1Pn+/y+HpNLT/Sxz67fCg1GQ+7FQhPg3+G/9upVhDP32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bjqsYAAADdAAAADwAAAAAAAAAAAAAAAACYAgAAZHJz&#10;L2Rvd25yZXYueG1sUEsFBgAAAAAEAAQA9QAAAIsDAAAAAA==&#10;" filled="f" stroked="f">
                  <v:textbox>
                    <w:txbxContent>
                      <w:p w14:paraId="227BCF13"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v:textbox>
                </v:rect>
                <v:rect id="Rechteck 6157" o:spid="_x0000_s1437" style="position:absolute;left:26289;top:381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McYA&#10;AADdAAAADwAAAGRycy9kb3ducmV2LnhtbESPQWvCQBSE7wX/w/KEXkrdKGh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GMcYAAADdAAAADwAAAAAAAAAAAAAAAACYAgAAZHJz&#10;L2Rvd25yZXYueG1sUEsFBgAAAAAEAAQA9QAAAIsDAAAAAA==&#10;" filled="f" stroked="f">
                  <v:textbox>
                    <w:txbxContent>
                      <w:p w14:paraId="227BCF14" w14:textId="77777777" w:rsidR="007A3583" w:rsidRDefault="007A3583" w:rsidP="00C0598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D5B" w14:textId="77777777" w:rsidR="00023EF0" w:rsidRDefault="00023EF0" w:rsidP="00C0598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7A6D70" w14:paraId="227BCD63" w14:textId="77777777" w:rsidTr="000854DA">
        <w:trPr>
          <w:cantSplit/>
          <w:trHeight w:val="329"/>
          <w:tblHeader/>
        </w:trPr>
        <w:tc>
          <w:tcPr>
            <w:tcW w:w="1050" w:type="pct"/>
            <w:shd w:val="clear" w:color="auto" w:fill="FFFFCC"/>
            <w:vAlign w:val="center"/>
          </w:tcPr>
          <w:p w14:paraId="227BCD5C"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5D"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5E"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5F"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60" w14:textId="77777777" w:rsidR="000854DA" w:rsidRPr="000854DA" w:rsidRDefault="000854DA" w:rsidP="00C05987">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61" w14:textId="77777777" w:rsidR="000854DA" w:rsidRPr="000854DA" w:rsidRDefault="000854DA" w:rsidP="00C05987">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62" w14:textId="77777777" w:rsidR="000854DA" w:rsidRPr="000854DA" w:rsidRDefault="000854DA" w:rsidP="00C05987">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EB319E" w14:paraId="227BCD6D" w14:textId="77777777" w:rsidTr="00873E1A">
        <w:trPr>
          <w:cantSplit/>
          <w:trHeight w:val="318"/>
        </w:trPr>
        <w:tc>
          <w:tcPr>
            <w:tcW w:w="1050" w:type="pct"/>
            <w:shd w:val="clear" w:color="auto" w:fill="C00000"/>
            <w:vAlign w:val="center"/>
          </w:tcPr>
          <w:p w14:paraId="227BCD64" w14:textId="77777777" w:rsidR="000854DA" w:rsidRPr="00873E1A" w:rsidRDefault="000854DA" w:rsidP="00C05987">
            <w:pPr>
              <w:spacing w:line="240" w:lineRule="auto"/>
              <w:rPr>
                <w:color w:val="FFFFFF" w:themeColor="background1"/>
                <w:sz w:val="16"/>
              </w:rPr>
            </w:pPr>
            <w:proofErr w:type="spellStart"/>
            <w:r w:rsidRPr="00873E1A">
              <w:rPr>
                <w:rFonts w:cs="Arial"/>
                <w:bCs/>
                <w:color w:val="FFFFFF" w:themeColor="background1"/>
                <w:sz w:val="16"/>
                <w:szCs w:val="20"/>
              </w:rPr>
              <w:t>asram:IdentificationIdentifier</w:t>
            </w:r>
            <w:proofErr w:type="spellEnd"/>
          </w:p>
        </w:tc>
        <w:tc>
          <w:tcPr>
            <w:tcW w:w="450" w:type="pct"/>
            <w:shd w:val="clear" w:color="auto" w:fill="C00000"/>
            <w:vAlign w:val="center"/>
          </w:tcPr>
          <w:p w14:paraId="227BCD65" w14:textId="77777777" w:rsidR="000854DA" w:rsidRPr="00873E1A" w:rsidRDefault="000854DA" w:rsidP="00C05987">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String</w:t>
            </w:r>
          </w:p>
        </w:tc>
        <w:tc>
          <w:tcPr>
            <w:tcW w:w="400" w:type="pct"/>
            <w:shd w:val="clear" w:color="auto" w:fill="C00000"/>
            <w:vAlign w:val="center"/>
          </w:tcPr>
          <w:p w14:paraId="227BCD66" w14:textId="77777777" w:rsidR="000854DA" w:rsidRPr="00873E1A" w:rsidRDefault="000854DA" w:rsidP="00C05987">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64</w:t>
            </w:r>
          </w:p>
        </w:tc>
        <w:tc>
          <w:tcPr>
            <w:tcW w:w="350" w:type="pct"/>
            <w:shd w:val="clear" w:color="auto" w:fill="C00000"/>
            <w:vAlign w:val="center"/>
          </w:tcPr>
          <w:p w14:paraId="227BCD67" w14:textId="77777777" w:rsidR="000854DA" w:rsidRPr="00873E1A" w:rsidRDefault="000854DA" w:rsidP="00C05987">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6</w:t>
            </w:r>
          </w:p>
        </w:tc>
        <w:tc>
          <w:tcPr>
            <w:tcW w:w="950" w:type="pct"/>
            <w:shd w:val="clear" w:color="auto" w:fill="C00000"/>
            <w:vAlign w:val="center"/>
          </w:tcPr>
          <w:p w14:paraId="227BCD68" w14:textId="77777777" w:rsidR="000854DA" w:rsidRPr="00873E1A" w:rsidRDefault="000854DA" w:rsidP="00C05987">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val="de-DE" w:eastAsia="de-DE"/>
              </w:rPr>
              <w:t>0000172763</w:t>
            </w:r>
          </w:p>
        </w:tc>
        <w:tc>
          <w:tcPr>
            <w:tcW w:w="300" w:type="pct"/>
            <w:shd w:val="clear" w:color="auto" w:fill="C00000"/>
            <w:vAlign w:val="center"/>
          </w:tcPr>
          <w:p w14:paraId="227BCD69" w14:textId="77777777" w:rsidR="000854DA" w:rsidRPr="00873E1A" w:rsidRDefault="000854DA" w:rsidP="00C05987">
            <w:pPr>
              <w:spacing w:line="240" w:lineRule="auto"/>
              <w:rPr>
                <w:rFonts w:eastAsia="Times New Roman" w:cs="Arial"/>
                <w:color w:val="FFFFFF" w:themeColor="background1"/>
                <w:sz w:val="16"/>
                <w:szCs w:val="20"/>
                <w:highlight w:val="yellow"/>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D6A" w14:textId="77777777" w:rsidR="000854DA" w:rsidRPr="00873E1A" w:rsidRDefault="000854DA" w:rsidP="00C05987">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If attribute “</w:t>
            </w:r>
            <w:proofErr w:type="spellStart"/>
            <w:r w:rsidRPr="00873E1A">
              <w:rPr>
                <w:rFonts w:eastAsia="Times New Roman" w:cs="Arial"/>
                <w:color w:val="FFFFFF" w:themeColor="background1"/>
                <w:sz w:val="16"/>
                <w:szCs w:val="20"/>
                <w:lang w:eastAsia="de-DE"/>
              </w:rPr>
              <w:t>schemeName</w:t>
            </w:r>
            <w:proofErr w:type="spellEnd"/>
            <w:r w:rsidRPr="00873E1A">
              <w:rPr>
                <w:rFonts w:eastAsia="Times New Roman" w:cs="Arial"/>
                <w:color w:val="FFFFFF" w:themeColor="background1"/>
                <w:sz w:val="16"/>
                <w:szCs w:val="20"/>
                <w:lang w:eastAsia="de-DE"/>
              </w:rPr>
              <w:t>” is missing, the following assignment is valid:</w:t>
            </w:r>
          </w:p>
          <w:p w14:paraId="227BCD6B" w14:textId="77777777" w:rsidR="000854DA" w:rsidRPr="00873E1A" w:rsidRDefault="000854DA" w:rsidP="00C05987">
            <w:pPr>
              <w:spacing w:line="240" w:lineRule="auto"/>
              <w:rPr>
                <w:rFonts w:eastAsia="Times New Roman" w:cs="Arial"/>
                <w:color w:val="FFFFFF" w:themeColor="background1"/>
                <w:sz w:val="16"/>
                <w:szCs w:val="20"/>
                <w:lang w:eastAsia="de-DE"/>
              </w:rPr>
            </w:pPr>
          </w:p>
          <w:p w14:paraId="227BCD6C" w14:textId="77777777" w:rsidR="000854DA" w:rsidRPr="00873E1A" w:rsidRDefault="000854DA" w:rsidP="00C05987">
            <w:pPr>
              <w:spacing w:line="240" w:lineRule="auto"/>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SupplierNumber</w:t>
            </w:r>
            <w:proofErr w:type="spellEnd"/>
            <w:r w:rsidRPr="00873E1A">
              <w:rPr>
                <w:rFonts w:eastAsia="Times New Roman" w:cs="Arial"/>
                <w:color w:val="FFFFFF" w:themeColor="background1"/>
                <w:sz w:val="16"/>
                <w:szCs w:val="20"/>
                <w:lang w:eastAsia="de-DE"/>
              </w:rPr>
              <w:t xml:space="preserve">: Defines the </w:t>
            </w:r>
            <w:proofErr w:type="spellStart"/>
            <w:r w:rsidRPr="00873E1A">
              <w:rPr>
                <w:rFonts w:eastAsia="Times New Roman" w:cs="Arial"/>
                <w:color w:val="FFFFFF" w:themeColor="background1"/>
                <w:sz w:val="16"/>
                <w:szCs w:val="20"/>
                <w:lang w:eastAsia="de-DE"/>
              </w:rPr>
              <w:t>Suppier</w:t>
            </w:r>
            <w:proofErr w:type="spellEnd"/>
            <w:r w:rsidRPr="00873E1A">
              <w:rPr>
                <w:rFonts w:eastAsia="Times New Roman" w:cs="Arial"/>
                <w:color w:val="FFFFFF" w:themeColor="background1"/>
                <w:sz w:val="16"/>
                <w:szCs w:val="20"/>
                <w:lang w:eastAsia="de-DE"/>
              </w:rPr>
              <w:t xml:space="preserve"> Airbus Resource </w:t>
            </w:r>
            <w:proofErr w:type="spellStart"/>
            <w:r w:rsidRPr="00873E1A">
              <w:rPr>
                <w:rFonts w:eastAsia="Times New Roman" w:cs="Arial"/>
                <w:color w:val="FFFFFF" w:themeColor="background1"/>
                <w:sz w:val="16"/>
                <w:szCs w:val="20"/>
                <w:lang w:eastAsia="de-DE"/>
              </w:rPr>
              <w:t>Planing</w:t>
            </w:r>
            <w:proofErr w:type="spellEnd"/>
            <w:r w:rsidRPr="00873E1A">
              <w:rPr>
                <w:rFonts w:eastAsia="Times New Roman" w:cs="Arial"/>
                <w:color w:val="FFFFFF" w:themeColor="background1"/>
                <w:sz w:val="16"/>
                <w:szCs w:val="20"/>
                <w:lang w:eastAsia="de-DE"/>
              </w:rPr>
              <w:t xml:space="preserve"> (ARP) system id</w:t>
            </w:r>
          </w:p>
        </w:tc>
      </w:tr>
      <w:tr w:rsidR="000854DA" w:rsidRPr="00EB319E" w14:paraId="227BCD77" w14:textId="77777777" w:rsidTr="00873E1A">
        <w:trPr>
          <w:cantSplit/>
          <w:trHeight w:val="318"/>
        </w:trPr>
        <w:tc>
          <w:tcPr>
            <w:tcW w:w="1050" w:type="pct"/>
            <w:shd w:val="clear" w:color="auto" w:fill="92D050"/>
            <w:vAlign w:val="center"/>
          </w:tcPr>
          <w:p w14:paraId="227BCD6E" w14:textId="77777777" w:rsidR="000854DA" w:rsidRPr="00C05987" w:rsidRDefault="000854DA" w:rsidP="00C05987">
            <w:pPr>
              <w:spacing w:line="240" w:lineRule="auto"/>
              <w:rPr>
                <w:sz w:val="16"/>
              </w:rPr>
            </w:pPr>
            <w:proofErr w:type="spellStart"/>
            <w:r w:rsidRPr="000854DA">
              <w:rPr>
                <w:rFonts w:cs="Arial"/>
                <w:bCs/>
                <w:sz w:val="16"/>
                <w:szCs w:val="20"/>
              </w:rPr>
              <w:t>asram:IdentificationIdentifier</w:t>
            </w:r>
            <w:proofErr w:type="spellEnd"/>
          </w:p>
        </w:tc>
        <w:tc>
          <w:tcPr>
            <w:tcW w:w="450" w:type="pct"/>
            <w:shd w:val="clear" w:color="auto" w:fill="92D050"/>
            <w:vAlign w:val="center"/>
          </w:tcPr>
          <w:p w14:paraId="227BCD6F" w14:textId="77777777" w:rsidR="000854DA" w:rsidRPr="000854DA" w:rsidRDefault="000854DA" w:rsidP="00C05987">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D70" w14:textId="77777777" w:rsidR="000854DA" w:rsidRPr="000854DA" w:rsidRDefault="000854DA" w:rsidP="00C05987">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64</w:t>
            </w:r>
          </w:p>
        </w:tc>
        <w:tc>
          <w:tcPr>
            <w:tcW w:w="350" w:type="pct"/>
            <w:shd w:val="clear" w:color="auto" w:fill="92D050"/>
            <w:vAlign w:val="center"/>
          </w:tcPr>
          <w:p w14:paraId="227BCD71" w14:textId="77777777" w:rsidR="000854DA" w:rsidRPr="000854DA" w:rsidRDefault="000854DA" w:rsidP="00C05987">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D72" w14:textId="77777777" w:rsidR="000854DA" w:rsidRPr="000854DA" w:rsidRDefault="000854DA" w:rsidP="00C05987">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41764</w:t>
            </w:r>
          </w:p>
        </w:tc>
        <w:tc>
          <w:tcPr>
            <w:tcW w:w="300" w:type="pct"/>
            <w:shd w:val="clear" w:color="auto" w:fill="92D050"/>
            <w:vAlign w:val="center"/>
          </w:tcPr>
          <w:p w14:paraId="227BCD73" w14:textId="77777777" w:rsidR="000854DA" w:rsidRPr="000854DA" w:rsidRDefault="000854DA" w:rsidP="00C05987">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D74" w14:textId="77777777" w:rsidR="000854DA" w:rsidRPr="000854DA" w:rsidRDefault="000854DA" w:rsidP="00C05987">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attribute “</w:t>
            </w:r>
            <w:proofErr w:type="spellStart"/>
            <w:r w:rsidRPr="000854DA">
              <w:rPr>
                <w:rFonts w:eastAsia="Times New Roman" w:cs="Arial"/>
                <w:color w:val="000000"/>
                <w:sz w:val="16"/>
                <w:szCs w:val="20"/>
                <w:lang w:eastAsia="de-DE"/>
              </w:rPr>
              <w:t>schemeName</w:t>
            </w:r>
            <w:proofErr w:type="spellEnd"/>
            <w:r w:rsidRPr="000854DA">
              <w:rPr>
                <w:rFonts w:eastAsia="Times New Roman" w:cs="Arial"/>
                <w:color w:val="000000"/>
                <w:sz w:val="16"/>
                <w:szCs w:val="20"/>
                <w:lang w:eastAsia="de-DE"/>
              </w:rPr>
              <w:t>” is equal to value “"Local”, the following assignment is valid:</w:t>
            </w:r>
          </w:p>
          <w:p w14:paraId="227BCD75" w14:textId="77777777" w:rsidR="000854DA" w:rsidRPr="000854DA" w:rsidRDefault="000854DA" w:rsidP="00C05987">
            <w:pPr>
              <w:spacing w:line="240" w:lineRule="auto"/>
              <w:rPr>
                <w:rFonts w:eastAsia="Times New Roman" w:cs="Arial"/>
                <w:color w:val="000000"/>
                <w:sz w:val="16"/>
                <w:szCs w:val="20"/>
                <w:lang w:eastAsia="de-DE"/>
              </w:rPr>
            </w:pPr>
          </w:p>
          <w:p w14:paraId="227BCD76" w14:textId="77777777" w:rsidR="000854DA" w:rsidRPr="000854DA" w:rsidRDefault="000854DA" w:rsidP="00C05987">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SupplierSAPCode</w:t>
            </w:r>
            <w:proofErr w:type="spellEnd"/>
          </w:p>
        </w:tc>
      </w:tr>
    </w:tbl>
    <w:p w14:paraId="227BCD78" w14:textId="77777777" w:rsidR="00023EF0" w:rsidRDefault="00023EF0" w:rsidP="00CD7A61">
      <w:bookmarkStart w:id="58" w:name="_asram:SpecifiedCISCRLSupplyChainTra"/>
      <w:bookmarkEnd w:id="58"/>
    </w:p>
    <w:p w14:paraId="227BCD79" w14:textId="77777777" w:rsidR="00C05987" w:rsidRDefault="00C05987" w:rsidP="00023EF0">
      <w:r>
        <w:br w:type="page"/>
      </w:r>
    </w:p>
    <w:p w14:paraId="227BCD7A" w14:textId="77777777" w:rsidR="00F00037" w:rsidRPr="00ED0E85" w:rsidRDefault="009E4169" w:rsidP="009E4169">
      <w:pPr>
        <w:pStyle w:val="berschrift3"/>
      </w:pPr>
      <w:bookmarkStart w:id="59" w:name="_Toc347491240"/>
      <w:proofErr w:type="spellStart"/>
      <w:proofErr w:type="gramStart"/>
      <w:r w:rsidRPr="00ED0E85">
        <w:t>asram:</w:t>
      </w:r>
      <w:proofErr w:type="gramEnd"/>
      <w:r w:rsidRPr="00ED0E85">
        <w:t>SpecifiedCISCRLSupplyChainTradeDelivery</w:t>
      </w:r>
      <w:bookmarkEnd w:id="59"/>
      <w:proofErr w:type="spellEnd"/>
    </w:p>
    <w:p w14:paraId="227BCD7B" w14:textId="77777777" w:rsidR="00010848" w:rsidRPr="00010848" w:rsidRDefault="00010848" w:rsidP="00010848"/>
    <w:p w14:paraId="227BCD7C" w14:textId="77777777" w:rsidR="00010848" w:rsidRPr="00010848" w:rsidRDefault="00010848" w:rsidP="00010848">
      <w:r>
        <w:rPr>
          <w:noProof/>
          <w:lang w:eastAsia="zh-TW"/>
        </w:rPr>
        <mc:AlternateContent>
          <mc:Choice Requires="wpg">
            <w:drawing>
              <wp:inline distT="0" distB="0" distL="0" distR="0" wp14:anchorId="227BCE3F" wp14:editId="227BCE40">
                <wp:extent cx="7096125" cy="2236470"/>
                <wp:effectExtent l="0" t="0" r="28575" b="0"/>
                <wp:docPr id="6168" name="Gruppieren 6168"/>
                <wp:cNvGraphicFramePr/>
                <a:graphic xmlns:a="http://schemas.openxmlformats.org/drawingml/2006/main">
                  <a:graphicData uri="http://schemas.microsoft.com/office/word/2010/wordprocessingGroup">
                    <wpg:wgp>
                      <wpg:cNvGrpSpPr/>
                      <wpg:grpSpPr>
                        <a:xfrm>
                          <a:off x="0" y="0"/>
                          <a:ext cx="7096125" cy="2236470"/>
                          <a:chOff x="0" y="0"/>
                          <a:chExt cx="7096125" cy="2236470"/>
                        </a:xfrm>
                      </wpg:grpSpPr>
                      <wps:wsp>
                        <wps:cNvPr id="5668" name="AutoShape 7610"/>
                        <wps:cNvCnPr>
                          <a:cxnSpLocks noChangeShapeType="1"/>
                        </wps:cNvCnPr>
                        <wps:spPr bwMode="auto">
                          <a:xfrm>
                            <a:off x="3790950" y="1066800"/>
                            <a:ext cx="21018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0" name="AutoShape 7607"/>
                        <wps:cNvCnPr>
                          <a:cxnSpLocks noChangeShapeType="1"/>
                        </wps:cNvCnPr>
                        <wps:spPr bwMode="auto">
                          <a:xfrm>
                            <a:off x="397192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1" name="Rectangle 7608"/>
                        <wps:cNvSpPr>
                          <a:spLocks noChangeArrowheads="1"/>
                        </wps:cNvSpPr>
                        <wps:spPr bwMode="auto">
                          <a:xfrm>
                            <a:off x="4362450" y="0"/>
                            <a:ext cx="17443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15" w14:textId="77777777" w:rsidR="007A3583" w:rsidRPr="00216445" w:rsidRDefault="007A3583" w:rsidP="00A414FC">
                              <w:pPr>
                                <w:rPr>
                                  <w:szCs w:val="20"/>
                                </w:rPr>
                              </w:pPr>
                              <w:proofErr w:type="spellStart"/>
                              <w:proofErr w:type="gramStart"/>
                              <w:r w:rsidRPr="00A414FC">
                                <w:rPr>
                                  <w:rFonts w:cs="Arial"/>
                                  <w:bCs/>
                                  <w:szCs w:val="20"/>
                                </w:rPr>
                                <w:t>asram:</w:t>
                              </w:r>
                              <w:proofErr w:type="gramEnd"/>
                              <w:r w:rsidRPr="00A414FC">
                                <w:rPr>
                                  <w:rFonts w:cs="Arial"/>
                                  <w:bCs/>
                                  <w:szCs w:val="20"/>
                                </w:rPr>
                                <w:t>DeliveryStatusCode</w:t>
                              </w:r>
                              <w:proofErr w:type="spellEnd"/>
                            </w:p>
                          </w:txbxContent>
                        </wps:txbx>
                        <wps:bodyPr rot="0" vert="horz" wrap="square" lIns="91440" tIns="45720" rIns="91440" bIns="45720" anchor="t" anchorCtr="0" upright="1">
                          <a:noAutofit/>
                        </wps:bodyPr>
                      </wps:wsp>
                      <wpg:grpSp>
                        <wpg:cNvPr id="5673" name="Group 7469"/>
                        <wpg:cNvGrpSpPr>
                          <a:grpSpLocks/>
                        </wpg:cNvGrpSpPr>
                        <wpg:grpSpPr bwMode="auto">
                          <a:xfrm>
                            <a:off x="6057900" y="676275"/>
                            <a:ext cx="190500" cy="166370"/>
                            <a:chOff x="6283" y="5431"/>
                            <a:chExt cx="300" cy="262"/>
                          </a:xfrm>
                        </wpg:grpSpPr>
                        <wps:wsp>
                          <wps:cNvPr id="5674" name="Rectangle 747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75" name="AutoShape 747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76" name="AutoShape 747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677" name="Group 7473"/>
                        <wpg:cNvGrpSpPr>
                          <a:grpSpLocks/>
                        </wpg:cNvGrpSpPr>
                        <wpg:grpSpPr bwMode="auto">
                          <a:xfrm>
                            <a:off x="6905625" y="1257300"/>
                            <a:ext cx="190500" cy="166370"/>
                            <a:chOff x="6283" y="5431"/>
                            <a:chExt cx="300" cy="262"/>
                          </a:xfrm>
                        </wpg:grpSpPr>
                        <wps:wsp>
                          <wps:cNvPr id="5678" name="Rectangle 747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79" name="AutoShape 747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80" name="AutoShape 747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85" name="Rectangle 7481"/>
                        <wps:cNvSpPr>
                          <a:spLocks noChangeArrowheads="1"/>
                        </wps:cNvSpPr>
                        <wps:spPr bwMode="auto">
                          <a:xfrm>
                            <a:off x="295275" y="885825"/>
                            <a:ext cx="3293110" cy="344805"/>
                          </a:xfrm>
                          <a:prstGeom prst="rect">
                            <a:avLst/>
                          </a:prstGeom>
                          <a:solidFill>
                            <a:srgbClr val="8DB3E2"/>
                          </a:solidFill>
                          <a:ln w="25400">
                            <a:solidFill>
                              <a:srgbClr val="000000"/>
                            </a:solidFill>
                            <a:miter lim="800000"/>
                            <a:headEnd/>
                            <a:tailEnd/>
                          </a:ln>
                        </wps:spPr>
                        <wps:txbx>
                          <w:txbxContent>
                            <w:p w14:paraId="227BCF16" w14:textId="77777777" w:rsidR="007A3583" w:rsidRPr="0040321D" w:rsidRDefault="007A3583" w:rsidP="0040321D">
                              <w:pPr>
                                <w:rPr>
                                  <w:szCs w:val="20"/>
                                </w:rPr>
                              </w:pPr>
                              <w:proofErr w:type="spellStart"/>
                              <w:proofErr w:type="gramStart"/>
                              <w:r w:rsidRPr="0040321D">
                                <w:rPr>
                                  <w:rFonts w:cs="Arial"/>
                                  <w:b/>
                                  <w:bCs/>
                                  <w:szCs w:val="20"/>
                                </w:rPr>
                                <w:t>asram:</w:t>
                              </w:r>
                              <w:proofErr w:type="gramEnd"/>
                              <w:r w:rsidRPr="0040321D">
                                <w:rPr>
                                  <w:rFonts w:cs="Arial"/>
                                  <w:b/>
                                  <w:bCs/>
                                  <w:szCs w:val="20"/>
                                </w:rPr>
                                <w:t>SpecifiedCISCRLSupplyChainTradeDelivery</w:t>
                              </w:r>
                              <w:proofErr w:type="spellEnd"/>
                            </w:p>
                          </w:txbxContent>
                        </wps:txbx>
                        <wps:bodyPr rot="0" vert="horz" wrap="square" lIns="91440" tIns="45720" rIns="91440" bIns="45720" anchor="t" anchorCtr="0" upright="1">
                          <a:noAutofit/>
                        </wps:bodyPr>
                      </wps:wsp>
                      <wps:wsp>
                        <wps:cNvPr id="5688" name="AutoShape 7484"/>
                        <wps:cNvCnPr>
                          <a:cxnSpLocks noChangeShapeType="1"/>
                        </wps:cNvCnPr>
                        <wps:spPr bwMode="auto">
                          <a:xfrm>
                            <a:off x="3981450" y="752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9" name="Rectangle 7485"/>
                        <wps:cNvSpPr>
                          <a:spLocks noChangeArrowheads="1"/>
                        </wps:cNvSpPr>
                        <wps:spPr bwMode="auto">
                          <a:xfrm>
                            <a:off x="3590925" y="9810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g:cNvPr id="5681" name="Group 7477"/>
                        <wpg:cNvGrpSpPr>
                          <a:grpSpLocks/>
                        </wpg:cNvGrpSpPr>
                        <wpg:grpSpPr bwMode="auto">
                          <a:xfrm>
                            <a:off x="6248400" y="1828800"/>
                            <a:ext cx="190500" cy="166370"/>
                            <a:chOff x="6283" y="5431"/>
                            <a:chExt cx="300" cy="262"/>
                          </a:xfrm>
                        </wpg:grpSpPr>
                        <wps:wsp>
                          <wps:cNvPr id="5682" name="Rectangle 747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83" name="AutoShape 747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84" name="AutoShape 748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92" name="AutoShape 7488"/>
                        <wps:cNvCnPr>
                          <a:cxnSpLocks noChangeShapeType="1"/>
                        </wps:cNvCnPr>
                        <wps:spPr bwMode="auto">
                          <a:xfrm>
                            <a:off x="3590925" y="10668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93" name="Rectangle 7489"/>
                        <wps:cNvSpPr>
                          <a:spLocks noChangeArrowheads="1"/>
                        </wps:cNvSpPr>
                        <wps:spPr bwMode="auto">
                          <a:xfrm>
                            <a:off x="4371975" y="600075"/>
                            <a:ext cx="16814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17" w14:textId="77777777" w:rsidR="007A3583" w:rsidRPr="00216445" w:rsidRDefault="007A3583" w:rsidP="0040321D">
                              <w:pPr>
                                <w:rPr>
                                  <w:szCs w:val="20"/>
                                </w:rPr>
                              </w:pPr>
                              <w:proofErr w:type="spellStart"/>
                              <w:proofErr w:type="gramStart"/>
                              <w:r w:rsidRPr="00216445">
                                <w:rPr>
                                  <w:rFonts w:cs="Arial"/>
                                  <w:bCs/>
                                  <w:szCs w:val="20"/>
                                </w:rPr>
                                <w:t>asram:</w:t>
                              </w:r>
                              <w:proofErr w:type="gramEnd"/>
                              <w:r w:rsidRPr="00216445">
                                <w:rPr>
                                  <w:rFonts w:cs="Arial"/>
                                  <w:bCs/>
                                  <w:szCs w:val="20"/>
                                </w:rPr>
                                <w:t>InformationCINote</w:t>
                              </w:r>
                              <w:proofErr w:type="spellEnd"/>
                            </w:p>
                          </w:txbxContent>
                        </wps:txbx>
                        <wps:bodyPr rot="0" vert="horz" wrap="square" lIns="91440" tIns="45720" rIns="91440" bIns="45720" anchor="t" anchorCtr="0" upright="1">
                          <a:noAutofit/>
                        </wps:bodyPr>
                      </wps:wsp>
                      <wps:wsp>
                        <wps:cNvPr id="5695" name="AutoShape 7491"/>
                        <wps:cNvCnPr>
                          <a:cxnSpLocks noChangeShapeType="1"/>
                        </wps:cNvCnPr>
                        <wps:spPr bwMode="auto">
                          <a:xfrm>
                            <a:off x="3990975" y="142875"/>
                            <a:ext cx="635" cy="180149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9" name="Rechteck 6159"/>
                        <wps:cNvSpPr>
                          <a:spLocks noChangeArrowheads="1"/>
                        </wps:cNvSpPr>
                        <wps:spPr bwMode="auto">
                          <a:xfrm>
                            <a:off x="0" y="914400"/>
                            <a:ext cx="293370" cy="293370"/>
                          </a:xfrm>
                          <a:prstGeom prst="rect">
                            <a:avLst/>
                          </a:prstGeom>
                          <a:noFill/>
                          <a:ln>
                            <a:noFill/>
                          </a:ln>
                          <a:extLst/>
                        </wps:spPr>
                        <wps:txbx>
                          <w:txbxContent>
                            <w:p w14:paraId="227BCF18"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61" name="Rechteck 6161"/>
                        <wps:cNvSpPr>
                          <a:spLocks noChangeArrowheads="1"/>
                        </wps:cNvSpPr>
                        <wps:spPr bwMode="auto">
                          <a:xfrm>
                            <a:off x="4067175" y="152400"/>
                            <a:ext cx="293370" cy="293370"/>
                          </a:xfrm>
                          <a:prstGeom prst="rect">
                            <a:avLst/>
                          </a:prstGeom>
                          <a:noFill/>
                          <a:ln>
                            <a:noFill/>
                          </a:ln>
                          <a:extLst/>
                        </wps:spPr>
                        <wps:txbx>
                          <w:txbxContent>
                            <w:p w14:paraId="227BCF19"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90" name="Rectangle 7486"/>
                        <wps:cNvSpPr>
                          <a:spLocks noChangeArrowheads="1"/>
                        </wps:cNvSpPr>
                        <wps:spPr bwMode="auto">
                          <a:xfrm>
                            <a:off x="4381500" y="1171575"/>
                            <a:ext cx="25234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1A" w14:textId="77777777" w:rsidR="007A3583" w:rsidRPr="00216445" w:rsidRDefault="007A3583" w:rsidP="0040321D">
                              <w:proofErr w:type="spellStart"/>
                              <w:r w:rsidRPr="00216445">
                                <w:rPr>
                                  <w:rFonts w:cs="Arial"/>
                                  <w:bCs/>
                                  <w:szCs w:val="20"/>
                                  <w:lang w:val="de-DE"/>
                                </w:rPr>
                                <w:t>asram:SpecifiedCISupplyChainSchedule</w:t>
                              </w:r>
                              <w:proofErr w:type="spellEnd"/>
                            </w:p>
                          </w:txbxContent>
                        </wps:txbx>
                        <wps:bodyPr rot="0" vert="horz" wrap="square" lIns="91440" tIns="45720" rIns="91440" bIns="45720" anchor="t" anchorCtr="0" upright="1">
                          <a:noAutofit/>
                        </wps:bodyPr>
                      </wps:wsp>
                      <wps:wsp>
                        <wps:cNvPr id="5691" name="AutoShape 7487"/>
                        <wps:cNvCnPr>
                          <a:cxnSpLocks noChangeShapeType="1"/>
                        </wps:cNvCnPr>
                        <wps:spPr bwMode="auto">
                          <a:xfrm>
                            <a:off x="3981450" y="1362075"/>
                            <a:ext cx="38227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94" name="Rectangle 7490"/>
                        <wps:cNvSpPr>
                          <a:spLocks noChangeArrowheads="1"/>
                        </wps:cNvSpPr>
                        <wps:spPr bwMode="auto">
                          <a:xfrm>
                            <a:off x="4381500" y="1733550"/>
                            <a:ext cx="18611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1B" w14:textId="77777777" w:rsidR="007A3583" w:rsidRPr="00216445" w:rsidRDefault="007A3583" w:rsidP="0040321D">
                              <w:proofErr w:type="spellStart"/>
                              <w:r w:rsidRPr="00216445">
                                <w:rPr>
                                  <w:rFonts w:cs="Arial"/>
                                  <w:bCs/>
                                  <w:szCs w:val="20"/>
                                  <w:lang w:val="de-DE"/>
                                </w:rPr>
                                <w:t>asram:ShipToCITradeParty</w:t>
                              </w:r>
                              <w:proofErr w:type="spellEnd"/>
                            </w:p>
                          </w:txbxContent>
                        </wps:txbx>
                        <wps:bodyPr rot="0" vert="horz" wrap="square" lIns="91440" tIns="45720" rIns="91440" bIns="45720" anchor="t" anchorCtr="0" upright="1">
                          <a:noAutofit/>
                        </wps:bodyPr>
                      </wps:wsp>
                      <wps:wsp>
                        <wps:cNvPr id="5696" name="AutoShape 7492"/>
                        <wps:cNvCnPr>
                          <a:cxnSpLocks noChangeShapeType="1"/>
                        </wps:cNvCnPr>
                        <wps:spPr bwMode="auto">
                          <a:xfrm>
                            <a:off x="3981450" y="19335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0" name="Rechteck 6160"/>
                        <wps:cNvSpPr>
                          <a:spLocks noChangeArrowheads="1"/>
                        </wps:cNvSpPr>
                        <wps:spPr bwMode="auto">
                          <a:xfrm>
                            <a:off x="4067175" y="1943100"/>
                            <a:ext cx="293370" cy="293370"/>
                          </a:xfrm>
                          <a:prstGeom prst="rect">
                            <a:avLst/>
                          </a:prstGeom>
                          <a:noFill/>
                          <a:ln>
                            <a:noFill/>
                          </a:ln>
                          <a:extLst/>
                        </wps:spPr>
                        <wps:txbx>
                          <w:txbxContent>
                            <w:p w14:paraId="227BCF1C"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63" name="Rechteck 6163"/>
                        <wps:cNvSpPr>
                          <a:spLocks noChangeArrowheads="1"/>
                        </wps:cNvSpPr>
                        <wps:spPr bwMode="auto">
                          <a:xfrm>
                            <a:off x="3971925" y="13620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1D" w14:textId="77777777" w:rsidR="007A3583" w:rsidRDefault="007A3583" w:rsidP="0001084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67" name="Rechteck 6167"/>
                        <wps:cNvSpPr>
                          <a:spLocks noChangeArrowheads="1"/>
                        </wps:cNvSpPr>
                        <wps:spPr bwMode="auto">
                          <a:xfrm>
                            <a:off x="3981450" y="7810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1E" w14:textId="77777777" w:rsidR="007A3583" w:rsidRDefault="007A3583" w:rsidP="00010848">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68" o:spid="_x0000_s1438" style="width:558.75pt;height:176.1pt;mso-position-horizontal-relative:char;mso-position-vertical-relative:line" coordsize="70961,22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">
                <v:shape id="AutoShape 7610" o:spid="_x0000_s1439" type="#_x0000_t32" style="position:absolute;left:37909;top:10668;width:210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f7P8IAAADdAAAADwAAAGRycy9kb3ducmV2LnhtbERPy4rCMBTdD/gP4QruxtTBqVqNMgji&#10;IKj4QLeX5toWm5vSxFr/3iwGZnk479miNaVoqHaFZQWDfgSCOLW64EzB+bT6HINwHlljaZkUvMjB&#10;Yt75mGGi7ZMP1Bx9JkIIuwQV5N5XiZQuzcmg69uKOHA3Wxv0AdaZ1DU+Q7gp5VcUxdJgwaEhx4qW&#10;OaX348MoaPaX3WhVNeu9zy7Dw2Y4uaLZKtXrtj9TEJ5a/y/+c/9qBd9xHOaGN+EJyP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wf7P8IAAADdAAAADwAAAAAAAAAAAAAA&#10;AAChAgAAZHJzL2Rvd25yZXYueG1sUEsFBgAAAAAEAAQA+QAAAJADAAAAAA==&#10;" strokeweight="2pt"/>
                <v:shape id="AutoShape 7607" o:spid="_x0000_s1440" type="#_x0000_t32" style="position:absolute;left:39719;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hh5MMAAADdAAAADwAAAGRycy9kb3ducmV2LnhtbERPy4rCMBTdC/MP4Q6409TBx1iNIgMy&#10;g6BFR3R7aa5tsbkpTaz1781CcHk47/myNaVoqHaFZQWDfgSCOLW64EzB8X/d+wbhPLLG0jIpeJCD&#10;5eKjM8dY2zvvqTn4TIQQdjEqyL2vYildmpNB17cVceAutjboA6wzqWu8h3BTyq8oGkuDBYeGHCv6&#10;ySm9Hm5GQZOcdpN11fwmPjsN95vh9Ixmq1T3s13NQHhq/Vv8cv9pBaPxJOwP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oYeTDAAAA3QAAAA8AAAAAAAAAAAAA&#10;AAAAoQIAAGRycy9kb3ducmV2LnhtbFBLBQYAAAAABAAEAPkAAACRAwAAAAA=&#10;" strokeweight="2pt"/>
                <v:rect id="Rectangle 7608" o:spid="_x0000_s1441" style="position:absolute;left:43624;width:1744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XIcUA&#10;AADdAAAADwAAAGRycy9kb3ducmV2LnhtbESPQWsCMRCF7wX/Qxihl1KzK62W1SiilJae3LX0PGzG&#10;3cXNZEmixn/fFAoeH2/e9+Yt19H04kLOd5YV5JMMBHFtdceNgu/D+/MbCB+QNfaWScGNPKxXo4cl&#10;FtpeuaRLFRqRIOwLVNCGMBRS+rolg35iB+LkHa0zGJJ0jdQOrwluejnNspk02HFqaHGgbUv1qTqb&#10;9EYey5/q4+lmv+yu7HLtXvZxrtTjOG4WIALFcD/+T39qBa+zeQ5/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lchxQAAAN0AAAAPAAAAAAAAAAAAAAAAAJgCAABkcnMv&#10;ZG93bnJldi54bWxQSwUGAAAAAAQABAD1AAAAigMAAAAA&#10;" filled="f" fillcolor="#8db3e2" strokeweight="2pt">
                  <v:textbox>
                    <w:txbxContent>
                      <w:p w14:paraId="227BCF15" w14:textId="77777777" w:rsidR="007A3583" w:rsidRPr="00216445" w:rsidRDefault="007A3583" w:rsidP="00A414FC">
                        <w:pPr>
                          <w:rPr>
                            <w:szCs w:val="20"/>
                          </w:rPr>
                        </w:pPr>
                        <w:proofErr w:type="spellStart"/>
                        <w:proofErr w:type="gramStart"/>
                        <w:r w:rsidRPr="00A414FC">
                          <w:rPr>
                            <w:rFonts w:cs="Arial"/>
                            <w:bCs/>
                            <w:szCs w:val="20"/>
                          </w:rPr>
                          <w:t>asram:</w:t>
                        </w:r>
                        <w:proofErr w:type="gramEnd"/>
                        <w:r w:rsidRPr="00A414FC">
                          <w:rPr>
                            <w:rFonts w:cs="Arial"/>
                            <w:bCs/>
                            <w:szCs w:val="20"/>
                          </w:rPr>
                          <w:t>DeliveryStatusCode</w:t>
                        </w:r>
                        <w:proofErr w:type="spellEnd"/>
                      </w:p>
                    </w:txbxContent>
                  </v:textbox>
                </v:rect>
                <v:group id="Group 7469" o:spid="_x0000_s1442" style="position:absolute;left:60579;top:676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A6G8YAAADdAAAADwAAAGRycy9kb3ducmV2LnhtbESPS4vCQBCE74L/YWhh&#10;bzrJig+io4jsLh5E8AHircm0STDTEzKzSfz3zsKCx6KqvqKW686UoqHaFZYVxKMIBHFqdcGZgsv5&#10;ezgH4TyyxtIyKXiSg/Wq31tiom3LR2pOPhMBwi5BBbn3VSKlS3My6Ea2Ig7e3dYGfZB1JnWNbYCb&#10;Un5G0VQaLDgs5FjRNqf0cfo1Cn5abDfj+KvZP+7b5+08OVz3MSn1Meg2CxCeOv8O/7d3WsFkOhv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YDobxgAAAN0A&#10;AAAPAAAAAAAAAAAAAAAAAKoCAABkcnMvZG93bnJldi54bWxQSwUGAAAAAAQABAD6AAAAnQMAAAAA&#10;">
                  <v:rect id="Rectangle 7470" o:spid="_x0000_s144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cLMUA&#10;AADdAAAADwAAAGRycy9kb3ducmV2LnhtbESPW2sCMRSE3wv+h3AE32pW8cZqFCmUFkRovbwfNsfd&#10;xc3JNslq2l/fCIU+DjPzDbPaRNOIGzlfW1YwGmYgiAuray4VnI6vzwsQPiBrbCyTgm/ysFn3nlaY&#10;a3vnT7odQikShH2OCqoQ2lxKX1Rk0A9tS5y8i3UGQ5KulNrhPcFNI8dZNpMGa04LFbb0UlFxPXRG&#10;Qbufdm/zr537OS+6jwJ30YZxVGrQj9sliEAx/If/2u9awXQ2n8DjTX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1wsxQAAAN0AAAAPAAAAAAAAAAAAAAAAAJgCAABkcnMv&#10;ZG93bnJldi54bWxQSwUGAAAAAAQABAD1AAAAigMAAAAA&#10;" strokeweight="2pt"/>
                  <v:shape id="AutoShape 7471" o:spid="_x0000_s144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JvH8IAAADdAAAADwAAAGRycy9kb3ducmV2LnhtbESPT4vCMBTE78J+h/AW9qap4j+qsRRh&#10;wWtVPD+aZ1tsXmqT2uy33ywseBxm5jfMPgumFS/qXWNZwXyWgCAurW64UnC9fE+3IJxH1thaJgU/&#10;5CA7fEz2mGo7ckGvs69EhLBLUUHtfZdK6cqaDLqZ7Yijd7e9QR9lX0nd4xjhppWLJFlLgw3HhRo7&#10;OtZUPs6DUVAUz+o2uDDm23vYLK96aZLhpNTXZ8h3IDwF/w7/t09awWq9WcHfm/gE5OE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3JvH8IAAADdAAAADwAAAAAAAAAAAAAA&#10;AAChAgAAZHJzL2Rvd25yZXYueG1sUEsFBgAAAAAEAAQA+QAAAJADAAAAAA==&#10;" strokeweight="1.25pt"/>
                  <v:shape id="AutoShape 7472" o:spid="_x0000_s144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v5scAAADdAAAADwAAAGRycy9kb3ducmV2LnhtbESPQWvCQBSE74X+h+UVvNWNglGiq0ir&#10;4KEKsfXg7TX7mgSzb0N2TVJ/fbcgeBxmvhlmsepNJVpqXGlZwWgYgSDOrC45V/D1uX2dgXAeWWNl&#10;mRT8koPV8vlpgYm2HafUHn0uQgm7BBUU3teJlC4ryKAb2po4eD+2MeiDbHKpG+xCuankOIpiabDk&#10;sFBgTW8FZZfj1SiYXLvvczzidL3fvJ/SW5sdLqcPpQYv/XoOwlPvH+E7vdOBi6cx/L8JT0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2i/mxwAAAN0AAAAPAAAAAAAA&#10;AAAAAAAAAKECAABkcnMvZG93bnJldi54bWxQSwUGAAAAAAQABAD5AAAAlQMAAAAA&#10;" strokeweight="1.25pt"/>
                </v:group>
                <v:group id="Group 7473" o:spid="_x0000_s1446" style="position:absolute;left:69056;top:12573;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s8GMYAAADdAAAADwAAAGRycy9kb3ducmV2LnhtbESPT4vCMBTE7wv7HcJb&#10;8LamVdSlGkXEFQ8i+AcWb4/m2Rabl9Jk2/rtjSB4HGbmN8xs0ZlSNFS7wrKCuB+BIE6tLjhTcD79&#10;fv+AcB5ZY2mZFNzJwWL++THDRNuWD9QcfSYChF2CCnLvq0RKl+Zk0PVtRRy8q60N+iDrTOoa2wA3&#10;pRxE0VgaLDgs5FjRKqf0dvw3CjYttsthvG52t+vqfjmN9n+7mJTqfXXLKQhPnX+HX+2tVjAaT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WzwYxgAAAN0A&#10;AAAPAAAAAAAAAAAAAAAAAKoCAABkcnMvZG93bnJldi54bWxQSwUGAAAAAAQABAD6AAAAnQMAAAAA&#10;">
                  <v:rect id="Rectangle 7474" o:spid="_x0000_s144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pWKcMA&#10;AADdAAAADwAAAGRycy9kb3ducmV2LnhtbERPW2vCMBR+F/YfwhnsTdMVvNAZyxiMDUTQ6t4PzVlb&#10;1px0SarZfr15EHz8+O7rMppenMn5zrKC51kGgri2uuNGwen4Pl2B8AFZY2+ZFPyRh3LzMFljoe2F&#10;D3SuQiNSCPsCFbQhDIWUvm7JoJ/ZgThx39YZDAm6RmqHlxRuepln2UIa7Dg1tDjQW0v1TzUaBcNu&#10;Pn4sf7fu/2s17mvcRhvyqNTTY3x9AREohrv45v7UCuaLZZqb3qQn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pWKcMAAADdAAAADwAAAAAAAAAAAAAAAACYAgAAZHJzL2Rv&#10;d25yZXYueG1sUEsFBgAAAAAEAAQA9QAAAIgDAAAAAA==&#10;" strokeweight="2pt"/>
                  <v:shape id="AutoShape 7475" o:spid="_x0000_s144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9lGsIAAADdAAAADwAAAGRycy9kb3ducmV2LnhtbESPT4vCMBTE74LfITxhb5q6+LcaRQTB&#10;a93i+dE822Lz0m1Sm/32mwVhj8PM/IbZH4NpxIs6V1tWMJ8lIIgLq2suFeRfl+kGhPPIGhvLpOCH&#10;HBwP49EeU20Hzuh186WIEHYpKqi8b1MpXVGRQTezLXH0HrYz6KPsSqk7HCLcNPIzSVbSYM1xocKW&#10;zhUVz1tvFGTZd3nvXRhOm0dYL3K9MEl/VepjEk47EJ6C/w+/21etYLlab+HvTXwC8vA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9lGsIAAADdAAAADwAAAAAAAAAAAAAA&#10;AAChAgAAZHJzL2Rvd25yZXYueG1sUEsFBgAAAAAEAAQA+QAAAJADAAAAAA==&#10;" strokeweight="1.25pt"/>
                  <v:shape id="AutoShape 7476" o:spid="_x0000_s144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piLsQAAADdAAAADwAAAGRycy9kb3ducmV2LnhtbERPTWvCQBC9F/oflil4qxsFg6SuIm0F&#10;D1aIrYfeptlpEszOhuyapP31nYPQ4+N9rzaja1RPXag9G5hNE1DEhbc1lwY+3nePS1AhIltsPJOB&#10;HwqwWd/frTCzfuCc+lMslYRwyNBAFWObaR2KihyGqW+Jhfv2ncMosCu17XCQcNfoeZKk2mHN0lBh&#10;S88VFZfT1RlYXIevz3TG+fbt9eWc//bF8XI+GDN5GLdPoCKN8V98c++t+NKl7Jc38gT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qmIuxAAAAN0AAAAPAAAAAAAAAAAA&#10;AAAAAKECAABkcnMvZG93bnJldi54bWxQSwUGAAAAAAQABAD5AAAAkgMAAAAA&#10;" strokeweight="1.25pt"/>
                </v:group>
                <v:rect id="Rectangle 7481" o:spid="_x0000_s1450" style="position:absolute;left:2952;top:8858;width:329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lX8MA&#10;AADdAAAADwAAAGRycy9kb3ducmV2LnhtbESPzarCMBSE9xd8h3AEd9dUQdFqFFEEcXHBH3B7bI5N&#10;sTkpTdTq098IgsthZr5hpvPGluJOtS8cK+h1ExDEmdMF5wqOh/XvCIQPyBpLx6TgSR7ms9bPFFPt&#10;Hryj+z7kIkLYp6jAhFClUvrMkEXfdRVx9C6uthiirHOpa3xEuC1lP0mG0mLBccFgRUtD2XV/swpW&#10;t5NZv5zx2z8qXvqMbjnub5TqtJvFBESgJnzDn/ZGKxgMRwN4v4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nlX8MAAADdAAAADwAAAAAAAAAAAAAAAACYAgAAZHJzL2Rv&#10;d25yZXYueG1sUEsFBgAAAAAEAAQA9QAAAIgDAAAAAA==&#10;" fillcolor="#8db3e2" strokeweight="2pt">
                  <v:textbox>
                    <w:txbxContent>
                      <w:p w14:paraId="227BCF16" w14:textId="77777777" w:rsidR="007A3583" w:rsidRPr="0040321D" w:rsidRDefault="007A3583" w:rsidP="0040321D">
                        <w:pPr>
                          <w:rPr>
                            <w:szCs w:val="20"/>
                          </w:rPr>
                        </w:pPr>
                        <w:proofErr w:type="spellStart"/>
                        <w:proofErr w:type="gramStart"/>
                        <w:r w:rsidRPr="0040321D">
                          <w:rPr>
                            <w:rFonts w:cs="Arial"/>
                            <w:b/>
                            <w:bCs/>
                            <w:szCs w:val="20"/>
                          </w:rPr>
                          <w:t>asram:</w:t>
                        </w:r>
                        <w:proofErr w:type="gramEnd"/>
                        <w:r w:rsidRPr="0040321D">
                          <w:rPr>
                            <w:rFonts w:cs="Arial"/>
                            <w:b/>
                            <w:bCs/>
                            <w:szCs w:val="20"/>
                          </w:rPr>
                          <w:t>SpecifiedCISCRLSupplyChainTradeDelivery</w:t>
                        </w:r>
                        <w:proofErr w:type="spellEnd"/>
                      </w:p>
                    </w:txbxContent>
                  </v:textbox>
                </v:rect>
                <v:shape id="AutoShape 7484" o:spid="_x0000_s1451" type="#_x0000_t32" style="position:absolute;left:39814;top:7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sdxcIAAADdAAAADwAAAGRycy9kb3ducmV2LnhtbERPTYvCMBC9C/sfwix409RFXa1GkQXZ&#10;RdCiK3odmrEtNpPSxFr/vTkIHh/ve75sTSkaql1hWcGgH4EgTq0uOFNw/F/3JiCcR9ZYWiYFD3Kw&#10;XHx05hhre+c9NQefiRDCLkYFufdVLKVLczLo+rYiDtzF1gZ9gHUmdY33EG5K+RVFY2mw4NCQY0U/&#10;OaXXw80oaJLT7ntdNb+Jz07D/WY4PaPZKtX9bFczEJ5a/xa/3H9awWg8CXP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wsdxcIAAADdAAAADwAAAAAAAAAAAAAA&#10;AAChAgAAZHJzL2Rvd25yZXYueG1sUEsFBgAAAAAEAAQA+QAAAJADAAAAAA==&#10;" strokeweight="2pt"/>
                <v:rect id="Rectangle 7485" o:spid="_x0000_s1452" style="position:absolute;left:35909;top:9810;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DlcUA&#10;AADdAAAADwAAAGRycy9kb3ducmV2LnhtbESPQWsCMRSE7wX/Q3iCt5pV0G5Xo0ihVBChtfX+2Dx3&#10;Fzcv2ySraX+9KRQ8DjPzDbNcR9OKCznfWFYwGWcgiEurG64UfH2+PuYgfEDW2FomBT/kYb0aPCyx&#10;0PbKH3Q5hEokCPsCFdQhdIWUvqzJoB/bjjh5J+sMhiRdJbXDa4KbVk6zbC4NNpwWauzopabyfOiN&#10;gm4/69+evnfu95j37yXuog3TqNRoGDcLEIFiuIf/21utYDbPn+HvTX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E4OVxQAAAN0AAAAPAAAAAAAAAAAAAAAAAJgCAABkcnMv&#10;ZG93bnJldi54bWxQSwUGAAAAAAQABAD1AAAAigMAAAAA&#10;" strokeweight="2pt"/>
                <v:group id="Group 7477" o:spid="_x0000_s1453" style="position:absolute;left:62484;top:18288;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tx0McAAADdAAAADwAAAGRycy9kb3ducmV2LnhtbESPQWuDQBSE74H+h+UV&#10;ektWWxSx2YQQ2tJDKEQDobeH+6IS9624WzX/vlso5DjMzDfMejubTow0uNaygngVgSCurG65VnAq&#10;35cZCOeRNXaWScGNHGw3D4s15tpOfKSx8LUIEHY5Kmi873MpXdWQQbeyPXHwLnYw6IMcaqkHnALc&#10;dPI5ilJpsOWw0GBP+4aqa/FjFHxMOO1e4rfxcL3sb99l8nU+xKTU0+O8ewXhafb38H/7UytI0iyG&#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Ctx0McAAADd&#10;AAAADwAAAAAAAAAAAAAAAACqAgAAZHJzL2Rvd25yZXYueG1sUEsFBgAAAAAEAAQA+gAAAJ4DAAAA&#10;AA==&#10;">
                  <v:rect id="Rectangle 7478" o:spid="_x0000_s145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R5MUA&#10;AADdAAAADwAAAGRycy9kb3ducmV2LnhtbESPUWvCMBSF3wf+h3AHe5vpCrrSGWUIoiCC0+390ty1&#10;Zc1NTVLN/PVmMPDxcM75Dme2iKYTZ3K+tazgZZyBIK6sbrlW8HlcPRcgfEDW2FkmBb/kYTEfPcyw&#10;1PbCH3Q+hFokCPsSFTQh9KWUvmrIoB/bnjh539YZDEm6WmqHlwQ3ncyzbCoNtpwWGuxp2VD1cxiM&#10;gn43Gdavp627fhXDvsJttCGPSj09xvc3EIFiuIf/2xutYDItcvh7k5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txHkxQAAAN0AAAAPAAAAAAAAAAAAAAAAAJgCAABkcnMv&#10;ZG93bnJldi54bWxQSwUGAAAAAAQABAD1AAAAigMAAAAA&#10;" strokeweight="2pt"/>
                  <v:shape id="AutoShape 7479" o:spid="_x0000_s145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Ii18IAAADdAAAADwAAAGRycy9kb3ducmV2LnhtbESPT4vCMBTE7wt+h/CEva2pf7dUo4gg&#10;eK3Knh/Nsy02L7VJbfbbbxYEj8PM/IbZ7IJpxJM6V1tWMJ0kIIgLq2suFVwvx68UhPPIGhvLpOCX&#10;HOy2o48NZtoOnNPz7EsRIewyVFB532ZSuqIig25iW+Lo3Wxn0EfZlVJ3OES4aeQsSVbSYM1xocKW&#10;DhUV93NvFOT5o/zpXRj26S18L656YZL+pNTnOOzXIDwF/w6/2ietYLlK5/D/Jj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gIi18IAAADdAAAADwAAAAAAAAAAAAAA&#10;AAChAgAAZHJzL2Rvd25yZXYueG1sUEsFBgAAAAAEAAQA+QAAAJADAAAAAA==&#10;" strokeweight="1.25pt"/>
                  <v:shape id="AutoShape 7480" o:spid="_x0000_s145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FkLcgAAADdAAAADwAAAGRycy9kb3ducmV2LnhtbESPT2vCQBTE74V+h+UVvNWN0gaJriJq&#10;wUMtxD8Hb6/Z1ySYfRuyaxL99F2h0OMw85thZoveVKKlxpWWFYyGEQjizOqScwXHw8frBITzyBor&#10;y6TgRg4W8+enGSbadpxSu/e5CCXsElRQeF8nUrqsIINuaGvi4P3YxqAPssmlbrAL5aaS4yiKpcGS&#10;w0KBNa0Kyi77q1Hwfu2+z/GI0+Vusz6l9zb7upw+lRq89MspCE+9/w//0VsduHjyBo834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5FkLcgAAADdAAAADwAAAAAA&#10;AAAAAAAAAAChAgAAZHJzL2Rvd25yZXYueG1sUEsFBgAAAAAEAAQA+QAAAJYDAAAAAA==&#10;" strokeweight="1.25pt"/>
                </v:group>
                <v:shape id="AutoShape 7488" o:spid="_x0000_s1457" type="#_x0000_t32" style="position:absolute;left:35909;top:106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q88sUAAADdAAAADwAAAGRycy9kb3ducmV2LnhtbESP3YrCMBSE7wXfIRzBO00Vf7tGEUEU&#10;wRXdxb09NMe22JyUJtb69psFYS+HmfmGWawaU4iaKpdbVjDoRyCIE6tzThV8f217MxDOI2ssLJOC&#10;FzlYLdutBcbaPvlM9cWnIkDYxagg876MpXRJRgZd35bEwbvZyqAPskqlrvAZ4KaQwyiaSIM5h4UM&#10;S9pklNwvD6OgPl0/p9uy3p18eh2dD6P5D5qjUt1Os/4A4anx/+F3e68VjCfzIfy9C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q88sUAAADdAAAADwAAAAAAAAAA&#10;AAAAAAChAgAAZHJzL2Rvd25yZXYueG1sUEsFBgAAAAAEAAQA+QAAAJMDAAAAAA==&#10;" strokeweight="2pt"/>
                <v:rect id="Rectangle 7489" o:spid="_x0000_s1458" style="position:absolute;left:43719;top:6000;width:168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SKN8cA&#10;AADdAAAADwAAAGRycy9kb3ducmV2LnhtbESPQUsDMRCF74L/IYzQi7TZtbbVtWmRlqJ46m6L52Ez&#10;7i5uJkuStum/N4Lg8fHmfW/ech1NL87kfGdZQT7JQBDXVnfcKDgeduMnED4ga+wtk4IreVivbm+W&#10;WGh74ZLOVWhEgrAvUEEbwlBI6euWDPqJHYiT92WdwZCka6R2eElw08uHLJtLgx2nhhYH2rRUf1cn&#10;k97IY/lZvd1f7Yfdll2u3eM+LpQa3cXXFxCBYvg//ku/awWz+fMUftckB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EijfHAAAA3QAAAA8AAAAAAAAAAAAAAAAAmAIAAGRy&#10;cy9kb3ducmV2LnhtbFBLBQYAAAAABAAEAPUAAACMAwAAAAA=&#10;" filled="f" fillcolor="#8db3e2" strokeweight="2pt">
                  <v:textbox>
                    <w:txbxContent>
                      <w:p w14:paraId="227BCF17" w14:textId="77777777" w:rsidR="007A3583" w:rsidRPr="00216445" w:rsidRDefault="007A3583" w:rsidP="0040321D">
                        <w:pPr>
                          <w:rPr>
                            <w:szCs w:val="20"/>
                          </w:rPr>
                        </w:pPr>
                        <w:proofErr w:type="spellStart"/>
                        <w:proofErr w:type="gramStart"/>
                        <w:r w:rsidRPr="00216445">
                          <w:rPr>
                            <w:rFonts w:cs="Arial"/>
                            <w:bCs/>
                            <w:szCs w:val="20"/>
                          </w:rPr>
                          <w:t>asram:</w:t>
                        </w:r>
                        <w:proofErr w:type="gramEnd"/>
                        <w:r w:rsidRPr="00216445">
                          <w:rPr>
                            <w:rFonts w:cs="Arial"/>
                            <w:bCs/>
                            <w:szCs w:val="20"/>
                          </w:rPr>
                          <w:t>InformationCINote</w:t>
                        </w:r>
                        <w:proofErr w:type="spellEnd"/>
                      </w:p>
                    </w:txbxContent>
                  </v:textbox>
                </v:rect>
                <v:shape id="AutoShape 7491" o:spid="_x0000_s1459" type="#_x0000_t32" style="position:absolute;left:39909;top:1428;width:7;height:180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MkhscAAADdAAAADwAAAGRycy9kb3ducmV2LnhtbESP3WrCQBSE7wu+w3KE3tWNJUaNriKF&#10;0FJogz/o7SF7TILZsyG7jenbdwuFXg4z8w2z3g6mET11rrasYDqJQBAXVtdcKjgds6cFCOeRNTaW&#10;ScE3OdhuRg9rTLW98576gy9FgLBLUUHlfZtK6YqKDLqJbYmDd7WdQR9kV0rd4T3ATSOfoyiRBmsO&#10;CxW29FJRcTt8GQV9fv6cZ23/mvvyHO/f4+UFzYdSj+NhtwLhafD/4b/2m1YwS5Yz+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0ySGxwAAAN0AAAAPAAAAAAAA&#10;AAAAAAAAAKECAABkcnMvZG93bnJldi54bWxQSwUGAAAAAAQABAD5AAAAlQMAAAAA&#10;" strokeweight="2pt"/>
                <v:rect id="Rechteck 6159" o:spid="_x0000_s1460" style="position:absolute;top:9144;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32MYA&#10;AADdAAAADwAAAGRycy9kb3ducmV2LnhtbESPQWvCQBSE7wX/w/KEXkrdKChtdBURxCCCGKvnR/Y1&#10;Cc2+jdltEv+9KxR6HGbmG2ax6k0lWmpcaVnBeBSBIM6sLjlX8HXevn+AcB5ZY2WZFNzJwWo5eFlg&#10;rG3HJ2pTn4sAYRejgsL7OpbSZQUZdCNbEwfv2zYGfZBNLnWDXYCbSk6iaCYNlhwWCqxpU1D2k/4a&#10;BV12bK/nw04e366J5Vty26SXvVKvw349B+Gp9//hv3aiFczG00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l32MYAAADdAAAADwAAAAAAAAAAAAAAAACYAgAAZHJz&#10;L2Rvd25yZXYueG1sUEsFBgAAAAAEAAQA9QAAAIsDAAAAAA==&#10;" filled="f" stroked="f">
                  <v:textbox>
                    <w:txbxContent>
                      <w:p w14:paraId="227BCF18"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v:textbox>
                </v:rect>
                <v:rect id="Rechteck 6161" o:spid="_x0000_s1461" style="position:absolute;left:40671;top:1524;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xY8YA&#10;AADdAAAADwAAAGRycy9kb3ducmV2LnhtbESPT2vCQBTE7wW/w/IEL6Vu4iGU6CpFEEMpiPHP+ZF9&#10;TUKzb2N2m6Tf3hWEHoeZ+Q2z2oymET11rrasIJ5HIIgLq2suFZxPu7d3EM4ja2wsk4I/crBZT15W&#10;mGo78JH63JciQNilqKDyvk2ldEVFBt3ctsTB+7adQR9kV0rd4RDgppGLKEqkwZrDQoUtbSsqfvJf&#10;o2AoDv319LWXh9drZvmW3bb55VOp2XT8WILwNPr/8LOdaQVJnMTweB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OxY8YAAADdAAAADwAAAAAAAAAAAAAAAACYAgAAZHJz&#10;L2Rvd25yZXYueG1sUEsFBgAAAAAEAAQA9QAAAIsDAAAAAA==&#10;" filled="f" stroked="f">
                  <v:textbox>
                    <w:txbxContent>
                      <w:p w14:paraId="227BCF19"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v:textbox>
                </v:rect>
                <v:rect id="Rectangle 7486" o:spid="_x0000_s1462" style="position:absolute;left:43815;top:11715;width:2523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YUQMUA&#10;AADdAAAADwAAAGRycy9kb3ducmV2LnhtbESPwU7DMAyG70i8Q2QkLmhLi2BjZdmEQAjEiXYTZ6vx&#10;2orGqZKwZW+PD0gcrd//58/rbXajOlKIg2cD5bwARdx6O3BnYL97nT2AignZ4uiZDJwpwnZzebHG&#10;yvoT13RsUqcEwrFCA31KU6V1bHtyGOd+Ipbs4IPDJGPotA14Ergb9W1RLLTDgeVCjxM999R+Nz9O&#10;NMpcfzVvN2f/4V/qobTh7jMvjbm+yk+PoBLl9L/81363Bu4XK/GXbwQB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hRAxQAAAN0AAAAPAAAAAAAAAAAAAAAAAJgCAABkcnMv&#10;ZG93bnJldi54bWxQSwUGAAAAAAQABAD1AAAAigMAAAAA&#10;" filled="f" fillcolor="#8db3e2" strokeweight="2pt">
                  <v:textbox>
                    <w:txbxContent>
                      <w:p w14:paraId="227BCF1A" w14:textId="77777777" w:rsidR="007A3583" w:rsidRPr="00216445" w:rsidRDefault="007A3583" w:rsidP="0040321D">
                        <w:proofErr w:type="spellStart"/>
                        <w:r w:rsidRPr="00216445">
                          <w:rPr>
                            <w:rFonts w:cs="Arial"/>
                            <w:bCs/>
                            <w:szCs w:val="20"/>
                            <w:lang w:val="de-DE"/>
                          </w:rPr>
                          <w:t>asram:SpecifiedCISupplyChainSchedule</w:t>
                        </w:r>
                        <w:proofErr w:type="spellEnd"/>
                      </w:p>
                    </w:txbxContent>
                  </v:textbox>
                </v:rect>
                <v:shape id="AutoShape 7487" o:spid="_x0000_s1463" type="#_x0000_t32" style="position:absolute;left:39814;top:13620;width:382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ihcUAAADdAAAADwAAAGRycy9kb3ducmV2LnhtbESPQYvCMBSE74L/IbwFb5oq6q5do4gg&#10;iqCiu7jXR/O2LTYvpYm1/nsjCB6HmfmGmc4bU4iaKpdbVtDvRSCIE6tzThX8/qy6XyCcR9ZYWCYF&#10;d3Iwn7VbU4y1vfGR6pNPRYCwi1FB5n0ZS+mSjAy6ni2Jg/dvK4M+yCqVusJbgJtCDqJoLA3mHBYy&#10;LGmZUXI5XY2C+nDef67Ken3w6Xl43A4nf2h2SnU+msU3CE+Nf4df7Y1WMBpP+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ihcUAAADdAAAADwAAAAAAAAAA&#10;AAAAAAChAgAAZHJzL2Rvd25yZXYueG1sUEsFBgAAAAAEAAQA+QAAAJMDAAAAAA==&#10;" strokeweight="2pt"/>
                <v:rect id="Rectangle 7490" o:spid="_x0000_s1464" style="position:absolute;left:43815;top:17335;width:186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0SQ8YA&#10;AADdAAAADwAAAGRycy9kb3ducmV2LnhtbESPQWsCMRCF7wX/Qxihl6LZLVbt1ihiKZaeuqt4HjbT&#10;3aWbyZKkGv99IxR6fLx535u32kTTizM531lWkE8zEMS11R03Co6Ht8kShA/IGnvLpOBKHjbr0d0K&#10;C20vXNK5Co1IEPYFKmhDGAopfd2SQT+1A3HyvqwzGJJ0jdQOLwluevmYZXNpsOPU0OJAu5bq7+rH&#10;pDfyWJ6q/cPVftjXssu1m33GhVL347h9AREohv/jv/S7VvA0f57B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0SQ8YAAADdAAAADwAAAAAAAAAAAAAAAACYAgAAZHJz&#10;L2Rvd25yZXYueG1sUEsFBgAAAAAEAAQA9QAAAIsDAAAAAA==&#10;" filled="f" fillcolor="#8db3e2" strokeweight="2pt">
                  <v:textbox>
                    <w:txbxContent>
                      <w:p w14:paraId="227BCF1B" w14:textId="77777777" w:rsidR="007A3583" w:rsidRPr="00216445" w:rsidRDefault="007A3583" w:rsidP="0040321D">
                        <w:proofErr w:type="spellStart"/>
                        <w:r w:rsidRPr="00216445">
                          <w:rPr>
                            <w:rFonts w:cs="Arial"/>
                            <w:bCs/>
                            <w:szCs w:val="20"/>
                            <w:lang w:val="de-DE"/>
                          </w:rPr>
                          <w:t>asram:ShipToCITradeParty</w:t>
                        </w:r>
                        <w:proofErr w:type="spellEnd"/>
                      </w:p>
                    </w:txbxContent>
                  </v:textbox>
                </v:rect>
                <v:shape id="AutoShape 7492" o:spid="_x0000_s1465" type="#_x0000_t32" style="position:absolute;left:39814;top:19335;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68cYAAADdAAAADwAAAGRycy9kb3ducmV2LnhtbESPQWvCQBSE70L/w/IKvemmomlNsxEp&#10;iFJQiRW9PrKvSWj2bciuMf333YLQ4zAz3zDpcjCN6KlztWUFz5MIBHFhdc2lgtPnevwKwnlkjY1l&#10;UvBDDpbZwyjFRNsb59QffSkChF2CCirv20RKV1Rk0E1sSxy8L9sZ9EF2pdQd3gLcNHIaRbE0WHNY&#10;qLCl94qK7+PVKOgP5/3Luu03B1+eZ/nHbHFBs1Pq6XFYvYHwNPj/8L291Qrm8SKGvzfhCc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BuvHGAAAA3QAAAA8AAAAAAAAA&#10;AAAAAAAAoQIAAGRycy9kb3ducmV2LnhtbFBLBQYAAAAABAAEAPkAAACUAwAAAAA=&#10;" strokeweight="2pt"/>
                <v:rect id="Rechteck 6160" o:spid="_x0000_s1466" style="position:absolute;left:40671;top:19431;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U+MIA&#10;AADdAAAADwAAAGRycy9kb3ducmV2LnhtbERPTYvCMBC9C/sfwix4EU3dQ5FqlEVYLIsg1l3PQzO2&#10;xWZSm9jWf28OgsfH+15tBlOLjlpXWVYwn0UgiHOrKy4U/J1+pgsQziNrrC2Tggc52Kw/RitMtO35&#10;SF3mCxFC2CWooPS+SaR0eUkG3cw2xIG72NagD7AtpG6xD+Gmll9RFEuDFYeGEhvalpRfs7tR0OeH&#10;7nza7+Rhck4t39LbNvv/VWr8OXwvQXga/Fv8cqdaQTyPw/7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T4wgAAAN0AAAAPAAAAAAAAAAAAAAAAAJgCAABkcnMvZG93&#10;bnJldi54bWxQSwUGAAAAAAQABAD1AAAAhwMAAAAA&#10;" filled="f" stroked="f">
                  <v:textbox>
                    <w:txbxContent>
                      <w:p w14:paraId="227BCF1C" w14:textId="77777777" w:rsidR="007A3583" w:rsidRDefault="007A3583" w:rsidP="00010848">
                        <w:pPr>
                          <w:rPr>
                            <w:rFonts w:cs="Arial"/>
                            <w:b/>
                            <w:color w:val="C00000"/>
                            <w:sz w:val="24"/>
                            <w:szCs w:val="24"/>
                            <w:lang w:val="de-DE"/>
                          </w:rPr>
                        </w:pPr>
                        <w:r>
                          <w:rPr>
                            <w:rFonts w:cs="Arial"/>
                            <w:b/>
                            <w:color w:val="C00000"/>
                            <w:sz w:val="24"/>
                            <w:szCs w:val="24"/>
                            <w:lang w:val="de-DE"/>
                          </w:rPr>
                          <w:t>1</w:t>
                        </w:r>
                      </w:p>
                    </w:txbxContent>
                  </v:textbox>
                </v:rect>
                <v:rect id="Rechteck 6163" o:spid="_x0000_s1467" style="position:absolute;left:39719;top:1362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j8YA&#10;AADdAAAADwAAAGRycy9kb3ducmV2LnhtbESP3WrCQBSE7wu+w3IEb4putBA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Kj8YAAADdAAAADwAAAAAAAAAAAAAAAACYAgAAZHJz&#10;L2Rvd25yZXYueG1sUEsFBgAAAAAEAAQA9QAAAIsDAAAAAA==&#10;" filled="f" stroked="f">
                  <v:textbox>
                    <w:txbxContent>
                      <w:p w14:paraId="227BCF1D" w14:textId="77777777" w:rsidR="007A3583" w:rsidRDefault="007A3583" w:rsidP="00010848">
                        <w:pPr>
                          <w:rPr>
                            <w:rFonts w:cs="Arial"/>
                            <w:b/>
                            <w:sz w:val="24"/>
                            <w:szCs w:val="24"/>
                            <w:lang w:val="de-DE"/>
                          </w:rPr>
                        </w:pPr>
                        <w:r>
                          <w:rPr>
                            <w:rFonts w:cs="Arial"/>
                            <w:b/>
                            <w:sz w:val="24"/>
                            <w:szCs w:val="24"/>
                            <w:lang w:val="de-DE"/>
                          </w:rPr>
                          <w:t>0..1</w:t>
                        </w:r>
                      </w:p>
                    </w:txbxContent>
                  </v:textbox>
                </v:rect>
                <v:rect id="Rechteck 6167" o:spid="_x0000_s1468" style="position:absolute;left:39814;top:781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MjMYA&#10;AADdAAAADwAAAGRycy9kb3ducmV2LnhtbESPT2vCQBTE7wW/w/IEL0U3ekgluooI0lAK0vjn/Mg+&#10;k2D2bcxuk/TbdwsFj8PM/IZZbwdTi45aV1lWMJ9FIIhzqysuFJxPh+kShPPIGmvLpOCHHGw3o5c1&#10;Jtr2/EVd5gsRIOwSVFB63yRSurwkg25mG+Lg3Wxr0AfZFlK32Ae4qeUiimJpsOKwUGJD+5Lye/Zt&#10;FPT5sbuePt/l8fWaWn6kj312+VBqMh52KxCeBv8M/7dTrSCex2/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aMjMYAAADdAAAADwAAAAAAAAAAAAAAAACYAgAAZHJz&#10;L2Rvd25yZXYueG1sUEsFBgAAAAAEAAQA9QAAAIsDAAAAAA==&#10;" filled="f" stroked="f">
                  <v:textbox>
                    <w:txbxContent>
                      <w:p w14:paraId="227BCF1E" w14:textId="77777777" w:rsidR="007A3583" w:rsidRDefault="007A3583" w:rsidP="00010848">
                        <w:pPr>
                          <w:rPr>
                            <w:rFonts w:cs="Arial"/>
                            <w:b/>
                            <w:sz w:val="24"/>
                            <w:szCs w:val="24"/>
                            <w:lang w:val="de-DE"/>
                          </w:rPr>
                        </w:pPr>
                        <w:r>
                          <w:rPr>
                            <w:rFonts w:cs="Arial"/>
                            <w:b/>
                            <w:sz w:val="24"/>
                            <w:szCs w:val="24"/>
                            <w:lang w:val="de-DE"/>
                          </w:rPr>
                          <w:t>0..*</w:t>
                        </w:r>
                      </w:p>
                    </w:txbxContent>
                  </v:textbox>
                </v:rect>
                <w10:anchorlock/>
              </v:group>
            </w:pict>
          </mc:Fallback>
        </mc:AlternateContent>
      </w:r>
    </w:p>
    <w:p w14:paraId="227BCD7D" w14:textId="77777777" w:rsidR="00F00037" w:rsidRDefault="00F00037" w:rsidP="00A37A73">
      <w:pPr>
        <w:spacing w:line="240" w:lineRule="auto"/>
      </w:pPr>
    </w:p>
    <w:p w14:paraId="227BCD7E" w14:textId="77777777" w:rsidR="00CD7A61" w:rsidRDefault="00CD7A61" w:rsidP="00A37A73">
      <w:pPr>
        <w:spacing w:line="240" w:lineRule="auto"/>
      </w:pPr>
    </w:p>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rsidRPr="007A6D70" w14:paraId="227BCD86" w14:textId="77777777" w:rsidTr="000854DA">
        <w:trPr>
          <w:cantSplit/>
          <w:trHeight w:val="329"/>
          <w:tblHeader/>
        </w:trPr>
        <w:tc>
          <w:tcPr>
            <w:tcW w:w="1050" w:type="pct"/>
            <w:shd w:val="clear" w:color="auto" w:fill="FFFFCC"/>
            <w:vAlign w:val="center"/>
          </w:tcPr>
          <w:p w14:paraId="227BCD7F" w14:textId="77777777" w:rsidR="000854DA" w:rsidRPr="000854DA" w:rsidRDefault="000854DA" w:rsidP="00010848">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80" w14:textId="77777777" w:rsidR="000854DA" w:rsidRPr="000854DA" w:rsidRDefault="000854DA" w:rsidP="00010848">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81" w14:textId="77777777" w:rsidR="000854DA" w:rsidRPr="000854DA" w:rsidRDefault="000854DA" w:rsidP="00010848">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82" w14:textId="77777777" w:rsidR="000854DA" w:rsidRPr="000854DA" w:rsidRDefault="000854DA" w:rsidP="00010848">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83" w14:textId="77777777" w:rsidR="000854DA" w:rsidRPr="000854DA" w:rsidRDefault="000854DA" w:rsidP="00010848">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84" w14:textId="77777777" w:rsidR="000854DA" w:rsidRPr="000854DA" w:rsidRDefault="000854DA" w:rsidP="00010848">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85" w14:textId="77777777" w:rsidR="000854DA" w:rsidRPr="000854DA" w:rsidRDefault="000854DA" w:rsidP="00010848">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90" w14:textId="77777777" w:rsidTr="00873E1A">
        <w:trPr>
          <w:cantSplit/>
          <w:trHeight w:val="318"/>
        </w:trPr>
        <w:tc>
          <w:tcPr>
            <w:tcW w:w="1050" w:type="pct"/>
            <w:shd w:val="clear" w:color="auto" w:fill="C00000"/>
            <w:vAlign w:val="center"/>
          </w:tcPr>
          <w:p w14:paraId="227BCD87" w14:textId="77777777" w:rsidR="000854DA" w:rsidRPr="00873E1A" w:rsidRDefault="000854DA" w:rsidP="00010848">
            <w:pPr>
              <w:spacing w:line="240" w:lineRule="auto"/>
              <w:rPr>
                <w:rFonts w:eastAsia="Times New Roman" w:cs="Arial"/>
                <w:color w:val="FFFFFF" w:themeColor="background1"/>
                <w:sz w:val="16"/>
                <w:szCs w:val="20"/>
                <w:lang w:eastAsia="de-DE"/>
              </w:rPr>
            </w:pPr>
            <w:proofErr w:type="spellStart"/>
            <w:r w:rsidRPr="00873E1A">
              <w:rPr>
                <w:rFonts w:cs="Arial"/>
                <w:bCs/>
                <w:color w:val="FFFFFF" w:themeColor="background1"/>
                <w:sz w:val="16"/>
                <w:szCs w:val="20"/>
              </w:rPr>
              <w:t>asram:DeliveryStatusCode</w:t>
            </w:r>
            <w:proofErr w:type="spellEnd"/>
          </w:p>
        </w:tc>
        <w:tc>
          <w:tcPr>
            <w:tcW w:w="450" w:type="pct"/>
            <w:shd w:val="clear" w:color="auto" w:fill="C00000"/>
            <w:vAlign w:val="center"/>
          </w:tcPr>
          <w:p w14:paraId="227BCD88" w14:textId="77777777" w:rsidR="000854DA" w:rsidRPr="00873E1A" w:rsidRDefault="000854DA" w:rsidP="00010848">
            <w:pPr>
              <w:spacing w:line="240" w:lineRule="auto"/>
              <w:rPr>
                <w:rFonts w:eastAsia="Times New Roman" w:cs="Arial"/>
                <w:color w:val="FFFFFF" w:themeColor="background1"/>
                <w:sz w:val="16"/>
                <w:szCs w:val="20"/>
                <w:lang w:eastAsia="de-DE"/>
              </w:rPr>
            </w:pPr>
            <w:r w:rsidRPr="00873E1A">
              <w:rPr>
                <w:rFonts w:cs="Arial"/>
                <w:color w:val="FFFFFF" w:themeColor="background1"/>
                <w:sz w:val="16"/>
                <w:szCs w:val="20"/>
              </w:rPr>
              <w:t>String</w:t>
            </w:r>
          </w:p>
        </w:tc>
        <w:tc>
          <w:tcPr>
            <w:tcW w:w="400" w:type="pct"/>
            <w:shd w:val="clear" w:color="auto" w:fill="C00000"/>
            <w:vAlign w:val="center"/>
          </w:tcPr>
          <w:p w14:paraId="227BCD89" w14:textId="77777777" w:rsidR="000854DA" w:rsidRPr="00873E1A" w:rsidRDefault="000854DA" w:rsidP="00010848">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10</w:t>
            </w:r>
          </w:p>
        </w:tc>
        <w:tc>
          <w:tcPr>
            <w:tcW w:w="350" w:type="pct"/>
            <w:shd w:val="clear" w:color="auto" w:fill="C00000"/>
            <w:vAlign w:val="center"/>
          </w:tcPr>
          <w:p w14:paraId="227BCD8A" w14:textId="77777777" w:rsidR="000854DA" w:rsidRPr="00873E1A" w:rsidRDefault="000854DA" w:rsidP="00010848">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5</w:t>
            </w:r>
          </w:p>
        </w:tc>
        <w:tc>
          <w:tcPr>
            <w:tcW w:w="950" w:type="pct"/>
            <w:shd w:val="clear" w:color="auto" w:fill="C00000"/>
            <w:vAlign w:val="center"/>
          </w:tcPr>
          <w:p w14:paraId="227BCD8B" w14:textId="48D8DDF1" w:rsidR="000854DA" w:rsidRPr="00873E1A" w:rsidRDefault="007A3583" w:rsidP="00010848">
            <w:pPr>
              <w:spacing w:line="240" w:lineRule="auto"/>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411</w:t>
            </w:r>
          </w:p>
        </w:tc>
        <w:tc>
          <w:tcPr>
            <w:tcW w:w="300" w:type="pct"/>
            <w:shd w:val="clear" w:color="auto" w:fill="C00000"/>
            <w:vAlign w:val="center"/>
          </w:tcPr>
          <w:p w14:paraId="227BCD8C" w14:textId="77777777" w:rsidR="000854DA" w:rsidRPr="00873E1A" w:rsidRDefault="000854DA" w:rsidP="00010848">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D8F" w14:textId="497D28FC" w:rsidR="000854DA" w:rsidRPr="00873E1A" w:rsidRDefault="000854DA" w:rsidP="007A3583">
            <w:pPr>
              <w:spacing w:line="240" w:lineRule="auto"/>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MovementCode</w:t>
            </w:r>
            <w:proofErr w:type="spellEnd"/>
            <w:r w:rsidRPr="00873E1A">
              <w:rPr>
                <w:rFonts w:eastAsia="Times New Roman" w:cs="Arial"/>
                <w:color w:val="FFFFFF" w:themeColor="background1"/>
                <w:sz w:val="16"/>
                <w:szCs w:val="20"/>
                <w:lang w:eastAsia="de-DE"/>
              </w:rPr>
              <w:t xml:space="preserve">: SAP </w:t>
            </w:r>
            <w:proofErr w:type="spellStart"/>
            <w:r w:rsidRPr="00873E1A">
              <w:rPr>
                <w:rFonts w:eastAsia="Times New Roman" w:cs="Arial"/>
                <w:color w:val="FFFFFF" w:themeColor="background1"/>
                <w:sz w:val="16"/>
                <w:szCs w:val="20"/>
                <w:lang w:eastAsia="de-DE"/>
              </w:rPr>
              <w:t>Mvt</w:t>
            </w:r>
            <w:proofErr w:type="spellEnd"/>
            <w:r w:rsidRPr="00873E1A">
              <w:rPr>
                <w:rFonts w:eastAsia="Times New Roman" w:cs="Arial"/>
                <w:color w:val="FFFFFF" w:themeColor="background1"/>
                <w:sz w:val="16"/>
                <w:szCs w:val="20"/>
                <w:lang w:eastAsia="de-DE"/>
              </w:rPr>
              <w:t xml:space="preserve"> Code = Customer movement category</w:t>
            </w:r>
          </w:p>
        </w:tc>
      </w:tr>
    </w:tbl>
    <w:p w14:paraId="227BCD91" w14:textId="77777777" w:rsidR="00247507" w:rsidRDefault="00247507" w:rsidP="00A37A73">
      <w:pPr>
        <w:spacing w:line="240" w:lineRule="auto"/>
      </w:pPr>
    </w:p>
    <w:p w14:paraId="227BCD92" w14:textId="77777777" w:rsidR="00247507" w:rsidRPr="00ED0E85" w:rsidRDefault="00D0740E" w:rsidP="00ED0E85">
      <w:pPr>
        <w:pStyle w:val="berschrift4"/>
        <w:ind w:left="851" w:hanging="851"/>
        <w:rPr>
          <w:sz w:val="20"/>
          <w:szCs w:val="20"/>
        </w:rPr>
      </w:pPr>
      <w:bookmarkStart w:id="60" w:name="_Toc347491241"/>
      <w:proofErr w:type="spellStart"/>
      <w:proofErr w:type="gramStart"/>
      <w:r w:rsidRPr="00ED0E85">
        <w:rPr>
          <w:sz w:val="20"/>
          <w:szCs w:val="20"/>
        </w:rPr>
        <w:t>asram:</w:t>
      </w:r>
      <w:proofErr w:type="gramEnd"/>
      <w:r w:rsidRPr="00ED0E85">
        <w:rPr>
          <w:sz w:val="20"/>
          <w:szCs w:val="20"/>
        </w:rPr>
        <w:t>InformationCINote</w:t>
      </w:r>
      <w:bookmarkEnd w:id="60"/>
      <w:proofErr w:type="spellEnd"/>
    </w:p>
    <w:p w14:paraId="227BCD93" w14:textId="77777777" w:rsidR="00247507" w:rsidRDefault="00247507" w:rsidP="00A37A73">
      <w:pPr>
        <w:spacing w:line="240" w:lineRule="auto"/>
      </w:pPr>
    </w:p>
    <w:p w14:paraId="227BCD94" w14:textId="77777777" w:rsidR="00247507" w:rsidRDefault="00797662" w:rsidP="00A37A73">
      <w:pPr>
        <w:spacing w:line="240" w:lineRule="auto"/>
      </w:pPr>
      <w:r>
        <w:rPr>
          <w:noProof/>
          <w:lang w:eastAsia="zh-TW"/>
        </w:rPr>
        <mc:AlternateContent>
          <mc:Choice Requires="wpg">
            <w:drawing>
              <wp:inline distT="0" distB="0" distL="0" distR="0" wp14:anchorId="227BCE41" wp14:editId="227BCE42">
                <wp:extent cx="4669135" cy="1350645"/>
                <wp:effectExtent l="0" t="0" r="17780" b="1905"/>
                <wp:docPr id="6173" name="Gruppieren 6173"/>
                <wp:cNvGraphicFramePr/>
                <a:graphic xmlns:a="http://schemas.openxmlformats.org/drawingml/2006/main">
                  <a:graphicData uri="http://schemas.microsoft.com/office/word/2010/wordprocessingGroup">
                    <wpg:wgp>
                      <wpg:cNvGrpSpPr/>
                      <wpg:grpSpPr>
                        <a:xfrm>
                          <a:off x="0" y="0"/>
                          <a:ext cx="4669135" cy="1350645"/>
                          <a:chOff x="0" y="0"/>
                          <a:chExt cx="4669135" cy="1350645"/>
                        </a:xfrm>
                      </wpg:grpSpPr>
                      <wps:wsp>
                        <wps:cNvPr id="5658" name="Rectangle 7068"/>
                        <wps:cNvSpPr>
                          <a:spLocks noChangeArrowheads="1"/>
                        </wps:cNvSpPr>
                        <wps:spPr bwMode="auto">
                          <a:xfrm>
                            <a:off x="390525" y="419100"/>
                            <a:ext cx="1955966" cy="344805"/>
                          </a:xfrm>
                          <a:prstGeom prst="rect">
                            <a:avLst/>
                          </a:prstGeom>
                          <a:solidFill>
                            <a:srgbClr val="8DB3E2"/>
                          </a:solidFill>
                          <a:ln w="25400">
                            <a:solidFill>
                              <a:srgbClr val="000000"/>
                            </a:solidFill>
                            <a:miter lim="800000"/>
                            <a:headEnd/>
                            <a:tailEnd/>
                          </a:ln>
                        </wps:spPr>
                        <wps:txbx>
                          <w:txbxContent>
                            <w:p w14:paraId="227BCF1F" w14:textId="77777777" w:rsidR="007A3583" w:rsidRPr="00132919" w:rsidRDefault="007A3583" w:rsidP="00797662">
                              <w:pPr>
                                <w:rPr>
                                  <w:szCs w:val="20"/>
                                </w:rPr>
                              </w:pPr>
                              <w:proofErr w:type="spellStart"/>
                              <w:proofErr w:type="gramStart"/>
                              <w:r w:rsidRPr="00132919">
                                <w:rPr>
                                  <w:rFonts w:cs="Arial"/>
                                  <w:b/>
                                  <w:bCs/>
                                  <w:szCs w:val="20"/>
                                </w:rPr>
                                <w:t>asram:</w:t>
                              </w:r>
                              <w:proofErr w:type="gramEnd"/>
                              <w:r w:rsidRPr="00132919">
                                <w:rPr>
                                  <w:rFonts w:cs="Arial"/>
                                  <w:b/>
                                  <w:bCs/>
                                  <w:szCs w:val="20"/>
                                </w:rPr>
                                <w:t>InformationCINote</w:t>
                              </w:r>
                              <w:proofErr w:type="spellEnd"/>
                            </w:p>
                          </w:txbxContent>
                        </wps:txbx>
                        <wps:bodyPr rot="0" vert="horz" wrap="square" lIns="91440" tIns="45720" rIns="91440" bIns="45720" anchor="t" anchorCtr="0" upright="1">
                          <a:noAutofit/>
                        </wps:bodyPr>
                      </wps:wsp>
                      <wps:wsp>
                        <wps:cNvPr id="5659" name="AutoShape 7070"/>
                        <wps:cNvCnPr>
                          <a:cxnSpLocks noChangeShapeType="1"/>
                        </wps:cNvCnPr>
                        <wps:spPr bwMode="auto">
                          <a:xfrm>
                            <a:off x="2743200" y="161925"/>
                            <a:ext cx="39641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0" name="Rectangle 7071"/>
                        <wps:cNvSpPr>
                          <a:spLocks noChangeArrowheads="1"/>
                        </wps:cNvSpPr>
                        <wps:spPr bwMode="auto">
                          <a:xfrm>
                            <a:off x="2362200" y="523875"/>
                            <a:ext cx="190422"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61" name="Rectangle 7072"/>
                        <wps:cNvSpPr>
                          <a:spLocks noChangeArrowheads="1"/>
                        </wps:cNvSpPr>
                        <wps:spPr bwMode="auto">
                          <a:xfrm>
                            <a:off x="3048000" y="876300"/>
                            <a:ext cx="15218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20" w14:textId="77777777" w:rsidR="007A3583" w:rsidRPr="000B6F81" w:rsidRDefault="007A3583" w:rsidP="00797662">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wps:txbx>
                        <wps:bodyPr rot="0" vert="horz" wrap="square" lIns="91440" tIns="45720" rIns="91440" bIns="45720" anchor="t" anchorCtr="0" upright="1">
                          <a:noAutofit/>
                        </wps:bodyPr>
                      </wps:wsp>
                      <wps:wsp>
                        <wps:cNvPr id="5662" name="AutoShape 7073"/>
                        <wps:cNvCnPr>
                          <a:cxnSpLocks noChangeShapeType="1"/>
                        </wps:cNvCnPr>
                        <wps:spPr bwMode="auto">
                          <a:xfrm>
                            <a:off x="2552700" y="600075"/>
                            <a:ext cx="1999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3" name="AutoShape 7074"/>
                        <wps:cNvCnPr>
                          <a:cxnSpLocks noChangeShapeType="1"/>
                        </wps:cNvCnPr>
                        <wps:spPr bwMode="auto">
                          <a:xfrm>
                            <a:off x="2352675" y="600075"/>
                            <a:ext cx="21604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4" name="Rectangle 7075"/>
                        <wps:cNvSpPr>
                          <a:spLocks noChangeArrowheads="1"/>
                        </wps:cNvSpPr>
                        <wps:spPr bwMode="auto">
                          <a:xfrm>
                            <a:off x="3143250" y="0"/>
                            <a:ext cx="15258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21" w14:textId="77777777" w:rsidR="007A3583" w:rsidRPr="000B6F81" w:rsidRDefault="007A3583" w:rsidP="00797662">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wps:txbx>
                        <wps:bodyPr rot="0" vert="horz" wrap="square" lIns="91440" tIns="45720" rIns="91440" bIns="45720" anchor="t" anchorCtr="0" upright="1">
                          <a:noAutofit/>
                        </wps:bodyPr>
                      </wps:wsp>
                      <wps:wsp>
                        <wps:cNvPr id="5665" name="AutoShape 7076"/>
                        <wps:cNvCnPr>
                          <a:cxnSpLocks noChangeShapeType="1"/>
                        </wps:cNvCnPr>
                        <wps:spPr bwMode="auto">
                          <a:xfrm>
                            <a:off x="2743200" y="161925"/>
                            <a:ext cx="6532"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6" name="AutoShape 7077"/>
                        <wps:cNvCnPr>
                          <a:cxnSpLocks noChangeShapeType="1"/>
                        </wps:cNvCnPr>
                        <wps:spPr bwMode="auto">
                          <a:xfrm>
                            <a:off x="2743200" y="1047750"/>
                            <a:ext cx="31351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9" name="Rechteck 6169"/>
                        <wps:cNvSpPr>
                          <a:spLocks noChangeArrowheads="1"/>
                        </wps:cNvSpPr>
                        <wps:spPr bwMode="auto">
                          <a:xfrm>
                            <a:off x="0" y="4762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2" w14:textId="77777777" w:rsidR="007A3583" w:rsidRDefault="007A3583" w:rsidP="0079766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70" name="Rechteck 6170"/>
                        <wps:cNvSpPr>
                          <a:spLocks noChangeArrowheads="1"/>
                        </wps:cNvSpPr>
                        <wps:spPr bwMode="auto">
                          <a:xfrm>
                            <a:off x="2752725" y="1905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3" w14:textId="77777777" w:rsidR="007A3583" w:rsidRDefault="007A3583" w:rsidP="0079766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72" name="Rechteck 6172"/>
                        <wps:cNvSpPr>
                          <a:spLocks noChangeArrowheads="1"/>
                        </wps:cNvSpPr>
                        <wps:spPr bwMode="auto">
                          <a:xfrm>
                            <a:off x="2647950" y="10572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4" w14:textId="77777777" w:rsidR="007A3583" w:rsidRDefault="007A3583" w:rsidP="0079766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73" o:spid="_x0000_s1469" style="width:367.65pt;height:106.35pt;mso-position-horizontal-relative:char;mso-position-vertical-relative:line" coordsize="46691,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">
                <v:rect id="Rectangle 7068" o:spid="_x0000_s1470" style="position:absolute;left:3905;top:4191;width:195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hmhr8A&#10;AADdAAAADwAAAGRycy9kb3ducmV2LnhtbERPy6rCMBDdC/5DGMGdpgqKVqOIIoiLCz7A7diMTbGZ&#10;lCZq9etvFoLLw3nPl40txZNqXzhWMOgnIIgzpwvOFZxP294EhA/IGkvHpOBNHpaLdmuOqXYvPtDz&#10;GHIRQ9inqMCEUKVS+syQRd93FXHkbq62GCKsc6lrfMVwW8phkoylxYJjg8GK1oay+/FhFWweF7P9&#10;OOP3f1R89BXdejrcKdXtNKsZiEBN+Im/7p1WMBqP4tz4Jj4Bu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CGaGvwAAAN0AAAAPAAAAAAAAAAAAAAAAAJgCAABkcnMvZG93bnJl&#10;di54bWxQSwUGAAAAAAQABAD1AAAAhAMAAAAA&#10;" fillcolor="#8db3e2" strokeweight="2pt">
                  <v:textbox>
                    <w:txbxContent>
                      <w:p w14:paraId="227BCF1F" w14:textId="77777777" w:rsidR="007A3583" w:rsidRPr="00132919" w:rsidRDefault="007A3583" w:rsidP="00797662">
                        <w:pPr>
                          <w:rPr>
                            <w:szCs w:val="20"/>
                          </w:rPr>
                        </w:pPr>
                        <w:proofErr w:type="spellStart"/>
                        <w:proofErr w:type="gramStart"/>
                        <w:r w:rsidRPr="00132919">
                          <w:rPr>
                            <w:rFonts w:cs="Arial"/>
                            <w:b/>
                            <w:bCs/>
                            <w:szCs w:val="20"/>
                          </w:rPr>
                          <w:t>asram:</w:t>
                        </w:r>
                        <w:proofErr w:type="gramEnd"/>
                        <w:r w:rsidRPr="00132919">
                          <w:rPr>
                            <w:rFonts w:cs="Arial"/>
                            <w:b/>
                            <w:bCs/>
                            <w:szCs w:val="20"/>
                          </w:rPr>
                          <w:t>InformationCINote</w:t>
                        </w:r>
                        <w:proofErr w:type="spellEnd"/>
                      </w:p>
                    </w:txbxContent>
                  </v:textbox>
                </v:rect>
                <v:shape id="AutoShape 7070" o:spid="_x0000_s1471" type="#_x0000_t32" style="position:absolute;left:27432;top:1619;width:396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UGccAAADdAAAADwAAAGRycy9kb3ducmV2LnhtbESP3WrCQBSE7wu+w3KE3tWNJUaNriKF&#10;0FJogz/o7SF7TILZsyG7jenbdwuFXg4z8w2z3g6mET11rrasYDqJQBAXVtdcKjgds6cFCOeRNTaW&#10;ScE3OdhuRg9rTLW98576gy9FgLBLUUHlfZtK6YqKDLqJbYmDd7WdQR9kV0rd4T3ATSOfoyiRBmsO&#10;CxW29FJRcTt8GQV9fv6cZ23/mvvyHO/f4+UFzYdSj+NhtwLhafD/4b/2m1YwS2ZL+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J5QZxwAAAN0AAAAPAAAAAAAA&#10;AAAAAAAAAKECAABkcnMvZG93bnJldi54bWxQSwUGAAAAAAQABAD5AAAAlQMAAAAA&#10;" strokeweight="2pt"/>
                <v:rect id="Rectangle 7071" o:spid="_x0000_s1472" style="position:absolute;left:23622;top:5238;width:1904;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M8sIA&#10;AADdAAAADwAAAGRycy9kb3ducmV2LnhtbERPW2vCMBR+H/gfwhH2NlMFO6lGEWEoiLB5eT80x7bY&#10;nHRJqpm/fnkY7PHjuy9W0bTiTs43lhWMRxkI4tLqhisF59PH2wyED8gaW8uk4Ic8rJaDlwUW2j74&#10;i+7HUIkUwr5ABXUIXSGlL2sy6Ee2I07c1TqDIUFXSe3wkcJNKydZlkuDDaeGGjva1FTejr1R0B2m&#10;/fb9e++el1n/WeI+2jCJSr0O43oOIlAM/+I/904rmOZ52p/epCc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JczywgAAAN0AAAAPAAAAAAAAAAAAAAAAAJgCAABkcnMvZG93&#10;bnJldi54bWxQSwUGAAAAAAQABAD1AAAAhwMAAAAA&#10;" strokeweight="2pt"/>
                <v:rect id="Rectangle 7072" o:spid="_x0000_s1473" style="position:absolute;left:30480;top:8763;width:1521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B/MYA&#10;AADdAAAADwAAAGRycy9kb3ducmV2LnhtbESPwWrDMBBE74X8g9hAL6WRXVK3uFFCSCkJPdVu6Xmx&#10;traJtTKSkih/HwUCPQ6z82ZnsYpmEEdyvresIJ9lIIgbq3tuFfx8fzy+gvABWeNgmRScycNqOblb&#10;YKntiSs61qEVCcK+RAVdCGMppW86MuhndiRO3p91BkOSrpXa4SnBzSCfsqyQBntODR2OtOmo2dcH&#10;k97IY/Vbbx/O9tO+V32u3fwrvih1P43rNxCBYvg/vqV3WsFzUeRwXZMQ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B/MYAAADdAAAADwAAAAAAAAAAAAAAAACYAgAAZHJz&#10;L2Rvd25yZXYueG1sUEsFBgAAAAAEAAQA9QAAAIsDAAAAAA==&#10;" filled="f" fillcolor="#8db3e2" strokeweight="2pt">
                  <v:textbox>
                    <w:txbxContent>
                      <w:p w14:paraId="227BCF20" w14:textId="77777777" w:rsidR="007A3583" w:rsidRPr="000B6F81" w:rsidRDefault="007A3583" w:rsidP="00797662">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7073" o:spid="_x0000_s1474" type="#_x0000_t32" style="position:absolute;left:25527;top:6000;width:19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M1cYAAADdAAAADwAAAGRycy9kb3ducmV2LnhtbESP3WrCQBSE7wXfYTlC73Sj2KjRVaQg&#10;LUIVf9DbQ/aYBLNnQ3Yb49t3CwUvh5n5hlmsWlOKhmpXWFYwHEQgiFOrC84UnE+b/hSE88gaS8uk&#10;4EkOVstuZ4GJtg8+UHP0mQgQdgkqyL2vEildmpNBN7AVcfButjbog6wzqWt8BLgp5SiKYmmw4LCQ&#10;Y0UfOaX3449R0Owvu8mmaj73PruMD9vx7IrmW6m3Xrueg/DU+lf4v/2lFbzH8Qj+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vzNXGAAAA3QAAAA8AAAAAAAAA&#10;AAAAAAAAoQIAAGRycy9kb3ducmV2LnhtbFBLBQYAAAAABAAEAPkAAACUAwAAAAA=&#10;" strokeweight="2pt"/>
                <v:shape id="AutoShape 7074" o:spid="_x0000_s1475" type="#_x0000_t32" style="position:absolute;left:23526;top:6000;width:21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NpTscAAADdAAAADwAAAGRycy9kb3ducmV2LnhtbESPQWvCQBSE70L/w/IK3nRTa1ObZhUp&#10;iCJY0Up6fWRfk9Ds25BdY/z3rlDocZiZb5h00ZtadNS6yrKCp3EEgji3uuJCwelrNZqBcB5ZY22Z&#10;FFzJwWL+MEgx0fbCB+qOvhABwi5BBaX3TSKly0sy6Ma2IQ7ej20N+iDbQuoWLwFuajmJolgarDgs&#10;lNjQR0n57/FsFHT77PN11XTrvS+y6WE7fftGs1Nq+Ngv30F46v1/+K+90Qpe4vgZ7m/C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o2lOxwAAAN0AAAAPAAAAAAAA&#10;AAAAAAAAAKECAABkcnMvZG93bnJldi54bWxQSwUGAAAAAAQABAD5AAAAlQMAAAAA&#10;" strokeweight="2pt"/>
                <v:rect id="Rectangle 7075" o:spid="_x0000_s1476" style="position:absolute;left:31432;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hiZMYA&#10;AADdAAAADwAAAGRycy9kb3ducmV2LnhtbESPwWrDMBBE74X+g9hCLyWRXVInOFFCSCgtPdVuyHmx&#10;traptTKSkih/XxUKOQ6z82ZntYlmEGdyvresIJ9mIIgbq3tuFRy+XicLED4gaxwsk4Iredis7+9W&#10;WGp74YrOdWhFgrAvUUEXwlhK6ZuODPqpHYmT922dwZCka6V2eElwM8jnLCukwZ5TQ4cj7TpqfuqT&#10;SW/ksTrWb09X+2H3VZ9rN/uMc6UeH+J2CSJQDLfj//S7VvBSFD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hiZMYAAADdAAAADwAAAAAAAAAAAAAAAACYAgAAZHJz&#10;L2Rvd25yZXYueG1sUEsFBgAAAAAEAAQA9QAAAIsDAAAAAA==&#10;" filled="f" fillcolor="#8db3e2" strokeweight="2pt">
                  <v:textbox>
                    <w:txbxContent>
                      <w:p w14:paraId="227BCF21" w14:textId="77777777" w:rsidR="007A3583" w:rsidRPr="000B6F81" w:rsidRDefault="007A3583" w:rsidP="00797662">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7076" o:spid="_x0000_s1477" type="#_x0000_t32" style="position:absolute;left:27432;top:1619;width:65;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ZUocYAAADdAAAADwAAAGRycy9kb3ducmV2LnhtbESPQWvCQBSE70L/w/IKvenGoqmmrlIK&#10;oggqUbHXR/aZhGbfhuw2xn/vCkKPw8x8w8wWnalES40rLSsYDiIQxJnVJecKTsdlfwLCeWSNlWVS&#10;cCMHi/lLb4aJtldOqT34XAQIuwQVFN7XiZQuK8igG9iaOHgX2xj0QTa51A1eA9xU8j2KYmmw5LBQ&#10;YE3fBWW/hz+joN2fdx/Lul3tfX4epZvR9AfNVqm31+7rE4Snzv+Hn+21VjCO4zE83o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GVKHGAAAA3QAAAA8AAAAAAAAA&#10;AAAAAAAAoQIAAGRycy9kb3ducmV2LnhtbFBLBQYAAAAABAAEAPkAAACUAwAAAAA=&#10;" strokeweight="2pt"/>
                <v:shape id="AutoShape 7077" o:spid="_x0000_s1478" type="#_x0000_t32" style="position:absolute;left:27432;top:10477;width:3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TK1sYAAADdAAAADwAAAGRycy9kb3ducmV2LnhtbESP3WrCQBSE7wXfYTlC73Rj0ajRVUpB&#10;KoIVf9DbQ/aYBLNnQ3Yb49t3C0Ivh5n5hlmsWlOKhmpXWFYwHEQgiFOrC84UnE/r/hSE88gaS8uk&#10;4EkOVstuZ4GJtg8+UHP0mQgQdgkqyL2vEildmpNBN7AVcfButjbog6wzqWt8BLgp5XsUxdJgwWEh&#10;x4o+c0rvxx+joNlfvifrqvna++wyOmxHsyuanVJvvfZjDsJT6//Dr/ZGKxjHcQx/b8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UytbGAAAA3QAAAA8AAAAAAAAA&#10;AAAAAAAAoQIAAGRycy9kb3ducmV2LnhtbFBLBQYAAAAABAAEAPkAAACUAwAAAAA=&#10;" strokeweight="2pt"/>
                <v:rect id="Rechteck 6169" o:spid="_x0000_s1479" style="position:absolute;top:476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9ZcYA&#10;AADdAAAADwAAAGRycy9kb3ducmV2LnhtbESPT2vCQBTE7wW/w/IEL0U3egg1uooI0lAK0vjn/Mg+&#10;k2D2bcxuk/TbdwsFj8PM/IZZbwdTi45aV1lWMJ9FIIhzqysuFJxPh+kbCOeRNdaWScEPOdhuRi9r&#10;TLTt+Yu6zBciQNglqKD0vkmkdHlJBt3MNsTBu9nWoA+yLaRusQ9wU8tFFMXSYMVhocSG9iXl9+zb&#10;KOjzY3c9fb7L4+s1tfxIH/vs8qHUZDzsViA8Df4Z/m+nWkE8j5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W9ZcYAAADdAAAADwAAAAAAAAAAAAAAAACYAgAAZHJz&#10;L2Rvd25yZXYueG1sUEsFBgAAAAAEAAQA9QAAAIsDAAAAAA==&#10;" filled="f" stroked="f">
                  <v:textbox>
                    <w:txbxContent>
                      <w:p w14:paraId="227BCF22" w14:textId="77777777" w:rsidR="007A3583" w:rsidRDefault="007A3583" w:rsidP="00797662">
                        <w:pPr>
                          <w:rPr>
                            <w:rFonts w:cs="Arial"/>
                            <w:b/>
                            <w:sz w:val="24"/>
                            <w:szCs w:val="24"/>
                            <w:lang w:val="de-DE"/>
                          </w:rPr>
                        </w:pPr>
                        <w:r>
                          <w:rPr>
                            <w:rFonts w:cs="Arial"/>
                            <w:b/>
                            <w:sz w:val="24"/>
                            <w:szCs w:val="24"/>
                            <w:lang w:val="de-DE"/>
                          </w:rPr>
                          <w:t>0..*</w:t>
                        </w:r>
                      </w:p>
                    </w:txbxContent>
                  </v:textbox>
                </v:rect>
                <v:rect id="Rechteck 6170" o:spid="_x0000_s1480" style="position:absolute;left:27527;top:190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CJcIA&#10;AADdAAAADwAAAGRycy9kb3ducmV2LnhtbERPTYvCMBC9C/sfwizsRTR1DyrVKIuwWEQQ667noRnb&#10;YjOpTWzrvzcHwePjfS/XvalES40rLSuYjCMQxJnVJecK/k6/ozkI55E1VpZJwYMcrFcfgyXG2nZ8&#10;pDb1uQgh7GJUUHhfx1K6rCCDbmxr4sBdbGPQB9jkUjfYhXBTye8omkqDJYeGAmvaFJRd07tR0GWH&#10;9nzab+VheE4s35LbJv3fKfX12f8sQHjq/Vv8cidawXQyC/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5oIlwgAAAN0AAAAPAAAAAAAAAAAAAAAAAJgCAABkcnMvZG93&#10;bnJldi54bWxQSwUGAAAAAAQABAD1AAAAhwMAAAAA&#10;" filled="f" stroked="f">
                  <v:textbox>
                    <w:txbxContent>
                      <w:p w14:paraId="227BCF23" w14:textId="77777777" w:rsidR="007A3583" w:rsidRDefault="007A3583" w:rsidP="00797662">
                        <w:pPr>
                          <w:rPr>
                            <w:rFonts w:cs="Arial"/>
                            <w:b/>
                            <w:sz w:val="24"/>
                            <w:szCs w:val="24"/>
                            <w:lang w:val="de-DE"/>
                          </w:rPr>
                        </w:pPr>
                        <w:r>
                          <w:rPr>
                            <w:rFonts w:cs="Arial"/>
                            <w:b/>
                            <w:sz w:val="24"/>
                            <w:szCs w:val="24"/>
                            <w:lang w:val="de-DE"/>
                          </w:rPr>
                          <w:t>0..*</w:t>
                        </w:r>
                      </w:p>
                    </w:txbxContent>
                  </v:textbox>
                </v:rect>
                <v:rect id="Rechteck 6172" o:spid="_x0000_s1481" style="position:absolute;left:26479;top:1057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5ycYA&#10;AADdAAAADwAAAGRycy9kb3ducmV2LnhtbESPT2vCQBTE7wW/w/KEXopu9GAluooIYpCCNP45P7LP&#10;JJh9G7PbJH77bqHgcZiZ3zDLdW8q0VLjSssKJuMIBHFmdcm5gvNpN5qDcB5ZY2WZFDzJwXo1eFti&#10;rG3H39SmPhcBwi5GBYX3dSylywoy6Ma2Jg7ezTYGfZBNLnWDXYCbSk6jaCYNlhwWCqxpW1B2T3+M&#10;gi47ttfT114eP66J5Ufy2KaXg1Lvw36zAOGp96/wfzvRCmaTzy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i5ycYAAADdAAAADwAAAAAAAAAAAAAAAACYAgAAZHJz&#10;L2Rvd25yZXYueG1sUEsFBgAAAAAEAAQA9QAAAIsDAAAAAA==&#10;" filled="f" stroked="f">
                  <v:textbox>
                    <w:txbxContent>
                      <w:p w14:paraId="227BCF24" w14:textId="77777777" w:rsidR="007A3583" w:rsidRDefault="007A3583" w:rsidP="00797662">
                        <w:pPr>
                          <w:rPr>
                            <w:rFonts w:cs="Arial"/>
                            <w:b/>
                            <w:sz w:val="24"/>
                            <w:szCs w:val="24"/>
                            <w:lang w:val="de-DE"/>
                          </w:rPr>
                        </w:pPr>
                        <w:r>
                          <w:rPr>
                            <w:rFonts w:cs="Arial"/>
                            <w:b/>
                            <w:sz w:val="24"/>
                            <w:szCs w:val="24"/>
                            <w:lang w:val="de-DE"/>
                          </w:rPr>
                          <w:t>0..1</w:t>
                        </w:r>
                      </w:p>
                    </w:txbxContent>
                  </v:textbox>
                </v:rect>
                <w10:anchorlock/>
              </v:group>
            </w:pict>
          </mc:Fallback>
        </mc:AlternateContent>
      </w:r>
    </w:p>
    <w:p w14:paraId="227BCD95" w14:textId="77777777" w:rsidR="00797662" w:rsidRDefault="00797662" w:rsidP="00A37A73">
      <w:pPr>
        <w:spacing w:line="240" w:lineRule="auto"/>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9D" w14:textId="77777777" w:rsidTr="000854DA">
        <w:trPr>
          <w:cantSplit/>
          <w:trHeight w:val="329"/>
          <w:tblHeader/>
          <w:jc w:val="center"/>
        </w:trPr>
        <w:tc>
          <w:tcPr>
            <w:tcW w:w="1050" w:type="pct"/>
            <w:shd w:val="clear" w:color="auto" w:fill="FFFFCC"/>
            <w:vAlign w:val="center"/>
          </w:tcPr>
          <w:p w14:paraId="227BCD96"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Name</w:t>
            </w:r>
          </w:p>
        </w:tc>
        <w:tc>
          <w:tcPr>
            <w:tcW w:w="450" w:type="pct"/>
            <w:shd w:val="clear" w:color="auto" w:fill="FFFFCC"/>
            <w:vAlign w:val="center"/>
          </w:tcPr>
          <w:p w14:paraId="227BCD97"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Type</w:t>
            </w:r>
          </w:p>
        </w:tc>
        <w:tc>
          <w:tcPr>
            <w:tcW w:w="400" w:type="pct"/>
            <w:shd w:val="clear" w:color="auto" w:fill="FFFFCC"/>
            <w:vAlign w:val="center"/>
          </w:tcPr>
          <w:p w14:paraId="227BCD98"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Length</w:t>
            </w:r>
          </w:p>
        </w:tc>
        <w:tc>
          <w:tcPr>
            <w:tcW w:w="350" w:type="pct"/>
            <w:shd w:val="clear" w:color="auto" w:fill="FFFFCC"/>
            <w:vAlign w:val="center"/>
          </w:tcPr>
          <w:p w14:paraId="227BCD99"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Level</w:t>
            </w:r>
          </w:p>
        </w:tc>
        <w:tc>
          <w:tcPr>
            <w:tcW w:w="950" w:type="pct"/>
            <w:shd w:val="clear" w:color="auto" w:fill="FFFFCC"/>
            <w:vAlign w:val="center"/>
          </w:tcPr>
          <w:p w14:paraId="227BCD9A"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Example</w:t>
            </w:r>
          </w:p>
        </w:tc>
        <w:tc>
          <w:tcPr>
            <w:tcW w:w="300" w:type="pct"/>
            <w:shd w:val="clear" w:color="auto" w:fill="FFFFCC"/>
            <w:vAlign w:val="center"/>
          </w:tcPr>
          <w:p w14:paraId="227BCD9B"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M/C</w:t>
            </w:r>
          </w:p>
        </w:tc>
        <w:tc>
          <w:tcPr>
            <w:tcW w:w="1500" w:type="pct"/>
            <w:shd w:val="clear" w:color="auto" w:fill="FFFFCC"/>
            <w:vAlign w:val="center"/>
          </w:tcPr>
          <w:p w14:paraId="227BCD9C" w14:textId="77777777" w:rsidR="000854DA" w:rsidRPr="000854DA" w:rsidRDefault="000854DA" w:rsidP="00333719">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A9" w14:textId="77777777" w:rsidTr="00873E1A">
        <w:trPr>
          <w:cantSplit/>
          <w:trHeight w:val="318"/>
          <w:jc w:val="center"/>
        </w:trPr>
        <w:tc>
          <w:tcPr>
            <w:tcW w:w="1050" w:type="pct"/>
            <w:shd w:val="clear" w:color="auto" w:fill="92D050"/>
            <w:vAlign w:val="center"/>
          </w:tcPr>
          <w:p w14:paraId="227BCD9E" w14:textId="77777777" w:rsidR="000854DA" w:rsidRPr="000854DA" w:rsidRDefault="000854DA" w:rsidP="00333719">
            <w:pPr>
              <w:spacing w:line="240" w:lineRule="auto"/>
              <w:rPr>
                <w:rFonts w:eastAsia="Times New Roman" w:cs="Arial"/>
                <w:color w:val="000000"/>
                <w:sz w:val="16"/>
                <w:szCs w:val="20"/>
                <w:lang w:eastAsia="de-DE"/>
              </w:rPr>
            </w:pPr>
            <w:proofErr w:type="spellStart"/>
            <w:r w:rsidRPr="000854DA">
              <w:rPr>
                <w:rFonts w:cs="Arial"/>
                <w:bCs/>
                <w:sz w:val="16"/>
                <w:szCs w:val="20"/>
              </w:rPr>
              <w:t>asram:ContentText</w:t>
            </w:r>
            <w:proofErr w:type="spellEnd"/>
          </w:p>
        </w:tc>
        <w:tc>
          <w:tcPr>
            <w:tcW w:w="450" w:type="pct"/>
            <w:shd w:val="clear" w:color="auto" w:fill="92D050"/>
            <w:vAlign w:val="center"/>
          </w:tcPr>
          <w:p w14:paraId="227BCD9F"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DA0"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10</w:t>
            </w:r>
          </w:p>
        </w:tc>
        <w:tc>
          <w:tcPr>
            <w:tcW w:w="350" w:type="pct"/>
            <w:shd w:val="clear" w:color="auto" w:fill="92D050"/>
            <w:vAlign w:val="center"/>
          </w:tcPr>
          <w:p w14:paraId="227BCDA1"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6</w:t>
            </w:r>
          </w:p>
        </w:tc>
        <w:tc>
          <w:tcPr>
            <w:tcW w:w="950" w:type="pct"/>
            <w:shd w:val="clear" w:color="auto" w:fill="92D050"/>
            <w:vAlign w:val="center"/>
          </w:tcPr>
          <w:p w14:paraId="227BCDA2"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FREE</w:t>
            </w:r>
          </w:p>
        </w:tc>
        <w:tc>
          <w:tcPr>
            <w:tcW w:w="300" w:type="pct"/>
            <w:shd w:val="clear" w:color="auto" w:fill="92D050"/>
            <w:vAlign w:val="center"/>
          </w:tcPr>
          <w:p w14:paraId="227BCDA3"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DA4"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"ST", the following assignment is valid:</w:t>
            </w:r>
          </w:p>
          <w:p w14:paraId="227BCDA5" w14:textId="77777777" w:rsidR="000854DA" w:rsidRPr="000854DA" w:rsidRDefault="000854DA" w:rsidP="00333719">
            <w:pPr>
              <w:spacing w:line="240" w:lineRule="auto"/>
              <w:rPr>
                <w:rFonts w:eastAsia="Times New Roman" w:cs="Arial"/>
                <w:color w:val="000000"/>
                <w:sz w:val="16"/>
                <w:szCs w:val="20"/>
                <w:lang w:eastAsia="de-DE"/>
              </w:rPr>
            </w:pPr>
          </w:p>
          <w:p w14:paraId="227BCDA6" w14:textId="77777777" w:rsidR="000854DA" w:rsidRPr="000854DA" w:rsidRDefault="000854DA" w:rsidP="00333719">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StockType</w:t>
            </w:r>
            <w:proofErr w:type="spellEnd"/>
            <w:r w:rsidRPr="000854DA">
              <w:rPr>
                <w:rFonts w:eastAsia="Times New Roman" w:cs="Arial"/>
                <w:color w:val="000000"/>
                <w:sz w:val="16"/>
                <w:szCs w:val="20"/>
                <w:lang w:eastAsia="de-DE"/>
              </w:rPr>
              <w:t xml:space="preserve">: </w:t>
            </w:r>
          </w:p>
          <w:p w14:paraId="227BCDA7" w14:textId="77777777" w:rsidR="000854DA" w:rsidRPr="000854DA" w:rsidRDefault="000854DA" w:rsidP="00333719">
            <w:pPr>
              <w:spacing w:line="240" w:lineRule="auto"/>
              <w:rPr>
                <w:rFonts w:eastAsia="Times New Roman" w:cs="Arial"/>
                <w:color w:val="000000"/>
                <w:sz w:val="16"/>
                <w:szCs w:val="20"/>
                <w:lang w:eastAsia="de-DE"/>
              </w:rPr>
            </w:pPr>
          </w:p>
          <w:p w14:paraId="227BCDA8" w14:textId="77777777" w:rsidR="000854DA" w:rsidRPr="000854DA" w:rsidRDefault="000854DA" w:rsidP="00333719">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Special values that can be used by the customer are „FREE“, „BLOCKED“ and „QUALITY“ which enable the stock level correction for dedicated stock types when booking incoming goods receipts.</w:t>
            </w:r>
          </w:p>
        </w:tc>
      </w:tr>
    </w:tbl>
    <w:p w14:paraId="227BCDAA" w14:textId="77777777" w:rsidR="00247507" w:rsidRPr="00ED0E85" w:rsidRDefault="00D0740E" w:rsidP="00ED0E85">
      <w:pPr>
        <w:pStyle w:val="berschrift4"/>
        <w:ind w:left="851" w:hanging="851"/>
        <w:rPr>
          <w:sz w:val="20"/>
          <w:szCs w:val="20"/>
        </w:rPr>
      </w:pPr>
      <w:bookmarkStart w:id="61" w:name="_Toc347491242"/>
      <w:proofErr w:type="spellStart"/>
      <w:proofErr w:type="gramStart"/>
      <w:r w:rsidRPr="00ED0E85">
        <w:rPr>
          <w:sz w:val="20"/>
          <w:szCs w:val="20"/>
        </w:rPr>
        <w:t>asram:</w:t>
      </w:r>
      <w:proofErr w:type="gramEnd"/>
      <w:r w:rsidRPr="00ED0E85">
        <w:rPr>
          <w:sz w:val="20"/>
          <w:szCs w:val="20"/>
        </w:rPr>
        <w:t>SpecifiedCISupplyChainSchedule</w:t>
      </w:r>
      <w:bookmarkEnd w:id="61"/>
      <w:proofErr w:type="spellEnd"/>
    </w:p>
    <w:p w14:paraId="227BCDAB" w14:textId="77777777" w:rsidR="00D0740E" w:rsidRPr="00D0740E" w:rsidRDefault="00D0740E" w:rsidP="00D0740E"/>
    <w:p w14:paraId="227BCDAC" w14:textId="77777777" w:rsidR="00247507" w:rsidRDefault="0019553F" w:rsidP="00A37A73">
      <w:pPr>
        <w:spacing w:line="240" w:lineRule="auto"/>
      </w:pPr>
      <w:r>
        <w:rPr>
          <w:noProof/>
          <w:lang w:eastAsia="zh-TW"/>
        </w:rPr>
        <mc:AlternateContent>
          <mc:Choice Requires="wpg">
            <w:drawing>
              <wp:inline distT="0" distB="0" distL="0" distR="0" wp14:anchorId="227BCE43" wp14:editId="227BCE44">
                <wp:extent cx="6743684" cy="521970"/>
                <wp:effectExtent l="0" t="0" r="19685" b="0"/>
                <wp:docPr id="6177" name="Gruppieren 6177"/>
                <wp:cNvGraphicFramePr/>
                <a:graphic xmlns:a="http://schemas.openxmlformats.org/drawingml/2006/main">
                  <a:graphicData uri="http://schemas.microsoft.com/office/word/2010/wordprocessingGroup">
                    <wpg:wgp>
                      <wpg:cNvGrpSpPr/>
                      <wpg:grpSpPr>
                        <a:xfrm>
                          <a:off x="0" y="0"/>
                          <a:ext cx="6743684" cy="521970"/>
                          <a:chOff x="0" y="0"/>
                          <a:chExt cx="6743684" cy="521970"/>
                        </a:xfrm>
                      </wpg:grpSpPr>
                      <wpg:grpSp>
                        <wpg:cNvPr id="5644" name="Group 6626"/>
                        <wpg:cNvGrpSpPr>
                          <a:grpSpLocks/>
                        </wpg:cNvGrpSpPr>
                        <wpg:grpSpPr bwMode="auto">
                          <a:xfrm>
                            <a:off x="6553200" y="66675"/>
                            <a:ext cx="190484" cy="166064"/>
                            <a:chOff x="6283" y="5431"/>
                            <a:chExt cx="300" cy="262"/>
                          </a:xfrm>
                        </wpg:grpSpPr>
                        <wps:wsp>
                          <wps:cNvPr id="5645" name="Rectangle 662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6" name="AutoShape 662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47" name="AutoShape 662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49" name="Rectangle 7079"/>
                        <wps:cNvSpPr>
                          <a:spLocks noChangeArrowheads="1"/>
                        </wps:cNvSpPr>
                        <wps:spPr bwMode="auto">
                          <a:xfrm>
                            <a:off x="428625" y="0"/>
                            <a:ext cx="2888370" cy="344170"/>
                          </a:xfrm>
                          <a:prstGeom prst="rect">
                            <a:avLst/>
                          </a:prstGeom>
                          <a:solidFill>
                            <a:srgbClr val="8DB3E2"/>
                          </a:solidFill>
                          <a:ln w="25400">
                            <a:solidFill>
                              <a:srgbClr val="000000"/>
                            </a:solidFill>
                            <a:miter lim="800000"/>
                            <a:headEnd/>
                            <a:tailEnd/>
                          </a:ln>
                        </wps:spPr>
                        <wps:txbx>
                          <w:txbxContent>
                            <w:p w14:paraId="227BCF25" w14:textId="77777777" w:rsidR="007A3583" w:rsidRPr="00C9342C" w:rsidRDefault="007A3583" w:rsidP="00D0740E">
                              <w:pPr>
                                <w:spacing w:line="240" w:lineRule="auto"/>
                                <w:rPr>
                                  <w:szCs w:val="24"/>
                                </w:rPr>
                              </w:pPr>
                              <w:proofErr w:type="spellStart"/>
                              <w:proofErr w:type="gramStart"/>
                              <w:r w:rsidRPr="00C9342C">
                                <w:rPr>
                                  <w:rFonts w:cs="Arial"/>
                                  <w:b/>
                                  <w:bCs/>
                                  <w:szCs w:val="20"/>
                                </w:rPr>
                                <w:t>asram:</w:t>
                              </w:r>
                              <w:proofErr w:type="gramEnd"/>
                              <w:r>
                                <w:rPr>
                                  <w:rFonts w:cs="Arial"/>
                                  <w:b/>
                                  <w:bCs/>
                                  <w:szCs w:val="20"/>
                                </w:rPr>
                                <w:t>SpecifiedCISupplyChain</w:t>
                              </w:r>
                              <w:r w:rsidRPr="00D0740E">
                                <w:rPr>
                                  <w:rFonts w:cs="Arial"/>
                                  <w:b/>
                                  <w:bCs/>
                                  <w:szCs w:val="20"/>
                                </w:rPr>
                                <w:t>Schedule</w:t>
                              </w:r>
                              <w:proofErr w:type="spellEnd"/>
                            </w:p>
                          </w:txbxContent>
                        </wps:txbx>
                        <wps:bodyPr rot="0" vert="horz" wrap="square" lIns="91440" tIns="45720" rIns="91440" bIns="45720" anchor="t" anchorCtr="0" upright="1">
                          <a:noAutofit/>
                        </wps:bodyPr>
                      </wps:wsp>
                      <wps:wsp>
                        <wps:cNvPr id="5650" name="AutoShape 7080"/>
                        <wps:cNvCnPr>
                          <a:cxnSpLocks noChangeShapeType="1"/>
                        </wps:cNvCnPr>
                        <wps:spPr bwMode="auto">
                          <a:xfrm>
                            <a:off x="3524250" y="190500"/>
                            <a:ext cx="57589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2" name="Rectangle 7082"/>
                        <wps:cNvSpPr>
                          <a:spLocks noChangeArrowheads="1"/>
                        </wps:cNvSpPr>
                        <wps:spPr bwMode="auto">
                          <a:xfrm>
                            <a:off x="4095750" y="0"/>
                            <a:ext cx="2443907" cy="34417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26" w14:textId="77777777" w:rsidR="007A3583" w:rsidRPr="00C9342C" w:rsidRDefault="007A3583" w:rsidP="00D0740E">
                              <w:pPr>
                                <w:spacing w:line="240" w:lineRule="auto"/>
                              </w:pPr>
                              <w:proofErr w:type="spellStart"/>
                              <w:proofErr w:type="gramStart"/>
                              <w:r w:rsidRPr="00DC42C5">
                                <w:rPr>
                                  <w:rFonts w:cs="Arial"/>
                                  <w:bCs/>
                                  <w:szCs w:val="20"/>
                                </w:rPr>
                                <w:t>asram:</w:t>
                              </w:r>
                              <w:proofErr w:type="gramEnd"/>
                              <w:r>
                                <w:rPr>
                                  <w:rFonts w:cs="Arial"/>
                                  <w:bCs/>
                                  <w:szCs w:val="20"/>
                                </w:rPr>
                                <w:t>SpecifiedCISupplyChain</w:t>
                              </w:r>
                              <w:r w:rsidRPr="0028587B">
                                <w:rPr>
                                  <w:rFonts w:cs="Arial"/>
                                  <w:bCs/>
                                  <w:szCs w:val="20"/>
                                </w:rPr>
                                <w:t>Event</w:t>
                              </w:r>
                              <w:proofErr w:type="spellEnd"/>
                            </w:p>
                          </w:txbxContent>
                        </wps:txbx>
                        <wps:bodyPr rot="0" vert="horz" wrap="square" lIns="91440" tIns="45720" rIns="91440" bIns="45720" anchor="t" anchorCtr="0" upright="1">
                          <a:noAutofit/>
                        </wps:bodyPr>
                      </wps:wsp>
                      <wps:wsp>
                        <wps:cNvPr id="5653" name="Rectangle 7083"/>
                        <wps:cNvSpPr>
                          <a:spLocks noChangeArrowheads="1"/>
                        </wps:cNvSpPr>
                        <wps:spPr bwMode="auto">
                          <a:xfrm>
                            <a:off x="3333750" y="104775"/>
                            <a:ext cx="190484" cy="166064"/>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54" name="AutoShape 7084"/>
                        <wps:cNvCnPr>
                          <a:cxnSpLocks noChangeShapeType="1"/>
                        </wps:cNvCnPr>
                        <wps:spPr bwMode="auto">
                          <a:xfrm>
                            <a:off x="3314700" y="190500"/>
                            <a:ext cx="21588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5" name="Rechteck 6175"/>
                        <wps:cNvSpPr>
                          <a:spLocks noChangeArrowheads="1"/>
                        </wps:cNvSpPr>
                        <wps:spPr bwMode="auto">
                          <a:xfrm>
                            <a:off x="0" y="476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7" w14:textId="77777777" w:rsidR="007A3583" w:rsidRDefault="007A3583" w:rsidP="0033371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76" name="Rechteck 6176"/>
                        <wps:cNvSpPr>
                          <a:spLocks noChangeArrowheads="1"/>
                        </wps:cNvSpPr>
                        <wps:spPr bwMode="auto">
                          <a:xfrm>
                            <a:off x="3676650" y="2286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8" w14:textId="77777777" w:rsidR="007A3583" w:rsidRDefault="007A3583" w:rsidP="0033371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77" o:spid="_x0000_s1482" style="width:531pt;height:41.1pt;mso-position-horizontal-relative:char;mso-position-vertical-relative:line" coordsize="67436,5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">
                <v:group id="Group 6626" o:spid="_x0000_s1483" style="position:absolute;left:65532;top:666;width:1904;height:1661"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o0sYAAADdAAAADwAAAGRycy9kb3ducmV2LnhtbESPS4vCQBCE7wv7H4Ze&#10;8LZO4oslOoqIKx5E8AGLtybTJsFMT8jMJvHfO4Lgsaiqr6jZojOlaKh2hWUFcT8CQZxaXXCm4Hz6&#10;/f4B4TyyxtIyKbiTg8X882OGibYtH6g5+kwECLsEFeTeV4mULs3JoOvbijh4V1sb9EHWmdQ1tgFu&#10;SjmIook0WHBYyLGiVU7p7fhvFGxabJfDeN3sbtfV/XIa7/92MSnV++qWUxCeOv8Ov9pbrWA8GY3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5WjSxgAAAN0A&#10;AAAPAAAAAAAAAAAAAAAAAKoCAABkcnMvZG93bnJldi54bWxQSwUGAAAAAAQABAD6AAAAnQMAAAAA&#10;">
                  <v:rect id="Rectangle 6627" o:spid="_x0000_s148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zCsUA&#10;AADdAAAADwAAAGRycy9kb3ducmV2LnhtbESP3WoCMRSE7wt9h3AK3tVspauyGkUKpYII9e/+sDnu&#10;Lt2crElW0z69KRR6OczMN8x8GU0rruR8Y1nByzADQVxa3XCl4Hh4f56C8AFZY2uZFHyTh+Xi8WGO&#10;hbY33tF1HyqRIOwLVFCH0BVS+rImg35oO+Lkna0zGJJ0ldQObwluWjnKsrE02HBaqLGjt5rKr31v&#10;FHTbvP+YXDbu5zTtP0vcRBtGUanBU1zNQASK4T/8115rBfn4NYf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zMKxQAAAN0AAAAPAAAAAAAAAAAAAAAAAJgCAABkcnMv&#10;ZG93bnJldi54bWxQSwUGAAAAAAQABAD1AAAAigMAAAAA&#10;" strokeweight="2pt"/>
                  <v:shape id="AutoShape 6628" o:spid="_x0000_s148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w71cIAAADdAAAADwAAAGRycy9kb3ducmV2LnhtbESPQYvCMBSE7wv+h/AEb2vq0q1SjSLC&#10;gte64vnRPNti81Kb1MZ/b4SFPQ4z8w2z2QXTigf1rrGsYDFPQBCXVjdcKTj//nyuQDiPrLG1TAqe&#10;5GC3nXxsMNd25IIeJ1+JCGGXo4La+y6X0pU1GXRz2xFH72p7gz7KvpK6xzHCTSu/kiSTBhuOCzV2&#10;dKipvJ0Go6Ao7tVlcGHcr65hmZ51apLhqNRsGvZrEJ6C/w//tY9awXeWZvB+E5+A3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w71cIAAADdAAAADwAAAAAAAAAAAAAA&#10;AAChAgAAZHJzL2Rvd25yZXYueG1sUEsFBgAAAAAEAAQA+QAAAJADAAAAAA==&#10;" strokeweight="1.25pt"/>
                  <v:shape id="AutoShape 6629" o:spid="_x0000_s148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AwMgAAADdAAAADwAAAGRycy9kb3ducmV2LnhtbESPQWvCQBSE74L/YXlCb7qx1Fiiq0hb&#10;wYMtROvB22v2NQlm34bsmkR/fbdQ6HGY+WaY5bo3lWipcaVlBdNJBII4s7rkXMHncTt+BuE8ssbK&#10;Mim4kYP1ajhYYqJtxym1B5+LUMIuQQWF93UipcsKMugmtiYO3rdtDPogm1zqBrtQbir5GEWxNFhy&#10;WCiwppeCssvhahTMrt3XOZ5yunl/ez2l9zb7uJz2Sj2M+s0ChKfe/4f/6J0OXPw0h9834Qn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PpAwMgAAADdAAAADwAAAAAA&#10;AAAAAAAAAAChAgAAZHJzL2Rvd25yZXYueG1sUEsFBgAAAAAEAAQA+QAAAJYDAAAAAA==&#10;" strokeweight="1.25pt"/>
                </v:group>
                <v:rect id="Rectangle 7079" o:spid="_x0000_s1487" style="position:absolute;left:4286;width:28883;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1VwMUA&#10;AADdAAAADwAAAGRycy9kb3ducmV2LnhtbESPQWvCQBSE70L/w/IKvelGaYOmrlIsQvBQaBS8PrOv&#10;2WD2bciuGvPru4WCx2FmvmGW69424kqdrx0rmE4SEMSl0zVXCg777XgOwgdkjY1jUnAnD+vV02iJ&#10;mXY3/qZrESoRIewzVGBCaDMpfWnIop+4ljh6P66zGKLsKqk7vEW4beQsSVJpsea4YLCljaHyXFys&#10;gs/L0WwHZ/zui+pBn9BtFrNcqZfn/uMdRKA+PML/7VwreEtfF/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VXAxQAAAN0AAAAPAAAAAAAAAAAAAAAAAJgCAABkcnMv&#10;ZG93bnJldi54bWxQSwUGAAAAAAQABAD1AAAAigMAAAAA&#10;" fillcolor="#8db3e2" strokeweight="2pt">
                  <v:textbox>
                    <w:txbxContent>
                      <w:p w14:paraId="227BCF25" w14:textId="77777777" w:rsidR="007A3583" w:rsidRPr="00C9342C" w:rsidRDefault="007A3583" w:rsidP="00D0740E">
                        <w:pPr>
                          <w:spacing w:line="240" w:lineRule="auto"/>
                          <w:rPr>
                            <w:szCs w:val="24"/>
                          </w:rPr>
                        </w:pPr>
                        <w:proofErr w:type="spellStart"/>
                        <w:proofErr w:type="gramStart"/>
                        <w:r w:rsidRPr="00C9342C">
                          <w:rPr>
                            <w:rFonts w:cs="Arial"/>
                            <w:b/>
                            <w:bCs/>
                            <w:szCs w:val="20"/>
                          </w:rPr>
                          <w:t>asram:</w:t>
                        </w:r>
                        <w:proofErr w:type="gramEnd"/>
                        <w:r>
                          <w:rPr>
                            <w:rFonts w:cs="Arial"/>
                            <w:b/>
                            <w:bCs/>
                            <w:szCs w:val="20"/>
                          </w:rPr>
                          <w:t>SpecifiedCISupplyChain</w:t>
                        </w:r>
                        <w:r w:rsidRPr="00D0740E">
                          <w:rPr>
                            <w:rFonts w:cs="Arial"/>
                            <w:b/>
                            <w:bCs/>
                            <w:szCs w:val="20"/>
                          </w:rPr>
                          <w:t>Schedule</w:t>
                        </w:r>
                        <w:proofErr w:type="spellEnd"/>
                      </w:p>
                    </w:txbxContent>
                  </v:textbox>
                </v:rect>
                <v:shape id="AutoShape 7080" o:spid="_x0000_s1488" type="#_x0000_t32" style="position:absolute;left:35242;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09hMIAAADdAAAADwAAAGRycy9kb3ducmV2LnhtbERPTYvCMBC9C/sfwix4W1NF3bUaRQRR&#10;BLfoil6HZmyLzaQ0sdZ/bw4LHh/ve7ZoTSkaql1hWUG/F4EgTq0uOFNw+lt//YBwHlljaZkUPMnB&#10;Yv7RmWGs7YMP1Bx9JkIIuxgV5N5XsZQuzcmg69mKOHBXWxv0AdaZ1DU+Qrgp5SCKxtJgwaEhx4pW&#10;OaW3490oaJLz7/e6ajaJz87Dw244uaDZK9X9bJdTEJ5a/xb/u7dawWg8CvvDm/AE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x09hMIAAADdAAAADwAAAAAAAAAAAAAA&#10;AAChAgAAZHJzL2Rvd25yZXYueG1sUEsFBgAAAAAEAAQA+QAAAJADAAAAAA==&#10;" strokeweight="2pt"/>
                <v:rect id="Rectangle 7082" o:spid="_x0000_s1489" style="position:absolute;left:40957;width:24439;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GVNsYA&#10;AADdAAAADwAAAGRycy9kb3ducmV2LnhtbESPQWsCMRCF7wX/QxjBS6nZlaplNYpUSqWn7lp6Hjbj&#10;7uJmsiSpxn/fCIUeH2/e9+att9H04kLOd5YV5NMMBHFtdceNgq/j29MLCB+QNfaWScGNPGw3o4c1&#10;FtpeuaRLFRqRIOwLVNCGMBRS+rolg35qB+LknawzGJJ0jdQOrwluejnLsoU02HFqaHGg15bqc/Vj&#10;0ht5LL+r98eb/bD7ssu1e/6MS6Um47hbgQgUw//xX/qgFcwX8xnc1yQE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GVNsYAAADdAAAADwAAAAAAAAAAAAAAAACYAgAAZHJz&#10;L2Rvd25yZXYueG1sUEsFBgAAAAAEAAQA9QAAAIsDAAAAAA==&#10;" filled="f" fillcolor="#8db3e2" strokeweight="2pt">
                  <v:textbox>
                    <w:txbxContent>
                      <w:p w14:paraId="227BCF26" w14:textId="77777777" w:rsidR="007A3583" w:rsidRPr="00C9342C" w:rsidRDefault="007A3583" w:rsidP="00D0740E">
                        <w:pPr>
                          <w:spacing w:line="240" w:lineRule="auto"/>
                        </w:pPr>
                        <w:proofErr w:type="spellStart"/>
                        <w:proofErr w:type="gramStart"/>
                        <w:r w:rsidRPr="00DC42C5">
                          <w:rPr>
                            <w:rFonts w:cs="Arial"/>
                            <w:bCs/>
                            <w:szCs w:val="20"/>
                          </w:rPr>
                          <w:t>asram:</w:t>
                        </w:r>
                        <w:proofErr w:type="gramEnd"/>
                        <w:r>
                          <w:rPr>
                            <w:rFonts w:cs="Arial"/>
                            <w:bCs/>
                            <w:szCs w:val="20"/>
                          </w:rPr>
                          <w:t>SpecifiedCISupplyChain</w:t>
                        </w:r>
                        <w:r w:rsidRPr="0028587B">
                          <w:rPr>
                            <w:rFonts w:cs="Arial"/>
                            <w:bCs/>
                            <w:szCs w:val="20"/>
                          </w:rPr>
                          <w:t>Event</w:t>
                        </w:r>
                        <w:proofErr w:type="spellEnd"/>
                      </w:p>
                    </w:txbxContent>
                  </v:textbox>
                </v:rect>
                <v:rect id="Rectangle 7083" o:spid="_x0000_s1490" style="position:absolute;left:33337;top:1047;width:1905;height:1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uYOMUA&#10;AADdAAAADwAAAGRycy9kb3ducmV2LnhtbESP3WoCMRSE7wt9h3AK3tVsLauyGkUKpYII9e/+sDnu&#10;Lt2crElW0z69KRR6OczMN8x8GU0rruR8Y1nByzADQVxa3XCl4Hh4f56C8AFZY2uZFHyTh+Xi8WGO&#10;hbY33tF1HyqRIOwLVFCH0BVS+rImg35oO+Lkna0zGJJ0ldQObwluWjnKsrE02HBaqLGjt5rKr31v&#10;FHTbvP+YXDbu5zTtP0vcRBtGUanBU1zNQASK4T/8115rBfk4f4X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5g4xQAAAN0AAAAPAAAAAAAAAAAAAAAAAJgCAABkcnMv&#10;ZG93bnJldi54bWxQSwUGAAAAAAQABAD1AAAAigMAAAAA&#10;" strokeweight="2pt"/>
                <v:shape id="AutoShape 7084" o:spid="_x0000_s1491" type="#_x0000_t32" style="position:absolute;left:33147;top:1905;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Y7h8YAAADdAAAADwAAAGRycy9kb3ducmV2LnhtbESPQWvCQBSE74X+h+UVvNVNJWpNXUUE&#10;UYQqsWKvj+xrEsy+Ddk1xn/vCgWPw8x8w0znnalES40rLSv46EcgiDOrS84VHH9W758gnEfWWFkm&#10;BTdyMJ+9vkwx0fbKKbUHn4sAYZeggsL7OpHSZQUZdH1bEwfvzzYGfZBNLnWD1wA3lRxE0UgaLDks&#10;FFjTsqDsfLgYBe3+tBuv6na99/kpTrfx5BfNt1K9t27xBcJT55/h//ZGKxiOhjE83o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mO4fGAAAA3QAAAA8AAAAAAAAA&#10;AAAAAAAAoQIAAGRycy9kb3ducmV2LnhtbFBLBQYAAAAABAAEAPkAAACUAwAAAAA=&#10;" strokeweight="2pt"/>
                <v:rect id="Rechteck 6175" o:spid="_x0000_s1492" style="position:absolute;top:47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hvcYA&#10;AADdAAAADwAAAGRycy9kb3ducmV2LnhtbESPQWvCQBSE7wX/w/KEXkrdKGh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EhvcYAAADdAAAADwAAAAAAAAAAAAAAAACYAgAAZHJz&#10;L2Rvd25yZXYueG1sUEsFBgAAAAAEAAQA9QAAAIsDAAAAAA==&#10;" filled="f" stroked="f">
                  <v:textbox>
                    <w:txbxContent>
                      <w:p w14:paraId="227BCF27" w14:textId="77777777" w:rsidR="007A3583" w:rsidRDefault="007A3583" w:rsidP="00333719">
                        <w:pPr>
                          <w:rPr>
                            <w:rFonts w:cs="Arial"/>
                            <w:b/>
                            <w:sz w:val="24"/>
                            <w:szCs w:val="24"/>
                            <w:lang w:val="de-DE"/>
                          </w:rPr>
                        </w:pPr>
                        <w:r>
                          <w:rPr>
                            <w:rFonts w:cs="Arial"/>
                            <w:b/>
                            <w:sz w:val="24"/>
                            <w:szCs w:val="24"/>
                            <w:lang w:val="de-DE"/>
                          </w:rPr>
                          <w:t>0..1</w:t>
                        </w:r>
                      </w:p>
                    </w:txbxContent>
                  </v:textbox>
                </v:rect>
                <v:rect id="Rechteck 6176" o:spid="_x0000_s1493" style="position:absolute;left:36766;top:228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ysYA&#10;AADdAAAADwAAAGRycy9kb3ducmV2LnhtbESPT2vCQBTE7wW/w/IEL0U3ekgluooI0lAK0vjn/Mg+&#10;k2D2bcxuk/TbdwsFj8PM/IZZbwdTi45aV1lWMJ9FIIhzqysuFJxPh+kShPPIGmvLpOCHHGw3o5c1&#10;Jtr2/EVd5gsRIOwSVFB63yRSurwkg25mG+Lg3Wxr0AfZFlK32Ae4qeUiimJpsOKwUGJD+5Lye/Zt&#10;FPT5sbuePt/l8fWaWn6kj312+VBqMh52KxCeBv8M/7dTrSCev8X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O/ysYAAADdAAAADwAAAAAAAAAAAAAAAACYAgAAZHJz&#10;L2Rvd25yZXYueG1sUEsFBgAAAAAEAAQA9QAAAIsDAAAAAA==&#10;" filled="f" stroked="f">
                  <v:textbox>
                    <w:txbxContent>
                      <w:p w14:paraId="227BCF28" w14:textId="77777777" w:rsidR="007A3583" w:rsidRDefault="007A3583" w:rsidP="00333719">
                        <w:pPr>
                          <w:rPr>
                            <w:rFonts w:cs="Arial"/>
                            <w:b/>
                            <w:sz w:val="24"/>
                            <w:szCs w:val="24"/>
                            <w:lang w:val="de-DE"/>
                          </w:rPr>
                        </w:pPr>
                        <w:r>
                          <w:rPr>
                            <w:rFonts w:cs="Arial"/>
                            <w:b/>
                            <w:sz w:val="24"/>
                            <w:szCs w:val="24"/>
                            <w:lang w:val="de-DE"/>
                          </w:rPr>
                          <w:t>0..1</w:t>
                        </w:r>
                      </w:p>
                    </w:txbxContent>
                  </v:textbox>
                </v:rect>
                <w10:anchorlock/>
              </v:group>
            </w:pict>
          </mc:Fallback>
        </mc:AlternateContent>
      </w:r>
    </w:p>
    <w:p w14:paraId="227BCDAD" w14:textId="77777777" w:rsidR="00247507" w:rsidRDefault="00247507" w:rsidP="00A37A73">
      <w:pPr>
        <w:spacing w:line="240" w:lineRule="auto"/>
      </w:pPr>
    </w:p>
    <w:p w14:paraId="227BCDAE" w14:textId="77777777" w:rsidR="00247507" w:rsidRDefault="0028587B" w:rsidP="00FE6E53">
      <w:pPr>
        <w:pStyle w:val="berschrift5"/>
      </w:pPr>
      <w:bookmarkStart w:id="62" w:name="_Toc347491243"/>
      <w:proofErr w:type="spellStart"/>
      <w:proofErr w:type="gramStart"/>
      <w:r w:rsidRPr="0028587B">
        <w:t>asram:</w:t>
      </w:r>
      <w:proofErr w:type="gramEnd"/>
      <w:r w:rsidRPr="0028587B">
        <w:t>SpecifiedCISupplyChainEvent</w:t>
      </w:r>
      <w:bookmarkEnd w:id="62"/>
      <w:proofErr w:type="spellEnd"/>
    </w:p>
    <w:p w14:paraId="227BCDAF" w14:textId="77777777" w:rsidR="0010173C" w:rsidRPr="0010173C" w:rsidRDefault="0010173C" w:rsidP="0010173C"/>
    <w:p w14:paraId="227BCDB0" w14:textId="77777777" w:rsidR="00247507" w:rsidRDefault="0010173C" w:rsidP="00A37A73">
      <w:pPr>
        <w:spacing w:line="240" w:lineRule="auto"/>
      </w:pPr>
      <w:r>
        <w:rPr>
          <w:noProof/>
          <w:lang w:eastAsia="zh-TW"/>
        </w:rPr>
        <mc:AlternateContent>
          <mc:Choice Requires="wpg">
            <w:drawing>
              <wp:inline distT="0" distB="0" distL="0" distR="0" wp14:anchorId="227BCE45" wp14:editId="227BCE46">
                <wp:extent cx="7189470" cy="683895"/>
                <wp:effectExtent l="0" t="0" r="11430" b="1905"/>
                <wp:docPr id="6180" name="Gruppieren 6180"/>
                <wp:cNvGraphicFramePr/>
                <a:graphic xmlns:a="http://schemas.openxmlformats.org/drawingml/2006/main">
                  <a:graphicData uri="http://schemas.microsoft.com/office/word/2010/wordprocessingGroup">
                    <wpg:wgp>
                      <wpg:cNvGrpSpPr/>
                      <wpg:grpSpPr>
                        <a:xfrm>
                          <a:off x="0" y="0"/>
                          <a:ext cx="7189470" cy="683895"/>
                          <a:chOff x="0" y="0"/>
                          <a:chExt cx="7189470" cy="683895"/>
                        </a:xfrm>
                      </wpg:grpSpPr>
                      <wps:wsp>
                        <wps:cNvPr id="5635" name="Rectangle 7532"/>
                        <wps:cNvSpPr>
                          <a:spLocks noChangeArrowheads="1"/>
                        </wps:cNvSpPr>
                        <wps:spPr bwMode="auto">
                          <a:xfrm>
                            <a:off x="610552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29" w14:textId="77777777" w:rsidR="007A3583" w:rsidRPr="0092092D" w:rsidRDefault="007A3583" w:rsidP="002348A5">
                              <w:pPr>
                                <w:spacing w:line="240" w:lineRule="auto"/>
                              </w:pPr>
                              <w:proofErr w:type="gramStart"/>
                              <w:r>
                                <w:rPr>
                                  <w:rFonts w:cs="Arial"/>
                                  <w:bCs/>
                                  <w:szCs w:val="20"/>
                                </w:rPr>
                                <w:t>attributes</w:t>
                              </w:r>
                              <w:proofErr w:type="gramEnd"/>
                            </w:p>
                            <w:p w14:paraId="227BCF2A" w14:textId="77777777" w:rsidR="007A3583" w:rsidRDefault="007A3583" w:rsidP="002348A5">
                              <w:pPr>
                                <w:spacing w:line="240" w:lineRule="auto"/>
                                <w:rPr>
                                  <w:noProof/>
                                  <w:lang w:val="de-DE" w:eastAsia="de-DE"/>
                                </w:rPr>
                              </w:pPr>
                            </w:p>
                            <w:p w14:paraId="227BCF2B" w14:textId="77777777" w:rsidR="007A3583" w:rsidRPr="00C9342C" w:rsidRDefault="007A3583" w:rsidP="002348A5">
                              <w:pPr>
                                <w:spacing w:line="240" w:lineRule="auto"/>
                              </w:pPr>
                            </w:p>
                          </w:txbxContent>
                        </wps:txbx>
                        <wps:bodyPr rot="0" vert="horz" wrap="square" lIns="91440" tIns="45720" rIns="91440" bIns="45720" anchor="t" anchorCtr="0" upright="1">
                          <a:noAutofit/>
                        </wps:bodyPr>
                      </wps:wsp>
                      <wps:wsp>
                        <wps:cNvPr id="5636" name="Rectangle 7533"/>
                        <wps:cNvSpPr>
                          <a:spLocks noChangeArrowheads="1"/>
                        </wps:cNvSpPr>
                        <wps:spPr bwMode="auto">
                          <a:xfrm>
                            <a:off x="6105525" y="238125"/>
                            <a:ext cx="1083945" cy="297815"/>
                          </a:xfrm>
                          <a:prstGeom prst="rect">
                            <a:avLst/>
                          </a:prstGeom>
                          <a:solidFill>
                            <a:srgbClr val="FFFFFF"/>
                          </a:solidFill>
                          <a:ln w="9525">
                            <a:solidFill>
                              <a:srgbClr val="000000"/>
                            </a:solidFill>
                            <a:miter lim="800000"/>
                            <a:headEnd/>
                            <a:tailEnd/>
                          </a:ln>
                        </wps:spPr>
                        <wps:txbx>
                          <w:txbxContent>
                            <w:p w14:paraId="227BCF2C" w14:textId="77777777" w:rsidR="007A3583" w:rsidRDefault="007A3583" w:rsidP="002348A5">
                              <w:proofErr w:type="spellStart"/>
                              <w:proofErr w:type="gramStart"/>
                              <w:r>
                                <w:t>unitCode</w:t>
                              </w:r>
                              <w:proofErr w:type="spellEnd"/>
                              <w:proofErr w:type="gramEnd"/>
                            </w:p>
                          </w:txbxContent>
                        </wps:txbx>
                        <wps:bodyPr rot="0" vert="horz" wrap="square" lIns="91440" tIns="45720" rIns="91440" bIns="45720" anchor="t" anchorCtr="0" upright="1">
                          <a:noAutofit/>
                        </wps:bodyPr>
                      </wps:wsp>
                      <wps:wsp>
                        <wps:cNvPr id="5637" name="AutoShape 7534"/>
                        <wps:cNvCnPr>
                          <a:cxnSpLocks noChangeShapeType="1"/>
                        </wps:cNvCnPr>
                        <wps:spPr bwMode="auto">
                          <a:xfrm>
                            <a:off x="577215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38" name="Rectangle 7089"/>
                        <wps:cNvSpPr>
                          <a:spLocks noChangeArrowheads="1"/>
                        </wps:cNvSpPr>
                        <wps:spPr bwMode="auto">
                          <a:xfrm>
                            <a:off x="409575" y="190500"/>
                            <a:ext cx="2888615" cy="344805"/>
                          </a:xfrm>
                          <a:prstGeom prst="rect">
                            <a:avLst/>
                          </a:prstGeom>
                          <a:solidFill>
                            <a:srgbClr val="8DB3E2"/>
                          </a:solidFill>
                          <a:ln w="25400">
                            <a:solidFill>
                              <a:srgbClr val="000000"/>
                            </a:solidFill>
                            <a:miter lim="800000"/>
                            <a:headEnd/>
                            <a:tailEnd/>
                          </a:ln>
                        </wps:spPr>
                        <wps:txbx>
                          <w:txbxContent>
                            <w:p w14:paraId="227BCF2D" w14:textId="77777777" w:rsidR="007A3583" w:rsidRPr="0028587B" w:rsidRDefault="007A3583" w:rsidP="0019553F">
                              <w:pPr>
                                <w:spacing w:line="240" w:lineRule="auto"/>
                                <w:rPr>
                                  <w:szCs w:val="24"/>
                                </w:rPr>
                              </w:pPr>
                              <w:proofErr w:type="spellStart"/>
                              <w:proofErr w:type="gramStart"/>
                              <w:r w:rsidRPr="0028587B">
                                <w:rPr>
                                  <w:rFonts w:cs="Arial"/>
                                  <w:b/>
                                  <w:bCs/>
                                  <w:szCs w:val="20"/>
                                </w:rPr>
                                <w:t>asram:</w:t>
                              </w:r>
                              <w:proofErr w:type="gramEnd"/>
                              <w:r w:rsidRPr="0028587B">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5639" name="AutoShape 7090"/>
                        <wps:cNvCnPr>
                          <a:cxnSpLocks noChangeShapeType="1"/>
                        </wps:cNvCnPr>
                        <wps:spPr bwMode="auto">
                          <a:xfrm>
                            <a:off x="3505200" y="3810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41" name="Rectangle 7092"/>
                        <wps:cNvSpPr>
                          <a:spLocks noChangeArrowheads="1"/>
                        </wps:cNvSpPr>
                        <wps:spPr bwMode="auto">
                          <a:xfrm>
                            <a:off x="4076700" y="190500"/>
                            <a:ext cx="16903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2E" w14:textId="77777777" w:rsidR="007A3583" w:rsidRPr="00FE6E53" w:rsidRDefault="007A3583" w:rsidP="00FE6E53">
                              <w:proofErr w:type="spellStart"/>
                              <w:r w:rsidRPr="00FE6E53">
                                <w:rPr>
                                  <w:lang w:val="de-DE"/>
                                </w:rPr>
                                <w:t>asram:UnitQuantity</w:t>
                              </w:r>
                              <w:proofErr w:type="spellEnd"/>
                            </w:p>
                          </w:txbxContent>
                        </wps:txbx>
                        <wps:bodyPr rot="0" vert="horz" wrap="square" lIns="91440" tIns="45720" rIns="91440" bIns="45720" anchor="t" anchorCtr="0" upright="1">
                          <a:noAutofit/>
                        </wps:bodyPr>
                      </wps:wsp>
                      <wps:wsp>
                        <wps:cNvPr id="5642" name="Rectangle 7093"/>
                        <wps:cNvSpPr>
                          <a:spLocks noChangeArrowheads="1"/>
                        </wps:cNvSpPr>
                        <wps:spPr bwMode="auto">
                          <a:xfrm>
                            <a:off x="3305175" y="295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3" name="AutoShape 7094"/>
                        <wps:cNvCnPr>
                          <a:cxnSpLocks noChangeShapeType="1"/>
                        </wps:cNvCnPr>
                        <wps:spPr bwMode="auto">
                          <a:xfrm>
                            <a:off x="3305175" y="3810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8" name="Rechteck 6178"/>
                        <wps:cNvSpPr>
                          <a:spLocks noChangeArrowheads="1"/>
                        </wps:cNvSpPr>
                        <wps:spPr bwMode="auto">
                          <a:xfrm>
                            <a:off x="0" y="2381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2F" w14:textId="77777777" w:rsidR="007A3583" w:rsidRDefault="007A3583" w:rsidP="0019553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79" name="Rechteck 6179"/>
                        <wps:cNvSpPr>
                          <a:spLocks noChangeArrowheads="1"/>
                        </wps:cNvSpPr>
                        <wps:spPr bwMode="auto">
                          <a:xfrm>
                            <a:off x="3657600" y="3905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30" w14:textId="77777777" w:rsidR="007A3583" w:rsidRDefault="007A3583" w:rsidP="0010173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80" o:spid="_x0000_s1494" style="width:566.1pt;height:53.85pt;mso-position-horizontal-relative:char;mso-position-vertical-relative:line" coordsize="71894,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">
                <v:rect id="Rectangle 7532" o:spid="_x0000_s1495" style="position:absolute;left:61055;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LIYMYA&#10;AADdAAAADwAAAGRycy9kb3ducmV2LnhtbESPQWvCQBSE70L/w/IKvUjdWFFK6kZELQheapTS42v2&#10;NUnNvg272xj/vSsUPA4z8w0zX/SmER05X1tWMB4lIIgLq2suFRwP78+vIHxA1thYJgUX8rDIHgZz&#10;TLU98566PJQiQtinqKAKoU2l9EVFBv3ItsTR+7HOYIjSlVI7PEe4aeRLksykwZrjQoUtrSoqTvmf&#10;UXAYf3zmv/ztdv5rsx6GnZls2Cj19Ngv30AE6sM9/N/eagXT2WQKtzfxCc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qLIYMYAAADdAAAADwAAAAAAAAAAAAAAAACYAgAAZHJz&#10;L2Rvd25yZXYueG1sUEsFBgAAAAAEAAQA9QAAAIsDAAAAAA==&#10;" filled="f" fillcolor="#8db3e2" strokeweight="1pt">
                  <v:textbox>
                    <w:txbxContent>
                      <w:p w14:paraId="227BCF29" w14:textId="77777777" w:rsidR="007A3583" w:rsidRPr="0092092D" w:rsidRDefault="007A3583" w:rsidP="002348A5">
                        <w:pPr>
                          <w:spacing w:line="240" w:lineRule="auto"/>
                        </w:pPr>
                        <w:proofErr w:type="gramStart"/>
                        <w:r>
                          <w:rPr>
                            <w:rFonts w:cs="Arial"/>
                            <w:bCs/>
                            <w:szCs w:val="20"/>
                          </w:rPr>
                          <w:t>attributes</w:t>
                        </w:r>
                        <w:proofErr w:type="gramEnd"/>
                      </w:p>
                      <w:p w14:paraId="227BCF2A" w14:textId="77777777" w:rsidR="007A3583" w:rsidRDefault="007A3583" w:rsidP="002348A5">
                        <w:pPr>
                          <w:spacing w:line="240" w:lineRule="auto"/>
                          <w:rPr>
                            <w:noProof/>
                            <w:lang w:val="de-DE" w:eastAsia="de-DE"/>
                          </w:rPr>
                        </w:pPr>
                      </w:p>
                      <w:p w14:paraId="227BCF2B" w14:textId="77777777" w:rsidR="007A3583" w:rsidRPr="00C9342C" w:rsidRDefault="007A3583" w:rsidP="002348A5">
                        <w:pPr>
                          <w:spacing w:line="240" w:lineRule="auto"/>
                        </w:pPr>
                      </w:p>
                    </w:txbxContent>
                  </v:textbox>
                </v:rect>
                <v:rect id="Rectangle 7533" o:spid="_x0000_s1496" style="position:absolute;left:61055;top:2381;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fPcQA&#10;AADdAAAADwAAAGRycy9kb3ducmV2LnhtbESPQYvCMBSE78L+h/AWvGm6isWtRlkURY9aL97eNs+2&#10;u81LaaJWf70RBI/DzHzDTOetqcSFGldaVvDVj0AQZ1aXnCs4pKveGITzyBory6TgRg7ms4/OFBNt&#10;r7yjy97nIkDYJaig8L5OpHRZQQZd39bEwTvZxqAPssmlbvAa4KaSgyiKpcGSw0KBNS0Kyv73Z6Pg&#10;txwc8L5L15H5Xg39tk3/zselUt3P9mcCwlPr3+FXe6MVjOJh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kXz3EAAAA3QAAAA8AAAAAAAAAAAAAAAAAmAIAAGRycy9k&#10;b3ducmV2LnhtbFBLBQYAAAAABAAEAPUAAACJAwAAAAA=&#10;">
                  <v:textbox>
                    <w:txbxContent>
                      <w:p w14:paraId="227BCF2C" w14:textId="77777777" w:rsidR="007A3583" w:rsidRDefault="007A3583" w:rsidP="002348A5">
                        <w:proofErr w:type="spellStart"/>
                        <w:proofErr w:type="gramStart"/>
                        <w:r>
                          <w:t>unitCode</w:t>
                        </w:r>
                        <w:proofErr w:type="spellEnd"/>
                        <w:proofErr w:type="gramEnd"/>
                      </w:p>
                    </w:txbxContent>
                  </v:textbox>
                </v:rect>
                <v:shape id="AutoShape 7534" o:spid="_x0000_s1497" type="#_x0000_t32" style="position:absolute;left:57721;top:361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8NI8cAAADdAAAADwAAAGRycy9kb3ducmV2LnhtbESPT2vCQBTE70K/w/IKvUjdWDGJqau0&#10;BaF4U4vk+Mg+k9Ds25Dd/Om37xYKHoeZ+Q2z3U+mEQN1rrasYLmIQBAXVtdcKvi6HJ5TEM4ja2ws&#10;k4IfcrDfPcy2mGk78omGsy9FgLDLUEHlfZtJ6YqKDLqFbYmDd7OdQR9kV0rd4RjgppEvURRLgzWH&#10;hQpb+qio+D73RkHfHOeX/uqXQ/k+JLd0k+ZT7pR6epzeXkF4mvw9/N/+1ArW8SqBvzfhCcjd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rw0jxwAAAN0AAAAPAAAAAAAA&#10;AAAAAAAAAKECAABkcnMvZG93bnJldi54bWxQSwUGAAAAAAQABAD5AAAAlQMAAAAA&#10;" strokeweight="1pt"/>
                <v:rect id="Rectangle 7089" o:spid="_x0000_s1498" style="position:absolute;left:4095;top:1905;width:288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DJsAA&#10;AADdAAAADwAAAGRycy9kb3ducmV2LnhtbERPTYvCMBC9C/6HMII3TVVWtBpFFEE8CKuC17EZm2Iz&#10;KU3U6q/fHIQ9Pt73fNnYUjyp9oVjBYN+AoI4c7rgXMH5tO1NQPiArLF0TAre5GG5aLfmmGr34l96&#10;HkMuYgj7FBWYEKpUSp8Zsuj7riKO3M3VFkOEdS51ja8Ybks5TJKxtFhwbDBY0dpQdj8+rILN42K2&#10;H2f8/kDFR1/RrafDnVLdTrOagQjUhH/x173TCn7Gozg3volP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eDJsAAAADdAAAADwAAAAAAAAAAAAAAAACYAgAAZHJzL2Rvd25y&#10;ZXYueG1sUEsFBgAAAAAEAAQA9QAAAIUDAAAAAA==&#10;" fillcolor="#8db3e2" strokeweight="2pt">
                  <v:textbox>
                    <w:txbxContent>
                      <w:p w14:paraId="227BCF2D" w14:textId="77777777" w:rsidR="007A3583" w:rsidRPr="0028587B" w:rsidRDefault="007A3583" w:rsidP="0019553F">
                        <w:pPr>
                          <w:spacing w:line="240" w:lineRule="auto"/>
                          <w:rPr>
                            <w:szCs w:val="24"/>
                          </w:rPr>
                        </w:pPr>
                        <w:proofErr w:type="spellStart"/>
                        <w:proofErr w:type="gramStart"/>
                        <w:r w:rsidRPr="0028587B">
                          <w:rPr>
                            <w:rFonts w:cs="Arial"/>
                            <w:b/>
                            <w:bCs/>
                            <w:szCs w:val="20"/>
                          </w:rPr>
                          <w:t>asram:</w:t>
                        </w:r>
                        <w:proofErr w:type="gramEnd"/>
                        <w:r w:rsidRPr="0028587B">
                          <w:rPr>
                            <w:rFonts w:cs="Arial"/>
                            <w:b/>
                            <w:bCs/>
                            <w:szCs w:val="20"/>
                          </w:rPr>
                          <w:t>SpecifiedCISupplyChainEvent</w:t>
                        </w:r>
                        <w:proofErr w:type="spellEnd"/>
                      </w:p>
                    </w:txbxContent>
                  </v:textbox>
                </v:rect>
                <v:shape id="AutoShape 7090" o:spid="_x0000_s1499" type="#_x0000_t32" style="position:absolute;left:35052;top:3810;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uccAAADdAAAADwAAAGRycy9kb3ducmV2LnhtbESPQWvCQBSE7wX/w/KE3upGq9akriIF&#10;aRHaYBS9PrKvSTD7NmS3Mf33XUHocZiZb5jluje16Kh1lWUF41EEgji3uuJCwfGwfVqAcB5ZY22Z&#10;FPySg/Vq8LDERNsr76nLfCEChF2CCkrvm0RKl5dk0I1sQxy8b9sa9EG2hdQtXgPc1HISRXNpsOKw&#10;UGJDbyXll+zHKOjS09fLtuneU1+cpvvdND6j+VTqcdhvXkF46v1/+N7+0Apm8+cY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HG5xwAAAN0AAAAPAAAAAAAA&#10;AAAAAAAAAKECAABkcnMvZG93bnJldi54bWxQSwUGAAAAAAQABAD5AAAAlQMAAAAA&#10;" strokeweight="2pt"/>
                <v:rect id="Rectangle 7092" o:spid="_x0000_s1500" style="position:absolute;left:40767;top:1905;width:169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dnMUA&#10;AADdAAAADwAAAGRycy9kb3ducmV2LnhtbESPQWsCMRCF74L/IYzQi9TsFmtlNUppKZWe3FU8D5vp&#10;7tLNZElSjf/eFAoeH2/e9+att9H04kzOd5YV5LMMBHFtdceNguPh43EJwgdkjb1lUnAlD9vNeLTG&#10;QtsLl3SuQiMShH2BCtoQhkJKX7dk0M/sQJy8b+sMhiRdI7XDS4KbXj5l2UIa7Dg1tDjQW0v1T/Vr&#10;0ht5LE/V5/Rqv+x72eXazffxRamHSXxdgQgUw/34P73TCp4X8xz+1iQE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p2cxQAAAN0AAAAPAAAAAAAAAAAAAAAAAJgCAABkcnMv&#10;ZG93bnJldi54bWxQSwUGAAAAAAQABAD1AAAAigMAAAAA&#10;" filled="f" fillcolor="#8db3e2" strokeweight="2pt">
                  <v:textbox>
                    <w:txbxContent>
                      <w:p w14:paraId="227BCF2E" w14:textId="77777777" w:rsidR="007A3583" w:rsidRPr="00FE6E53" w:rsidRDefault="007A3583" w:rsidP="00FE6E53">
                        <w:proofErr w:type="spellStart"/>
                        <w:r w:rsidRPr="00FE6E53">
                          <w:rPr>
                            <w:lang w:val="de-DE"/>
                          </w:rPr>
                          <w:t>asram:UnitQuantity</w:t>
                        </w:r>
                        <w:proofErr w:type="spellEnd"/>
                      </w:p>
                    </w:txbxContent>
                  </v:textbox>
                </v:rect>
                <v:rect id="Rectangle 7093" o:spid="_x0000_s1501" style="position:absolute;left:33051;top:295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6rfsYA&#10;AADdAAAADwAAAGRycy9kb3ducmV2LnhtbESP3WoCMRSE7wt9h3AK3mm2S/1haxQRpIIUqrb3h83p&#10;7tLNyZpkNfr0TUHo5TAz3zDzZTStOJPzjWUFz6MMBHFpdcOVgs/jZjgD4QOyxtYyKbiSh+Xi8WGO&#10;hbYX3tP5ECqRIOwLVFCH0BVS+rImg35kO+LkfVtnMCTpKqkdXhLctDLPsok02HBaqLGjdU3lz6E3&#10;Crr3cf82Pe3c7WvWf5S4izbkUanBU1y9gggUw3/43t5qBePJSw5/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6rfsYAAADdAAAADwAAAAAAAAAAAAAAAACYAgAAZHJz&#10;L2Rvd25yZXYueG1sUEsFBgAAAAAEAAQA9QAAAIsDAAAAAA==&#10;" strokeweight="2pt"/>
                <v:shape id="AutoShape 7094" o:spid="_x0000_s1502" type="#_x0000_t32" style="position:absolute;left:33051;top:381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Y1LsYAAADdAAAADwAAAGRycy9kb3ducmV2LnhtbESPQWvCQBSE70L/w/IEb7qxRqupqxRB&#10;lIIVrej1kX1NQrNvQ3aN8d+7BaHHYWa+YebL1pSiodoVlhUMBxEI4tTqgjMFp+91fwrCeWSNpWVS&#10;cCcHy8VLZ46Jtjc+UHP0mQgQdgkqyL2vEildmpNBN7AVcfB+bG3QB1lnUtd4C3BTytcomkiDBYeF&#10;HCta5ZT+Hq9GQbM/f72tq2az99k5PnzGswuanVK9bvvxDsJT6//Dz/ZWKxhP4hH8vQ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WNS7GAAAA3QAAAA8AAAAAAAAA&#10;AAAAAAAAoQIAAGRycy9kb3ducmV2LnhtbFBLBQYAAAAABAAEAPkAAACUAwAAAAA=&#10;" strokeweight="2pt"/>
                <v:rect id="Rechteck 6178" o:spid="_x0000_s1503" style="position:absolute;top:2381;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OI8IA&#10;AADdAAAADwAAAGRycy9kb3ducmV2LnhtbERPTYvCMBC9C/sfwizsRTR1DyrVKIuwWEQQ667noRnb&#10;YjOpTWzrvzcHwePjfS/XvalES40rLSuYjCMQxJnVJecK/k6/ozkI55E1VpZJwYMcrFcfgyXG2nZ8&#10;pDb1uQgh7GJUUHhfx1K6rCCDbmxr4sBdbGPQB9jkUjfYhXBTye8omkqDJYeGAmvaFJRd07tR0GWH&#10;9nzab+VheE4s35LbJv3fKfX12f8sQHjq/Vv8cidawXQyC3P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I4jwgAAAN0AAAAPAAAAAAAAAAAAAAAAAJgCAABkcnMvZG93&#10;bnJldi54bWxQSwUGAAAAAAQABAD1AAAAhwMAAAAA&#10;" filled="f" stroked="f">
                  <v:textbox>
                    <w:txbxContent>
                      <w:p w14:paraId="227BCF2F" w14:textId="77777777" w:rsidR="007A3583" w:rsidRDefault="007A3583" w:rsidP="0019553F">
                        <w:pPr>
                          <w:rPr>
                            <w:rFonts w:cs="Arial"/>
                            <w:b/>
                            <w:sz w:val="24"/>
                            <w:szCs w:val="24"/>
                            <w:lang w:val="de-DE"/>
                          </w:rPr>
                        </w:pPr>
                        <w:r>
                          <w:rPr>
                            <w:rFonts w:cs="Arial"/>
                            <w:b/>
                            <w:sz w:val="24"/>
                            <w:szCs w:val="24"/>
                            <w:lang w:val="de-DE"/>
                          </w:rPr>
                          <w:t>0..1</w:t>
                        </w:r>
                      </w:p>
                    </w:txbxContent>
                  </v:textbox>
                </v:rect>
                <v:rect id="Rechteck 6179" o:spid="_x0000_s1504" style="position:absolute;left:36576;top:390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ruMYA&#10;AADdAAAADwAAAGRycy9kb3ducmV2LnhtbESPT2vCQBTE7wW/w/IEL0U39mA1uooI0lAKYvxzfmSf&#10;STD7NmbXJP323UKhx2FmfsOsNr2pREuNKy0rmE4iEMSZ1SXnCs6n/XgOwnlkjZVlUvBNDjbrwcsK&#10;Y207PlKb+lwECLsYFRTe17GULivIoJvYmjh4N9sY9EE2udQNdgFuKvkWRTNpsOSwUGBNu4Kye/o0&#10;Crrs0F5PXx/y8HpNLD+Sxy69fCo1GvbbJQhPvf8P/7UTrWA2fV/A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wruMYAAADdAAAADwAAAAAAAAAAAAAAAACYAgAAZHJz&#10;L2Rvd25yZXYueG1sUEsFBgAAAAAEAAQA9QAAAIsDAAAAAA==&#10;" filled="f" stroked="f">
                  <v:textbox>
                    <w:txbxContent>
                      <w:p w14:paraId="227BCF30" w14:textId="77777777" w:rsidR="007A3583" w:rsidRDefault="007A3583" w:rsidP="0010173C">
                        <w:pPr>
                          <w:rPr>
                            <w:rFonts w:cs="Arial"/>
                            <w:b/>
                            <w:sz w:val="24"/>
                            <w:szCs w:val="24"/>
                            <w:lang w:val="de-DE"/>
                          </w:rPr>
                        </w:pPr>
                        <w:r>
                          <w:rPr>
                            <w:rFonts w:cs="Arial"/>
                            <w:b/>
                            <w:sz w:val="24"/>
                            <w:szCs w:val="24"/>
                            <w:lang w:val="de-DE"/>
                          </w:rPr>
                          <w:t>0..1</w:t>
                        </w:r>
                      </w:p>
                    </w:txbxContent>
                  </v:textbox>
                </v:rect>
                <w10:anchorlock/>
              </v:group>
            </w:pict>
          </mc:Fallback>
        </mc:AlternateContent>
      </w:r>
    </w:p>
    <w:p w14:paraId="227BCDB1" w14:textId="77777777" w:rsidR="00247507" w:rsidRDefault="00247507" w:rsidP="00A37A73">
      <w:pPr>
        <w:spacing w:line="240" w:lineRule="auto"/>
      </w:pPr>
    </w:p>
    <w:p w14:paraId="227BCDB2" w14:textId="77777777" w:rsidR="00FE6E53" w:rsidRDefault="00FE6E53" w:rsidP="00A37A73">
      <w:pPr>
        <w:spacing w:line="240" w:lineRule="auto"/>
      </w:pPr>
    </w:p>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BA" w14:textId="77777777" w:rsidTr="000854DA">
        <w:trPr>
          <w:cantSplit/>
          <w:trHeight w:val="329"/>
          <w:tblHeader/>
        </w:trPr>
        <w:tc>
          <w:tcPr>
            <w:tcW w:w="1050" w:type="pct"/>
            <w:shd w:val="clear" w:color="auto" w:fill="FFFFCC"/>
            <w:vAlign w:val="center"/>
          </w:tcPr>
          <w:p w14:paraId="227BCDB3"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B4"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B5"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B6"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B7" w14:textId="77777777" w:rsidR="000854DA" w:rsidRPr="000854DA" w:rsidRDefault="000854DA" w:rsidP="00FB2126">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B8"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B9" w14:textId="77777777" w:rsidR="000854DA" w:rsidRPr="000854DA" w:rsidRDefault="000854DA" w:rsidP="00FB2126">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C2" w14:textId="77777777" w:rsidTr="00873E1A">
        <w:trPr>
          <w:cantSplit/>
          <w:trHeight w:val="318"/>
        </w:trPr>
        <w:tc>
          <w:tcPr>
            <w:tcW w:w="1050" w:type="pct"/>
            <w:shd w:val="clear" w:color="auto" w:fill="92D050"/>
            <w:vAlign w:val="center"/>
          </w:tcPr>
          <w:p w14:paraId="227BCDBB" w14:textId="77777777" w:rsidR="000854DA" w:rsidRPr="000854DA" w:rsidRDefault="000854DA" w:rsidP="00FB2126">
            <w:pPr>
              <w:spacing w:line="240" w:lineRule="auto"/>
              <w:rPr>
                <w:rFonts w:eastAsia="Times New Roman" w:cs="Arial"/>
                <w:color w:val="000000"/>
                <w:sz w:val="16"/>
                <w:szCs w:val="20"/>
                <w:lang w:eastAsia="de-DE"/>
              </w:rPr>
            </w:pPr>
            <w:proofErr w:type="spellStart"/>
            <w:r w:rsidRPr="000854DA">
              <w:rPr>
                <w:rFonts w:cs="Arial"/>
                <w:bCs/>
                <w:sz w:val="16"/>
                <w:szCs w:val="20"/>
              </w:rPr>
              <w:t>asram:UnitQuantity</w:t>
            </w:r>
            <w:proofErr w:type="spellEnd"/>
          </w:p>
        </w:tc>
        <w:tc>
          <w:tcPr>
            <w:tcW w:w="450" w:type="pct"/>
            <w:shd w:val="clear" w:color="auto" w:fill="92D050"/>
            <w:vAlign w:val="center"/>
          </w:tcPr>
          <w:p w14:paraId="227BCDBC" w14:textId="77777777" w:rsidR="000854DA" w:rsidRPr="000854DA" w:rsidRDefault="000854DA" w:rsidP="00FB2126">
            <w:pPr>
              <w:spacing w:line="240" w:lineRule="auto"/>
              <w:rPr>
                <w:rFonts w:eastAsia="Times New Roman" w:cs="Arial"/>
                <w:color w:val="000000"/>
                <w:sz w:val="16"/>
                <w:szCs w:val="20"/>
                <w:lang w:eastAsia="de-DE"/>
              </w:rPr>
            </w:pPr>
            <w:r w:rsidRPr="000854DA">
              <w:rPr>
                <w:rFonts w:cs="Arial"/>
                <w:color w:val="000000"/>
                <w:sz w:val="16"/>
                <w:szCs w:val="20"/>
              </w:rPr>
              <w:t>Decimal</w:t>
            </w:r>
          </w:p>
        </w:tc>
        <w:tc>
          <w:tcPr>
            <w:tcW w:w="400" w:type="pct"/>
            <w:shd w:val="clear" w:color="auto" w:fill="92D050"/>
            <w:vAlign w:val="center"/>
          </w:tcPr>
          <w:p w14:paraId="227BCDBD"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15+5</w:t>
            </w:r>
          </w:p>
        </w:tc>
        <w:tc>
          <w:tcPr>
            <w:tcW w:w="350" w:type="pct"/>
            <w:shd w:val="clear" w:color="auto" w:fill="92D050"/>
            <w:vAlign w:val="center"/>
          </w:tcPr>
          <w:p w14:paraId="227BCDBE"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7</w:t>
            </w:r>
          </w:p>
        </w:tc>
        <w:tc>
          <w:tcPr>
            <w:tcW w:w="950" w:type="pct"/>
            <w:shd w:val="clear" w:color="auto" w:fill="92D050"/>
            <w:vAlign w:val="center"/>
          </w:tcPr>
          <w:p w14:paraId="227BCDBF"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12</w:t>
            </w:r>
          </w:p>
        </w:tc>
        <w:tc>
          <w:tcPr>
            <w:tcW w:w="300" w:type="pct"/>
            <w:shd w:val="clear" w:color="auto" w:fill="92D050"/>
            <w:vAlign w:val="center"/>
          </w:tcPr>
          <w:p w14:paraId="227BCDC0"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DC1"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Movement Quantity</w:t>
            </w:r>
          </w:p>
        </w:tc>
      </w:tr>
      <w:tr w:rsidR="000854DA" w:rsidRPr="007A6D70" w14:paraId="227BCDCA" w14:textId="77777777" w:rsidTr="00873E1A">
        <w:trPr>
          <w:cantSplit/>
          <w:trHeight w:val="318"/>
        </w:trPr>
        <w:tc>
          <w:tcPr>
            <w:tcW w:w="1050" w:type="pct"/>
            <w:shd w:val="clear" w:color="auto" w:fill="C00000"/>
            <w:vAlign w:val="center"/>
          </w:tcPr>
          <w:p w14:paraId="227BCDC3" w14:textId="77777777" w:rsidR="000854DA" w:rsidRPr="00873E1A" w:rsidRDefault="000854DA" w:rsidP="00FB2126">
            <w:pPr>
              <w:spacing w:line="240" w:lineRule="auto"/>
              <w:rPr>
                <w:rFonts w:eastAsia="Times New Roman" w:cs="Arial"/>
                <w:color w:val="FFFFFF" w:themeColor="background1"/>
                <w:sz w:val="16"/>
                <w:szCs w:val="20"/>
                <w:lang w:eastAsia="de-DE"/>
              </w:rPr>
            </w:pPr>
            <w:proofErr w:type="spellStart"/>
            <w:r w:rsidRPr="00873E1A">
              <w:rPr>
                <w:rFonts w:eastAsia="Times New Roman" w:cs="Arial"/>
                <w:bCs/>
                <w:color w:val="FFFFFF" w:themeColor="background1"/>
                <w:sz w:val="16"/>
                <w:szCs w:val="20"/>
                <w:lang w:eastAsia="de-DE"/>
              </w:rPr>
              <w:t>unitCode</w:t>
            </w:r>
            <w:proofErr w:type="spellEnd"/>
          </w:p>
        </w:tc>
        <w:tc>
          <w:tcPr>
            <w:tcW w:w="450" w:type="pct"/>
            <w:shd w:val="clear" w:color="auto" w:fill="C00000"/>
            <w:vAlign w:val="center"/>
          </w:tcPr>
          <w:p w14:paraId="227BCDC4"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String</w:t>
            </w:r>
          </w:p>
        </w:tc>
        <w:tc>
          <w:tcPr>
            <w:tcW w:w="400" w:type="pct"/>
            <w:shd w:val="clear" w:color="auto" w:fill="C00000"/>
            <w:vAlign w:val="center"/>
          </w:tcPr>
          <w:p w14:paraId="227BCDC5"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3</w:t>
            </w:r>
          </w:p>
        </w:tc>
        <w:tc>
          <w:tcPr>
            <w:tcW w:w="350" w:type="pct"/>
            <w:shd w:val="clear" w:color="auto" w:fill="C00000"/>
            <w:vAlign w:val="center"/>
          </w:tcPr>
          <w:p w14:paraId="227BCDC6"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7</w:t>
            </w:r>
          </w:p>
        </w:tc>
        <w:tc>
          <w:tcPr>
            <w:tcW w:w="950" w:type="pct"/>
            <w:shd w:val="clear" w:color="auto" w:fill="C00000"/>
            <w:vAlign w:val="center"/>
          </w:tcPr>
          <w:p w14:paraId="227BCDC7"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PCE</w:t>
            </w:r>
          </w:p>
        </w:tc>
        <w:tc>
          <w:tcPr>
            <w:tcW w:w="300" w:type="pct"/>
            <w:shd w:val="clear" w:color="auto" w:fill="C00000"/>
            <w:vAlign w:val="center"/>
          </w:tcPr>
          <w:p w14:paraId="227BCDC8"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DC9" w14:textId="77777777" w:rsidR="000854DA" w:rsidRPr="00873E1A" w:rsidRDefault="000854DA" w:rsidP="00FB2126">
            <w:pPr>
              <w:spacing w:line="240" w:lineRule="auto"/>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UnitOfMeasure</w:t>
            </w:r>
            <w:proofErr w:type="spellEnd"/>
            <w:r w:rsidRPr="00873E1A">
              <w:rPr>
                <w:rFonts w:eastAsia="Times New Roman" w:cs="Arial"/>
                <w:color w:val="FFFFFF" w:themeColor="background1"/>
                <w:sz w:val="16"/>
                <w:szCs w:val="20"/>
                <w:lang w:eastAsia="de-DE"/>
              </w:rPr>
              <w:t>(UOM)</w:t>
            </w:r>
          </w:p>
        </w:tc>
      </w:tr>
    </w:tbl>
    <w:p w14:paraId="227BCDCB" w14:textId="77777777" w:rsidR="0028587B" w:rsidRDefault="0028587B" w:rsidP="00A37A73">
      <w:pPr>
        <w:spacing w:line="240" w:lineRule="auto"/>
      </w:pPr>
    </w:p>
    <w:p w14:paraId="227BCDCC" w14:textId="77777777" w:rsidR="0010173C" w:rsidRDefault="0010173C" w:rsidP="00A37A73">
      <w:pPr>
        <w:spacing w:line="240" w:lineRule="auto"/>
      </w:pPr>
      <w:r>
        <w:br w:type="page"/>
      </w:r>
    </w:p>
    <w:p w14:paraId="227BCDCD" w14:textId="77777777" w:rsidR="0028587B" w:rsidRDefault="0028587B" w:rsidP="00A37A73">
      <w:pPr>
        <w:spacing w:line="240" w:lineRule="auto"/>
      </w:pPr>
    </w:p>
    <w:p w14:paraId="227BCDCE" w14:textId="77777777" w:rsidR="0028587B" w:rsidRPr="00ED0E85" w:rsidRDefault="0028587B" w:rsidP="00ED0E85">
      <w:pPr>
        <w:pStyle w:val="berschrift4"/>
        <w:ind w:left="851" w:hanging="851"/>
        <w:rPr>
          <w:sz w:val="20"/>
          <w:szCs w:val="20"/>
        </w:rPr>
      </w:pPr>
      <w:r w:rsidRPr="00353891">
        <w:t xml:space="preserve">    </w:t>
      </w:r>
      <w:bookmarkStart w:id="63" w:name="_Toc347491244"/>
      <w:proofErr w:type="spellStart"/>
      <w:proofErr w:type="gramStart"/>
      <w:r w:rsidRPr="00ED0E85">
        <w:rPr>
          <w:sz w:val="20"/>
          <w:szCs w:val="20"/>
        </w:rPr>
        <w:t>asram:</w:t>
      </w:r>
      <w:proofErr w:type="gramEnd"/>
      <w:r w:rsidRPr="00ED0E85">
        <w:rPr>
          <w:sz w:val="20"/>
          <w:szCs w:val="20"/>
        </w:rPr>
        <w:t>ShipToCITradeParty</w:t>
      </w:r>
      <w:bookmarkEnd w:id="63"/>
      <w:proofErr w:type="spellEnd"/>
      <w:r w:rsidRPr="00ED0E85">
        <w:rPr>
          <w:sz w:val="20"/>
          <w:szCs w:val="20"/>
        </w:rPr>
        <w:t xml:space="preserve">  </w:t>
      </w:r>
    </w:p>
    <w:p w14:paraId="227BCDCF" w14:textId="77777777" w:rsidR="0028587B" w:rsidRDefault="0028587B" w:rsidP="00A37A73">
      <w:pPr>
        <w:spacing w:line="240" w:lineRule="auto"/>
      </w:pPr>
    </w:p>
    <w:p w14:paraId="227BCDD0" w14:textId="77777777" w:rsidR="0028587B" w:rsidRDefault="008A01DA" w:rsidP="00A37A73">
      <w:pPr>
        <w:spacing w:line="240" w:lineRule="auto"/>
      </w:pPr>
      <w:r>
        <w:rPr>
          <w:noProof/>
          <w:lang w:eastAsia="zh-TW"/>
        </w:rPr>
        <mc:AlternateContent>
          <mc:Choice Requires="wpg">
            <w:drawing>
              <wp:inline distT="0" distB="0" distL="0" distR="0" wp14:anchorId="227BCE47" wp14:editId="227BCE48">
                <wp:extent cx="5000625" cy="493395"/>
                <wp:effectExtent l="0" t="0" r="28575" b="1905"/>
                <wp:docPr id="5651" name="Gruppieren 5651"/>
                <wp:cNvGraphicFramePr/>
                <a:graphic xmlns:a="http://schemas.openxmlformats.org/drawingml/2006/main">
                  <a:graphicData uri="http://schemas.microsoft.com/office/word/2010/wordprocessingGroup">
                    <wpg:wgp>
                      <wpg:cNvGrpSpPr/>
                      <wpg:grpSpPr>
                        <a:xfrm>
                          <a:off x="0" y="0"/>
                          <a:ext cx="5000625" cy="493395"/>
                          <a:chOff x="0" y="0"/>
                          <a:chExt cx="5000625" cy="493395"/>
                        </a:xfrm>
                      </wpg:grpSpPr>
                      <wps:wsp>
                        <wps:cNvPr id="27" name="Rectangle 7096"/>
                        <wps:cNvSpPr>
                          <a:spLocks noChangeArrowheads="1"/>
                        </wps:cNvSpPr>
                        <wps:spPr bwMode="auto">
                          <a:xfrm>
                            <a:off x="295275" y="0"/>
                            <a:ext cx="1998345" cy="344805"/>
                          </a:xfrm>
                          <a:prstGeom prst="rect">
                            <a:avLst/>
                          </a:prstGeom>
                          <a:solidFill>
                            <a:srgbClr val="8DB3E2"/>
                          </a:solidFill>
                          <a:ln w="25400">
                            <a:solidFill>
                              <a:srgbClr val="000000"/>
                            </a:solidFill>
                            <a:miter lim="800000"/>
                            <a:headEnd/>
                            <a:tailEnd/>
                          </a:ln>
                        </wps:spPr>
                        <wps:txbx>
                          <w:txbxContent>
                            <w:p w14:paraId="227BCF31" w14:textId="77777777" w:rsidR="007A3583" w:rsidRPr="0028587B" w:rsidRDefault="007A3583" w:rsidP="0028587B">
                              <w:pPr>
                                <w:rPr>
                                  <w:b/>
                                  <w:sz w:val="14"/>
                                  <w:szCs w:val="24"/>
                                </w:rPr>
                              </w:pPr>
                              <w:proofErr w:type="spellStart"/>
                              <w:proofErr w:type="gramStart"/>
                              <w:r w:rsidRPr="0028587B">
                                <w:rPr>
                                  <w:b/>
                                </w:rPr>
                                <w:t>asram:</w:t>
                              </w:r>
                              <w:proofErr w:type="gramEnd"/>
                              <w:r w:rsidRPr="0028587B">
                                <w:rPr>
                                  <w:b/>
                                </w:rPr>
                                <w:t>ShipToCITradeParty</w:t>
                              </w:r>
                              <w:proofErr w:type="spellEnd"/>
                            </w:p>
                          </w:txbxContent>
                        </wps:txbx>
                        <wps:bodyPr rot="0" vert="horz" wrap="square" lIns="91440" tIns="45720" rIns="91440" bIns="45720" anchor="t" anchorCtr="0" upright="1">
                          <a:noAutofit/>
                        </wps:bodyPr>
                      </wps:wsp>
                      <wps:wsp>
                        <wps:cNvPr id="28" name="AutoShape 7097"/>
                        <wps:cNvCnPr>
                          <a:cxnSpLocks noChangeShapeType="1"/>
                        </wps:cNvCnPr>
                        <wps:spPr bwMode="auto">
                          <a:xfrm>
                            <a:off x="250507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 name="Rectangle 7099"/>
                        <wps:cNvSpPr>
                          <a:spLocks noChangeArrowheads="1"/>
                        </wps:cNvSpPr>
                        <wps:spPr bwMode="auto">
                          <a:xfrm>
                            <a:off x="3076575" y="0"/>
                            <a:ext cx="19240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32" w14:textId="77777777" w:rsidR="007A3583" w:rsidRPr="0028587B" w:rsidRDefault="007A3583" w:rsidP="0028587B">
                              <w:proofErr w:type="spellStart"/>
                              <w:r>
                                <w:rPr>
                                  <w:lang w:val="de-DE"/>
                                </w:rPr>
                                <w:t>asram:Identification</w:t>
                              </w:r>
                              <w:r w:rsidRPr="0028587B">
                                <w:rPr>
                                  <w:lang w:val="de-DE"/>
                                </w:rPr>
                                <w:t>Identifier</w:t>
                              </w:r>
                              <w:proofErr w:type="spellEnd"/>
                            </w:p>
                          </w:txbxContent>
                        </wps:txbx>
                        <wps:bodyPr rot="0" vert="horz" wrap="square" lIns="91440" tIns="45720" rIns="91440" bIns="45720" anchor="t" anchorCtr="0" upright="1">
                          <a:noAutofit/>
                        </wps:bodyPr>
                      </wps:wsp>
                      <wps:wsp>
                        <wps:cNvPr id="31" name="Rectangle 7100"/>
                        <wps:cNvSpPr>
                          <a:spLocks noChangeArrowheads="1"/>
                        </wps:cNvSpPr>
                        <wps:spPr bwMode="auto">
                          <a:xfrm>
                            <a:off x="23050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33" name="AutoShape 7101"/>
                        <wps:cNvCnPr>
                          <a:cxnSpLocks noChangeShapeType="1"/>
                        </wps:cNvCnPr>
                        <wps:spPr bwMode="auto">
                          <a:xfrm>
                            <a:off x="230505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40" name="Rechteck 5640"/>
                        <wps:cNvSpPr>
                          <a:spLocks noChangeArrowheads="1"/>
                        </wps:cNvSpPr>
                        <wps:spPr bwMode="auto">
                          <a:xfrm>
                            <a:off x="0" y="38100"/>
                            <a:ext cx="293370" cy="293370"/>
                          </a:xfrm>
                          <a:prstGeom prst="rect">
                            <a:avLst/>
                          </a:prstGeom>
                          <a:noFill/>
                          <a:ln>
                            <a:noFill/>
                          </a:ln>
                          <a:extLst/>
                        </wps:spPr>
                        <wps:txbx>
                          <w:txbxContent>
                            <w:p w14:paraId="227BCF33" w14:textId="77777777" w:rsidR="007A3583" w:rsidRDefault="007A3583" w:rsidP="00873E1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48" name="Rechteck 5648"/>
                        <wps:cNvSpPr>
                          <a:spLocks noChangeArrowheads="1"/>
                        </wps:cNvSpPr>
                        <wps:spPr bwMode="auto">
                          <a:xfrm>
                            <a:off x="2781300" y="200025"/>
                            <a:ext cx="293370" cy="293370"/>
                          </a:xfrm>
                          <a:prstGeom prst="rect">
                            <a:avLst/>
                          </a:prstGeom>
                          <a:noFill/>
                          <a:ln>
                            <a:noFill/>
                          </a:ln>
                          <a:extLst/>
                        </wps:spPr>
                        <wps:txbx>
                          <w:txbxContent>
                            <w:p w14:paraId="227BCF34" w14:textId="77777777" w:rsidR="007A3583" w:rsidRDefault="007A3583" w:rsidP="00873E1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51" o:spid="_x0000_s1505" style="width:393.75pt;height:38.85pt;mso-position-horizontal-relative:char;mso-position-vertical-relative:line" coordsize="50006,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">
                <v:rect id="Rectangle 7096" o:spid="_x0000_s1506" style="position:absolute;left:2952;width:199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ad0sIA&#10;AADbAAAADwAAAGRycy9kb3ducmV2LnhtbESPT4vCMBTE74LfIbwFb5puD65WoyyKIHsQ/ANen82z&#10;Kdu8lCbVrp/eLAgeh5n5DTNfdrYSN2p86VjB5ygBQZw7XXKh4HTcDCcgfEDWWDkmBX/kYbno9+aY&#10;aXfnPd0OoRARwj5DBSaEOpPS54Ys+pGriaN3dY3FEGVTSN3gPcJtJdMkGUuLJccFgzWtDOW/h9Yq&#10;WLdns3k44392VD70Bd1qmm6VGnx03zMQgbrwDr/aW60g/YL/L/EH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p3SwgAAANsAAAAPAAAAAAAAAAAAAAAAAJgCAABkcnMvZG93&#10;bnJldi54bWxQSwUGAAAAAAQABAD1AAAAhwMAAAAA&#10;" fillcolor="#8db3e2" strokeweight="2pt">
                  <v:textbox>
                    <w:txbxContent>
                      <w:p w14:paraId="227BCF31" w14:textId="77777777" w:rsidR="007A3583" w:rsidRPr="0028587B" w:rsidRDefault="007A3583" w:rsidP="0028587B">
                        <w:pPr>
                          <w:rPr>
                            <w:b/>
                            <w:sz w:val="14"/>
                            <w:szCs w:val="24"/>
                          </w:rPr>
                        </w:pPr>
                        <w:proofErr w:type="spellStart"/>
                        <w:proofErr w:type="gramStart"/>
                        <w:r w:rsidRPr="0028587B">
                          <w:rPr>
                            <w:b/>
                          </w:rPr>
                          <w:t>asram:</w:t>
                        </w:r>
                        <w:proofErr w:type="gramEnd"/>
                        <w:r w:rsidRPr="0028587B">
                          <w:rPr>
                            <w:b/>
                          </w:rPr>
                          <w:t>ShipToCITradeParty</w:t>
                        </w:r>
                        <w:proofErr w:type="spellEnd"/>
                      </w:p>
                    </w:txbxContent>
                  </v:textbox>
                </v:rect>
                <v:shape id="AutoShape 7097" o:spid="_x0000_s1507" type="#_x0000_t32" style="position:absolute;left:25050;top:1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yqNsAAAADbAAAADwAAAGRycy9kb3ducmV2LnhtbERPTYvCMBC9L/gfwgje1nRF1K1NRQRx&#10;EVR0Ra9DM7Zlm0lpsrX+e3MQPD7ed7LoTCVaalxpWcHXMAJBnFldcq7g/Lv+nIFwHlljZZkUPMjB&#10;Iu19JBhre+cjtSefixDCLkYFhfd1LKXLCjLohrYmDtzNNgZ9gE0udYP3EG4qOYqiiTRYcmgosKZV&#10;Qdnf6d8oaA+X/XRdt5uDzy/j43b8fUWzU2rQ75ZzEJ46/xa/3D9awSiMDV/CD5Dp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hsqjbAAAAA2wAAAA8AAAAAAAAAAAAAAAAA&#10;oQIAAGRycy9kb3ducmV2LnhtbFBLBQYAAAAABAAEAPkAAACOAwAAAAA=&#10;" strokeweight="2pt"/>
                <v:rect id="Rectangle 7099" o:spid="_x0000_s1508" style="position:absolute;left:30765;width:1924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VMMA&#10;AADbAAAADwAAAGRycy9kb3ducmV2LnhtbESPwUrDQBCG74LvsIzgRewmVVRit0VaxOLJRPE8ZMck&#10;mJ0Nu9t2+/adQ6HH4Z//m28Wq+xGtacQB88GylkBirj1duDOwM/3+/0LqJiQLY6eycCRIqyW11cL&#10;rKw/cE37JnVKIBwrNNCnNFVax7Ynh3HmJ2LJ/nxwmGQMnbYBDwJ3o54XxZN2OLBc6HGidU/tf7Nz&#10;olHm+rf5uDv6T7+ph9KGx6/8bMztTX57BZUop8vyub21Bh7EXn4RAOjl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UVMMAAADbAAAADwAAAAAAAAAAAAAAAACYAgAAZHJzL2Rv&#10;d25yZXYueG1sUEsFBgAAAAAEAAQA9QAAAIgDAAAAAA==&#10;" filled="f" fillcolor="#8db3e2" strokeweight="2pt">
                  <v:textbox>
                    <w:txbxContent>
                      <w:p w14:paraId="227BCF32" w14:textId="77777777" w:rsidR="007A3583" w:rsidRPr="0028587B" w:rsidRDefault="007A3583" w:rsidP="0028587B">
                        <w:proofErr w:type="spellStart"/>
                        <w:r>
                          <w:rPr>
                            <w:lang w:val="de-DE"/>
                          </w:rPr>
                          <w:t>asram:Identification</w:t>
                        </w:r>
                        <w:r w:rsidRPr="0028587B">
                          <w:rPr>
                            <w:lang w:val="de-DE"/>
                          </w:rPr>
                          <w:t>Identifier</w:t>
                        </w:r>
                        <w:proofErr w:type="spellEnd"/>
                      </w:p>
                    </w:txbxContent>
                  </v:textbox>
                </v:rect>
                <v:rect id="Rectangle 7100" o:spid="_x0000_s1509" style="position:absolute;left:23050;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5lMMA&#10;AADbAAAADwAAAGRycy9kb3ducmV2LnhtbESP3WoCMRSE7wu+QzhC7zSrUpWtUUQQC1Lwr/eHzenu&#10;0s3JmmQ17dM3BaGXw8x8wyxW0TTiRs7XlhWMhhkI4sLqmksFl/N2MAfhA7LGxjIp+CYPq2XvaYG5&#10;tnc+0u0USpEg7HNUUIXQ5lL6oiKDfmhb4uR9WmcwJOlKqR3eE9w0cpxlU2mw5rRQYUubioqvU2cU&#10;tO8v3W523bufj3l3KHAfbRhHpZ77cf0KIlAM/+FH+00rmIzg70v6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R5lMMAAADbAAAADwAAAAAAAAAAAAAAAACYAgAAZHJzL2Rv&#10;d25yZXYueG1sUEsFBgAAAAAEAAQA9QAAAIgDAAAAAA==&#10;" strokeweight="2pt"/>
                <v:shape id="AutoShape 7101" o:spid="_x0000_s1510" type="#_x0000_t32" style="position:absolute;left:23050;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BGU8YAAADdAAAADwAAAGRycy9kb3ducmV2LnhtbESP3WrCQBSE74W+w3IK3unG+tdGVykF&#10;UYQatEVvD9ljEpo9G7JrjG/vCkIvh5n5hpkvW1OKhmpXWFYw6EcgiFOrC84U/P6seu8gnEfWWFom&#10;BTdysFy8dOYYa3vlPTUHn4kAYRejgtz7KpbSpTkZdH1bEQfvbGuDPsg6k7rGa4CbUr5F0UQaLDgs&#10;5FjRV07p3+FiFDTJcTddVc068dlxtN+OPk5ovpXqvrafMxCeWv8ffrY3WsF4MhzC4014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QRlPGAAAA3QAAAA8AAAAAAAAA&#10;AAAAAAAAoQIAAGRycy9kb3ducmV2LnhtbFBLBQYAAAAABAAEAPkAAACUAwAAAAA=&#10;" strokeweight="2pt"/>
                <v:rect id="Rechteck 5640" o:spid="_x0000_s1511" style="position:absolute;top:381;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47MQA&#10;AADdAAAADwAAAGRycy9kb3ducmV2LnhtbERPTWvCQBC9C/0PyxS8SN1UqpTUNZSAGKQgTVrPQ3aa&#10;hGZnY3ZN0n/fPQgeH+97m0ymFQP1rrGs4HkZgSAurW64UvBV7J9eQTiPrLG1TAr+yEGye5htMdZ2&#10;5E8acl+JEMIuRgW1910spStrMuiWtiMO3I/tDfoA+0rqHscQblq5iqKNNNhwaKixo7Sm8je/GgVj&#10;eRrOxcdBnhbnzPIlu6T591Gp+eP0/gbC0+Tv4ps70wrWm5ewP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K+OzEAAAA3QAAAA8AAAAAAAAAAAAAAAAAmAIAAGRycy9k&#10;b3ducmV2LnhtbFBLBQYAAAAABAAEAPUAAACJAwAAAAA=&#10;" filled="f" stroked="f">
                  <v:textbox>
                    <w:txbxContent>
                      <w:p w14:paraId="227BCF33" w14:textId="77777777" w:rsidR="007A3583" w:rsidRDefault="007A3583" w:rsidP="00873E1A">
                        <w:pPr>
                          <w:rPr>
                            <w:rFonts w:cs="Arial"/>
                            <w:b/>
                            <w:color w:val="C00000"/>
                            <w:sz w:val="24"/>
                            <w:szCs w:val="24"/>
                            <w:lang w:val="de-DE"/>
                          </w:rPr>
                        </w:pPr>
                        <w:r>
                          <w:rPr>
                            <w:rFonts w:cs="Arial"/>
                            <w:b/>
                            <w:color w:val="C00000"/>
                            <w:sz w:val="24"/>
                            <w:szCs w:val="24"/>
                            <w:lang w:val="de-DE"/>
                          </w:rPr>
                          <w:t>1</w:t>
                        </w:r>
                      </w:p>
                    </w:txbxContent>
                  </v:textbox>
                </v:rect>
                <v:rect id="Rechteck 5648" o:spid="_x0000_s1512" style="position:absolute;left:27813;top:200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z06sQA&#10;AADdAAAADwAAAGRycy9kb3ducmV2LnhtbERPTWvCQBC9C/0PyxS8SN1UqpTUNZSAGKQgTVrPQ3aa&#10;hGZnY3ZN0n/fPQgeH+97m0ymFQP1rrGs4HkZgSAurW64UvBV7J9eQTiPrLG1TAr+yEGye5htMdZ2&#10;5E8acl+JEMIuRgW1910spStrMuiWtiMO3I/tDfoA+0rqHscQblq5iqKNNNhwaKixo7Sm8je/GgVj&#10;eRrOxcdBnhbnzPIlu6T591Gp+eP0/gbC0+Tv4ps70wrWm5cwN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89OrEAAAA3QAAAA8AAAAAAAAAAAAAAAAAmAIAAGRycy9k&#10;b3ducmV2LnhtbFBLBQYAAAAABAAEAPUAAACJAwAAAAA=&#10;" filled="f" stroked="f">
                  <v:textbox>
                    <w:txbxContent>
                      <w:p w14:paraId="227BCF34" w14:textId="77777777" w:rsidR="007A3583" w:rsidRDefault="007A3583" w:rsidP="00873E1A">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DD1" w14:textId="77777777" w:rsidR="00353891" w:rsidRDefault="00353891" w:rsidP="00A37A73">
      <w:pPr>
        <w:spacing w:line="240" w:lineRule="auto"/>
      </w:pPr>
    </w:p>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D9" w14:textId="77777777" w:rsidTr="000854DA">
        <w:trPr>
          <w:cantSplit/>
          <w:trHeight w:val="329"/>
          <w:tblHeader/>
        </w:trPr>
        <w:tc>
          <w:tcPr>
            <w:tcW w:w="1050" w:type="pct"/>
            <w:shd w:val="clear" w:color="auto" w:fill="FFFFCC"/>
            <w:vAlign w:val="center"/>
          </w:tcPr>
          <w:p w14:paraId="227BCDD2"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D3"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D4"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D5"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D6" w14:textId="77777777" w:rsidR="000854DA" w:rsidRPr="000854DA" w:rsidRDefault="000854DA" w:rsidP="00FB2126">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D7"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D8" w14:textId="77777777" w:rsidR="000854DA" w:rsidRPr="000854DA" w:rsidRDefault="000854DA" w:rsidP="00FB2126">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DE1" w14:textId="77777777" w:rsidTr="00873E1A">
        <w:trPr>
          <w:cantSplit/>
          <w:trHeight w:val="318"/>
        </w:trPr>
        <w:tc>
          <w:tcPr>
            <w:tcW w:w="1050" w:type="pct"/>
            <w:shd w:val="clear" w:color="auto" w:fill="C00000"/>
            <w:vAlign w:val="center"/>
          </w:tcPr>
          <w:p w14:paraId="227BCDDA" w14:textId="77777777" w:rsidR="000854DA" w:rsidRPr="00873E1A" w:rsidRDefault="000854DA" w:rsidP="00FB2126">
            <w:pPr>
              <w:spacing w:line="240" w:lineRule="auto"/>
              <w:rPr>
                <w:rFonts w:eastAsia="Times New Roman" w:cs="Arial"/>
                <w:color w:val="FFFFFF" w:themeColor="background1"/>
                <w:sz w:val="16"/>
                <w:szCs w:val="20"/>
                <w:lang w:eastAsia="de-DE"/>
              </w:rPr>
            </w:pPr>
            <w:proofErr w:type="spellStart"/>
            <w:r w:rsidRPr="00873E1A">
              <w:rPr>
                <w:rFonts w:cs="Arial"/>
                <w:bCs/>
                <w:color w:val="FFFFFF" w:themeColor="background1"/>
                <w:sz w:val="16"/>
                <w:szCs w:val="20"/>
              </w:rPr>
              <w:t>asram:IdentificationIdentifier</w:t>
            </w:r>
            <w:proofErr w:type="spellEnd"/>
          </w:p>
        </w:tc>
        <w:tc>
          <w:tcPr>
            <w:tcW w:w="450" w:type="pct"/>
            <w:shd w:val="clear" w:color="auto" w:fill="C00000"/>
            <w:vAlign w:val="center"/>
          </w:tcPr>
          <w:p w14:paraId="227BCDDB"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cs="Arial"/>
                <w:color w:val="FFFFFF" w:themeColor="background1"/>
                <w:sz w:val="16"/>
                <w:szCs w:val="20"/>
              </w:rPr>
              <w:t>String</w:t>
            </w:r>
          </w:p>
        </w:tc>
        <w:tc>
          <w:tcPr>
            <w:tcW w:w="400" w:type="pct"/>
            <w:shd w:val="clear" w:color="auto" w:fill="C00000"/>
            <w:vAlign w:val="center"/>
          </w:tcPr>
          <w:p w14:paraId="227BCDDC"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20</w:t>
            </w:r>
          </w:p>
        </w:tc>
        <w:tc>
          <w:tcPr>
            <w:tcW w:w="350" w:type="pct"/>
            <w:shd w:val="clear" w:color="auto" w:fill="C00000"/>
            <w:vAlign w:val="center"/>
          </w:tcPr>
          <w:p w14:paraId="227BCDDD"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6</w:t>
            </w:r>
          </w:p>
        </w:tc>
        <w:tc>
          <w:tcPr>
            <w:tcW w:w="950" w:type="pct"/>
            <w:shd w:val="clear" w:color="auto" w:fill="C00000"/>
            <w:vAlign w:val="center"/>
          </w:tcPr>
          <w:p w14:paraId="227BCDDE"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TOF</w:t>
            </w:r>
          </w:p>
        </w:tc>
        <w:tc>
          <w:tcPr>
            <w:tcW w:w="300" w:type="pct"/>
            <w:shd w:val="clear" w:color="auto" w:fill="C00000"/>
            <w:vAlign w:val="center"/>
          </w:tcPr>
          <w:p w14:paraId="227BCDDF" w14:textId="77777777" w:rsidR="000854DA" w:rsidRPr="00873E1A" w:rsidRDefault="000854DA" w:rsidP="00FB2126">
            <w:pPr>
              <w:spacing w:line="240" w:lineRule="auto"/>
              <w:rPr>
                <w:rFonts w:eastAsia="Times New Roman" w:cs="Arial"/>
                <w:color w:val="FFFFFF" w:themeColor="background1"/>
                <w:sz w:val="16"/>
                <w:szCs w:val="20"/>
                <w:lang w:eastAsia="de-DE"/>
              </w:rPr>
            </w:pPr>
            <w:r w:rsidRPr="00873E1A">
              <w:rPr>
                <w:rFonts w:eastAsia="Times New Roman" w:cs="Arial"/>
                <w:color w:val="FFFFFF" w:themeColor="background1"/>
                <w:sz w:val="16"/>
                <w:szCs w:val="20"/>
                <w:lang w:eastAsia="de-DE"/>
              </w:rPr>
              <w:t>M</w:t>
            </w:r>
          </w:p>
        </w:tc>
        <w:tc>
          <w:tcPr>
            <w:tcW w:w="1500" w:type="pct"/>
            <w:shd w:val="clear" w:color="auto" w:fill="C00000"/>
            <w:vAlign w:val="center"/>
          </w:tcPr>
          <w:p w14:paraId="227BCDE0" w14:textId="77777777" w:rsidR="000854DA" w:rsidRPr="00873E1A" w:rsidRDefault="000854DA" w:rsidP="00FB2126">
            <w:pPr>
              <w:spacing w:line="240" w:lineRule="auto"/>
              <w:rPr>
                <w:rFonts w:eastAsia="Times New Roman" w:cs="Arial"/>
                <w:color w:val="FFFFFF" w:themeColor="background1"/>
                <w:sz w:val="16"/>
                <w:szCs w:val="20"/>
                <w:lang w:eastAsia="de-DE"/>
              </w:rPr>
            </w:pPr>
            <w:proofErr w:type="spellStart"/>
            <w:r w:rsidRPr="00873E1A">
              <w:rPr>
                <w:rFonts w:eastAsia="Times New Roman" w:cs="Arial"/>
                <w:color w:val="FFFFFF" w:themeColor="background1"/>
                <w:sz w:val="16"/>
                <w:szCs w:val="20"/>
                <w:lang w:eastAsia="de-DE"/>
              </w:rPr>
              <w:t>CustomerPlantCode</w:t>
            </w:r>
            <w:proofErr w:type="spellEnd"/>
            <w:r w:rsidRPr="00873E1A">
              <w:rPr>
                <w:rFonts w:eastAsia="Times New Roman" w:cs="Arial"/>
                <w:color w:val="FFFFFF" w:themeColor="background1"/>
                <w:sz w:val="16"/>
                <w:szCs w:val="20"/>
                <w:lang w:eastAsia="de-DE"/>
              </w:rPr>
              <w:t>: Defines the plant code of the customer.</w:t>
            </w:r>
          </w:p>
        </w:tc>
      </w:tr>
    </w:tbl>
    <w:p w14:paraId="227BCDE2" w14:textId="77777777" w:rsidR="0028587B" w:rsidRDefault="0028587B" w:rsidP="00A37A73">
      <w:pPr>
        <w:spacing w:line="240" w:lineRule="auto"/>
      </w:pPr>
    </w:p>
    <w:p w14:paraId="227BCDE3" w14:textId="77777777" w:rsidR="00353891" w:rsidRDefault="00353891" w:rsidP="00A37A73">
      <w:pPr>
        <w:spacing w:line="240" w:lineRule="auto"/>
      </w:pPr>
    </w:p>
    <w:p w14:paraId="227BCDE4" w14:textId="77777777" w:rsidR="0028587B" w:rsidRPr="00ED0E85" w:rsidRDefault="00070C7C" w:rsidP="00ED0E85">
      <w:pPr>
        <w:pStyle w:val="berschrift2"/>
        <w:spacing w:line="240" w:lineRule="auto"/>
        <w:ind w:left="709" w:hanging="709"/>
        <w:rPr>
          <w:sz w:val="22"/>
          <w:szCs w:val="22"/>
        </w:rPr>
      </w:pPr>
      <w:bookmarkStart w:id="64" w:name="_asram:ApplicableCISHSupplyChainTrad"/>
      <w:bookmarkStart w:id="65" w:name="_Toc347491245"/>
      <w:bookmarkEnd w:id="64"/>
      <w:proofErr w:type="spellStart"/>
      <w:proofErr w:type="gramStart"/>
      <w:r w:rsidRPr="00ED0E85">
        <w:rPr>
          <w:sz w:val="22"/>
          <w:szCs w:val="22"/>
        </w:rPr>
        <w:t>asram:</w:t>
      </w:r>
      <w:proofErr w:type="gramEnd"/>
      <w:r w:rsidRPr="00ED0E85">
        <w:rPr>
          <w:sz w:val="22"/>
          <w:szCs w:val="22"/>
        </w:rPr>
        <w:t>ApplicableCISHSupplyChainTradeDelivery</w:t>
      </w:r>
      <w:bookmarkEnd w:id="65"/>
      <w:proofErr w:type="spellEnd"/>
    </w:p>
    <w:p w14:paraId="227BCDE5" w14:textId="77777777" w:rsidR="006A46A2" w:rsidRPr="006A46A2" w:rsidRDefault="006A46A2" w:rsidP="006A46A2"/>
    <w:p w14:paraId="227BCDE6" w14:textId="77777777" w:rsidR="009C082B" w:rsidRDefault="006A46A2" w:rsidP="009C082B">
      <w:r>
        <w:rPr>
          <w:noProof/>
          <w:lang w:eastAsia="zh-TW"/>
        </w:rPr>
        <mc:AlternateContent>
          <mc:Choice Requires="wpg">
            <w:drawing>
              <wp:inline distT="0" distB="0" distL="0" distR="0" wp14:anchorId="227BCE49" wp14:editId="227BCE4A">
                <wp:extent cx="6219825" cy="531495"/>
                <wp:effectExtent l="0" t="0" r="28575" b="1905"/>
                <wp:docPr id="5657" name="Gruppieren 5657"/>
                <wp:cNvGraphicFramePr/>
                <a:graphic xmlns:a="http://schemas.openxmlformats.org/drawingml/2006/main">
                  <a:graphicData uri="http://schemas.microsoft.com/office/word/2010/wordprocessingGroup">
                    <wpg:wgp>
                      <wpg:cNvGrpSpPr/>
                      <wpg:grpSpPr>
                        <a:xfrm>
                          <a:off x="0" y="0"/>
                          <a:ext cx="6219825" cy="531495"/>
                          <a:chOff x="0" y="0"/>
                          <a:chExt cx="6219825" cy="531495"/>
                        </a:xfrm>
                      </wpg:grpSpPr>
                      <wps:wsp>
                        <wps:cNvPr id="16" name="Rectangle 7103"/>
                        <wps:cNvSpPr>
                          <a:spLocks noChangeArrowheads="1"/>
                        </wps:cNvSpPr>
                        <wps:spPr bwMode="auto">
                          <a:xfrm>
                            <a:off x="266700" y="0"/>
                            <a:ext cx="3293110" cy="344805"/>
                          </a:xfrm>
                          <a:prstGeom prst="rect">
                            <a:avLst/>
                          </a:prstGeom>
                          <a:solidFill>
                            <a:srgbClr val="8DB3E2"/>
                          </a:solidFill>
                          <a:ln w="25400">
                            <a:solidFill>
                              <a:srgbClr val="000000"/>
                            </a:solidFill>
                            <a:miter lim="800000"/>
                            <a:headEnd/>
                            <a:tailEnd/>
                          </a:ln>
                        </wps:spPr>
                        <wps:txbx>
                          <w:txbxContent>
                            <w:p w14:paraId="227BCF35" w14:textId="77777777" w:rsidR="007A3583" w:rsidRPr="00070C7C" w:rsidRDefault="007A3583" w:rsidP="00070C7C">
                              <w:pPr>
                                <w:rPr>
                                  <w:szCs w:val="24"/>
                                </w:rPr>
                              </w:pPr>
                              <w:proofErr w:type="spellStart"/>
                              <w:proofErr w:type="gramStart"/>
                              <w:r w:rsidRPr="00070C7C">
                                <w:rPr>
                                  <w:rFonts w:cs="Arial"/>
                                  <w:b/>
                                  <w:bCs/>
                                  <w:szCs w:val="20"/>
                                </w:rPr>
                                <w:t>asram:</w:t>
                              </w:r>
                              <w:proofErr w:type="gramEnd"/>
                              <w:r w:rsidRPr="00070C7C">
                                <w:rPr>
                                  <w:rFonts w:cs="Arial"/>
                                  <w:b/>
                                  <w:bCs/>
                                  <w:szCs w:val="20"/>
                                </w:rPr>
                                <w:t>ApplicableCISHSupplyChainTradeDelivery</w:t>
                              </w:r>
                              <w:proofErr w:type="spellEnd"/>
                            </w:p>
                          </w:txbxContent>
                        </wps:txbx>
                        <wps:bodyPr rot="0" vert="horz" wrap="square" lIns="91440" tIns="45720" rIns="91440" bIns="45720" anchor="t" anchorCtr="0" upright="1">
                          <a:noAutofit/>
                        </wps:bodyPr>
                      </wps:wsp>
                      <wpg:grpSp>
                        <wpg:cNvPr id="17" name="Group 7110"/>
                        <wpg:cNvGrpSpPr>
                          <a:grpSpLocks/>
                        </wpg:cNvGrpSpPr>
                        <wpg:grpSpPr bwMode="auto">
                          <a:xfrm>
                            <a:off x="6029325" y="76200"/>
                            <a:ext cx="190500" cy="166370"/>
                            <a:chOff x="6283" y="5431"/>
                            <a:chExt cx="300" cy="262"/>
                          </a:xfrm>
                        </wpg:grpSpPr>
                        <wps:wsp>
                          <wps:cNvPr id="18" name="Rectangle 711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9" name="AutoShape 711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711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1" name="AutoShape 7104"/>
                        <wps:cNvCnPr>
                          <a:cxnSpLocks noChangeShapeType="1"/>
                        </wps:cNvCnPr>
                        <wps:spPr bwMode="auto">
                          <a:xfrm>
                            <a:off x="376237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7105"/>
                        <wps:cNvSpPr>
                          <a:spLocks noChangeArrowheads="1"/>
                        </wps:cNvSpPr>
                        <wps:spPr bwMode="auto">
                          <a:xfrm>
                            <a:off x="3981450" y="2381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36" w14:textId="77777777" w:rsidR="007A3583" w:rsidRPr="002F612C" w:rsidRDefault="007A3583" w:rsidP="009C082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23" name="Rectangle 7106"/>
                        <wps:cNvSpPr>
                          <a:spLocks noChangeArrowheads="1"/>
                        </wps:cNvSpPr>
                        <wps:spPr bwMode="auto">
                          <a:xfrm>
                            <a:off x="4333875" y="0"/>
                            <a:ext cx="16884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37" w14:textId="77777777" w:rsidR="007A3583" w:rsidRPr="00C9342C" w:rsidRDefault="007A3583" w:rsidP="009C082B">
                              <w:pPr>
                                <w:spacing w:line="240" w:lineRule="auto"/>
                              </w:pPr>
                              <w:proofErr w:type="spellStart"/>
                              <w:proofErr w:type="gramStart"/>
                              <w:r>
                                <w:rPr>
                                  <w:rFonts w:cs="Arial"/>
                                  <w:bCs/>
                                  <w:szCs w:val="20"/>
                                </w:rPr>
                                <w:t>asram:</w:t>
                              </w:r>
                              <w:proofErr w:type="gramEnd"/>
                              <w:r>
                                <w:rPr>
                                  <w:rFonts w:cs="Arial"/>
                                  <w:bCs/>
                                  <w:szCs w:val="20"/>
                                </w:rPr>
                                <w:t>InformationCI</w:t>
                              </w:r>
                              <w:r w:rsidRPr="00AF1F81">
                                <w:rPr>
                                  <w:rFonts w:cs="Arial"/>
                                  <w:bCs/>
                                  <w:szCs w:val="20"/>
                                </w:rPr>
                                <w:t>Note</w:t>
                              </w:r>
                              <w:proofErr w:type="spellEnd"/>
                            </w:p>
                          </w:txbxContent>
                        </wps:txbx>
                        <wps:bodyPr rot="0" vert="horz" wrap="square" lIns="91440" tIns="45720" rIns="91440" bIns="45720" anchor="t" anchorCtr="0" upright="1">
                          <a:noAutofit/>
                        </wps:bodyPr>
                      </wps:wsp>
                      <wps:wsp>
                        <wps:cNvPr id="24" name="Rectangle 7107"/>
                        <wps:cNvSpPr>
                          <a:spLocks noChangeArrowheads="1"/>
                        </wps:cNvSpPr>
                        <wps:spPr bwMode="auto">
                          <a:xfrm>
                            <a:off x="357187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5" name="AutoShape 7108"/>
                        <wps:cNvCnPr>
                          <a:cxnSpLocks noChangeShapeType="1"/>
                        </wps:cNvCnPr>
                        <wps:spPr bwMode="auto">
                          <a:xfrm>
                            <a:off x="356235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5" name="Rechteck 5655"/>
                        <wps:cNvSpPr>
                          <a:spLocks noChangeArrowheads="1"/>
                        </wps:cNvSpPr>
                        <wps:spPr bwMode="auto">
                          <a:xfrm>
                            <a:off x="0" y="19050"/>
                            <a:ext cx="293370" cy="293370"/>
                          </a:xfrm>
                          <a:prstGeom prst="rect">
                            <a:avLst/>
                          </a:prstGeom>
                          <a:noFill/>
                          <a:ln>
                            <a:noFill/>
                          </a:ln>
                          <a:extLst/>
                        </wps:spPr>
                        <wps:txbx>
                          <w:txbxContent>
                            <w:p w14:paraId="227BCF38" w14:textId="77777777" w:rsidR="007A3583" w:rsidRDefault="007A3583" w:rsidP="008A01D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57" o:spid="_x0000_s1513" style="width:489.75pt;height:41.85pt;mso-position-horizontal-relative:char;mso-position-vertical-relative:line" coordsize="62198,5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">
                <v:rect id="Rectangle 7103" o:spid="_x0000_s1514" style="position:absolute;left:2667;width:329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y9MAA&#10;AADbAAAADwAAAGRycy9kb3ducmV2LnhtbERPTYvCMBC9L/gfwgh7W1M9FLcaRRSh7EFYV/A6NmNT&#10;bCalibb212+Ehb3N433Oct3bWjyo9ZVjBdNJAoK4cLriUsHpZ/8xB+EDssbaMSl4kof1avS2xEy7&#10;jr/pcQyliCHsM1RgQmgyKX1hyKKfuIY4clfXWgwRtqXULXYx3NZyliSptFhxbDDY0NZQcTverYLd&#10;/Wz2gzP+60DVoC/otp+zXKn3cb9ZgAjUh3/xnzvXcX4Kr1/iAX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by9MAAAADbAAAADwAAAAAAAAAAAAAAAACYAgAAZHJzL2Rvd25y&#10;ZXYueG1sUEsFBgAAAAAEAAQA9QAAAIUDAAAAAA==&#10;" fillcolor="#8db3e2" strokeweight="2pt">
                  <v:textbox>
                    <w:txbxContent>
                      <w:p w14:paraId="227BCF35" w14:textId="77777777" w:rsidR="007A3583" w:rsidRPr="00070C7C" w:rsidRDefault="007A3583" w:rsidP="00070C7C">
                        <w:pPr>
                          <w:rPr>
                            <w:szCs w:val="24"/>
                          </w:rPr>
                        </w:pPr>
                        <w:proofErr w:type="spellStart"/>
                        <w:proofErr w:type="gramStart"/>
                        <w:r w:rsidRPr="00070C7C">
                          <w:rPr>
                            <w:rFonts w:cs="Arial"/>
                            <w:b/>
                            <w:bCs/>
                            <w:szCs w:val="20"/>
                          </w:rPr>
                          <w:t>asram:</w:t>
                        </w:r>
                        <w:proofErr w:type="gramEnd"/>
                        <w:r w:rsidRPr="00070C7C">
                          <w:rPr>
                            <w:rFonts w:cs="Arial"/>
                            <w:b/>
                            <w:bCs/>
                            <w:szCs w:val="20"/>
                          </w:rPr>
                          <w:t>ApplicableCISHSupplyChainTradeDelivery</w:t>
                        </w:r>
                        <w:proofErr w:type="spellEnd"/>
                      </w:p>
                    </w:txbxContent>
                  </v:textbox>
                </v:rect>
                <v:group id="Group 7110" o:spid="_x0000_s1515" style="position:absolute;left:60293;top:76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7111" o:spid="_x0000_s151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MacQA&#10;AADbAAAADwAAAGRycy9kb3ducmV2LnhtbESPT2vDMAzF74N9B6NCb6vTQreS1i1lMDYog61/7iJW&#10;k9BYzmyn9fbpp8NgN4n39N5Pq012nbpSiK1nA9NJAYq48rbl2sDx8PKwABUTssXOMxn4pgib9f3d&#10;Ckvrb/xJ132qlYRwLNFAk1Jfah2rhhzGie+JRTv74DDJGmptA94k3HV6VhSP2mHL0tBgT88NVZf9&#10;4Az07/Ph9elrF35Oi+Gjwl32aZaNGY/ydgkqUU7/5r/rNyv4Aiu/yAB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jGnEAAAA2wAAAA8AAAAAAAAAAAAAAAAAmAIAAGRycy9k&#10;b3ducmV2LnhtbFBLBQYAAAAABAAEAPUAAACJAwAAAAA=&#10;" strokeweight="2pt"/>
                  <v:shape id="AutoShape 7112" o:spid="_x0000_s151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gCAL4AAADbAAAADwAAAGRycy9kb3ducmV2LnhtbERPS4vCMBC+C/6HMMLeNHURH9W0yMKC&#10;16p4HpqxLTaT2qQ2++83Cwve5uN7ziEPphUv6l1jWcFykYAgLq1uuFJwvXzPtyCcR9bYWiYFP+Qg&#10;z6aTA6bajlzQ6+wrEUPYpaig9r5LpXRlTQbdwnbEkbvb3qCPsK+k7nGM4aaVn0mylgYbjg01dvRV&#10;U/k4D0ZBUTyr2+DCeNzew2Z11SuTDCelPmbhuAfhKfi3+N990nH+Dv5+iQfI7B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CAIAvgAAANsAAAAPAAAAAAAAAAAAAAAAAKEC&#10;AABkcnMvZG93bnJldi54bWxQSwUGAAAAAAQABAD5AAAAjAMAAAAA&#10;" strokeweight="1.25pt"/>
                  <v:shape id="AutoShape 7113" o:spid="_x0000_s151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YcBcMAAADbAAAADwAAAGRycy9kb3ducmV2LnhtbERPy2rCQBTdF/yH4Qru6iQBpaSOItVC&#10;F7YQWxfurpnbJCRzJ2QmD/v1nUWhy8N5b3aTacRAnassK4iXEQji3OqKCwVfn6+PTyCcR9bYWCYF&#10;d3Kw284eNphqO3JGw9kXIoSwS1FB6X2bSunykgy6pW2JA/dtO4M+wK6QusMxhJtGJlG0lgYrDg0l&#10;tvRSUl6fe6Ng1Y+36zrmbP9+PFyynyH/qC8npRbzaf8MwtPk/8V/7jetIAnrw5fwA+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WHAXDAAAA2wAAAA8AAAAAAAAAAAAA&#10;AAAAoQIAAGRycy9kb3ducmV2LnhtbFBLBQYAAAAABAAEAPkAAACRAwAAAAA=&#10;" strokeweight="1.25pt"/>
                </v:group>
                <v:shape id="AutoShape 7104" o:spid="_x0000_s1519" type="#_x0000_t32" style="position:absolute;left:37623;top:1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YDq8MAAADbAAAADwAAAGRycy9kb3ducmV2LnhtbESP3YrCMBSE7xd8h3AE79ZUEV2rUWRB&#10;VgQVf9DbQ3Nsi81JaWKtb28EYS+HmfmGmc4bU4iaKpdbVtDrRiCIE6tzThWcjsvvHxDOI2ssLJOC&#10;JzmYz1pfU4y1ffCe6oNPRYCwi1FB5n0ZS+mSjAy6ri2Jg3e1lUEfZJVKXeEjwE0h+1E0lAZzDgsZ&#10;lvSbUXI73I2CenfejpZl/bfz6XmwXw/GFzQbpTrtZjEB4anx/+FPe6UV9Hvw/hJ+gJ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WA6vDAAAA2wAAAA8AAAAAAAAAAAAA&#10;AAAAoQIAAGRycy9kb3ducmV2LnhtbFBLBQYAAAAABAAEAPkAAACRAwAAAAA=&#10;" strokeweight="2pt"/>
                <v:rect id="Rectangle 7105" o:spid="_x0000_s1520" style="position:absolute;left:39814;top:2381;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GTsUA&#10;AADbAAAADwAAAGRycy9kb3ducmV2LnhtbESPzWrDMBCE74G+g9hCL6GW60MIbuRQAqWmFEKcn/Ni&#10;bW1Ta+VYqu28fRQI5DjMzDfMaj2ZVgzUu8aygrcoBkFcWt1wpeCw/3xdgnAeWWNrmRRcyME6e5qt&#10;MNV25B0Nha9EgLBLUUHtfZdK6cqaDLrIdsTB+7W9QR9kX0nd4xjgppVJHC+kwYbDQo0dbWoq/4p/&#10;o2Ast8Np//Mlt/NTbvmcnzfF8Vupl+fp4x2Ep8k/wvd2rhUkCdy+hB8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ZOxQAAANsAAAAPAAAAAAAAAAAAAAAAAJgCAABkcnMv&#10;ZG93bnJldi54bWxQSwUGAAAAAAQABAD1AAAAigMAAAAA&#10;" filled="f" stroked="f">
                  <v:textbox>
                    <w:txbxContent>
                      <w:p w14:paraId="227BCF36" w14:textId="77777777" w:rsidR="007A3583" w:rsidRPr="002F612C" w:rsidRDefault="007A3583" w:rsidP="009C082B">
                        <w:pPr>
                          <w:rPr>
                            <w:rFonts w:cs="Arial"/>
                            <w:b/>
                            <w:sz w:val="24"/>
                            <w:szCs w:val="24"/>
                            <w:lang w:val="de-DE"/>
                          </w:rPr>
                        </w:pPr>
                        <w:r>
                          <w:rPr>
                            <w:rFonts w:cs="Arial"/>
                            <w:b/>
                            <w:sz w:val="24"/>
                            <w:szCs w:val="24"/>
                            <w:lang w:val="de-DE"/>
                          </w:rPr>
                          <w:t>0..*</w:t>
                        </w:r>
                      </w:p>
                    </w:txbxContent>
                  </v:textbox>
                </v:rect>
                <v:rect id="Rectangle 7106" o:spid="_x0000_s1521" style="position:absolute;left:43338;width:1688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c/sQA&#10;AADbAAAADwAAAGRycy9kb3ducmV2LnhtbESPQWsCMRCF7wX/Q5hCL0Wza0uV1ShiKZWeuqt4Hjbj&#10;7tLNZEmixn/fCIUeH2/e9+Yt19H04kLOd5YV5JMMBHFtdceNgsP+YzwH4QOyxt4yKbiRh/Vq9LDE&#10;Qtsrl3SpQiMShH2BCtoQhkJKX7dk0E/sQJy8k3UGQ5KukdrhNcFNL6dZ9iYNdpwaWhxo21L9U51N&#10;eiOP5bH6fL7ZL/tedrl2r99xptTTY9wsQASK4f/4L73TCqYvcN+SA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o3P7EAAAA2wAAAA8AAAAAAAAAAAAAAAAAmAIAAGRycy9k&#10;b3ducmV2LnhtbFBLBQYAAAAABAAEAPUAAACJAwAAAAA=&#10;" filled="f" fillcolor="#8db3e2" strokeweight="2pt">
                  <v:textbox>
                    <w:txbxContent>
                      <w:p w14:paraId="227BCF37" w14:textId="77777777" w:rsidR="007A3583" w:rsidRPr="00C9342C" w:rsidRDefault="007A3583" w:rsidP="009C082B">
                        <w:pPr>
                          <w:spacing w:line="240" w:lineRule="auto"/>
                        </w:pPr>
                        <w:proofErr w:type="spellStart"/>
                        <w:proofErr w:type="gramStart"/>
                        <w:r>
                          <w:rPr>
                            <w:rFonts w:cs="Arial"/>
                            <w:bCs/>
                            <w:szCs w:val="20"/>
                          </w:rPr>
                          <w:t>asram:</w:t>
                        </w:r>
                        <w:proofErr w:type="gramEnd"/>
                        <w:r>
                          <w:rPr>
                            <w:rFonts w:cs="Arial"/>
                            <w:bCs/>
                            <w:szCs w:val="20"/>
                          </w:rPr>
                          <w:t>InformationCI</w:t>
                        </w:r>
                        <w:r w:rsidRPr="00AF1F81">
                          <w:rPr>
                            <w:rFonts w:cs="Arial"/>
                            <w:bCs/>
                            <w:szCs w:val="20"/>
                          </w:rPr>
                          <w:t>Note</w:t>
                        </w:r>
                        <w:proofErr w:type="spellEnd"/>
                      </w:p>
                    </w:txbxContent>
                  </v:textbox>
                </v:rect>
                <v:rect id="Rectangle 7107" o:spid="_x0000_s1522" style="position:absolute;left:35718;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M0cQA&#10;AADbAAAADwAAAGRycy9kb3ducmV2LnhtbESP3WoCMRSE7wu+QzhC72rWxVZZjSKFYkEK9e/+sDnu&#10;Lm5O1iSraZ++KRR6OczMN8xiFU0rbuR8Y1nBeJSBIC6tbrhScDy8Pc1A+ICssbVMCr7Iw2o5eFhg&#10;oe2dd3Tbh0okCPsCFdQhdIWUvqzJoB/Zjjh5Z+sMhiRdJbXDe4KbVuZZ9iINNpwWauzotabysu+N&#10;gu7jud9Mr1v3fZr1nyVuow15VOpxGNdzEIFi+A//td+1gnw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TNHEAAAA2wAAAA8AAAAAAAAAAAAAAAAAmAIAAGRycy9k&#10;b3ducmV2LnhtbFBLBQYAAAAABAAEAPUAAACJAwAAAAA=&#10;" strokeweight="2pt"/>
                <v:shape id="AutoShape 7108" o:spid="_x0000_s1523" type="#_x0000_t32" style="position:absolute;left:35623;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0FqMUAAADbAAAADwAAAGRycy9kb3ducmV2LnhtbESP3WrCQBSE7wXfYTmF3plNJfUndZVS&#10;CC0FFW2Jt4fsaRLMng3ZbUzfvisIXg4z8w2z2gymET11rras4CmKQRAXVtdcKvj+yiYLEM4ja2ws&#10;k4I/crBZj0crTLW98IH6oy9FgLBLUUHlfZtK6YqKDLrItsTB+7GdQR9kV0rd4SXATSOncTyTBmsO&#10;CxW29FZRcT7+GgX9Pt/Ns7Z/3/syTw6fyfKEZqvU48Pw+gLC0+Dv4Vv7QyuYPsP1S/gBc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0FqMUAAADbAAAADwAAAAAAAAAA&#10;AAAAAAChAgAAZHJzL2Rvd25yZXYueG1sUEsFBgAAAAAEAAQA+QAAAJMDAAAAAA==&#10;" strokeweight="2pt"/>
                <v:rect id="Rechteck 5655" o:spid="_x0000_s1524" style="position:absolute;top:190;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TNqcYA&#10;AADdAAAADwAAAGRycy9kb3ducmV2LnhtbESP3WrCQBSE7wu+w3KE3hTdVIiU6CoiSEMRpPHn+pA9&#10;JsHs2Zhdk/j23UKhl8PMfMMs14OpRUetqywreJ9GIIhzqysuFJyOu8kHCOeRNdaWScGTHKxXo5cl&#10;Jtr2/E1d5gsRIOwSVFB63yRSurwkg25qG+LgXW1r0AfZFlK32Ae4qeUsiubSYMVhocSGtiXlt+xh&#10;FPT5obsc95/y8HZJLd/T+zY7fyn1Oh42CxCeBv8f/munWkE8j2P4fR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TNqcYAAADdAAAADwAAAAAAAAAAAAAAAACYAgAAZHJz&#10;L2Rvd25yZXYueG1sUEsFBgAAAAAEAAQA9QAAAIsDAAAAAA==&#10;" filled="f" stroked="f">
                  <v:textbox>
                    <w:txbxContent>
                      <w:p w14:paraId="227BCF38" w14:textId="77777777" w:rsidR="007A3583" w:rsidRDefault="007A3583" w:rsidP="008A01DA">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227BCDE7" w14:textId="77777777" w:rsidR="009C082B" w:rsidRDefault="009C082B" w:rsidP="009C082B"/>
    <w:p w14:paraId="227BCDE8" w14:textId="77777777" w:rsidR="009C082B" w:rsidRDefault="009C082B" w:rsidP="009C082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6D6CB6" w:rsidRPr="001E1B02" w14:paraId="227BCDEA" w14:textId="77777777" w:rsidTr="000854DA">
        <w:trPr>
          <w:cantSplit/>
          <w:trHeight w:val="329"/>
          <w:tblHeader/>
        </w:trPr>
        <w:tc>
          <w:tcPr>
            <w:tcW w:w="5000" w:type="pct"/>
            <w:shd w:val="clear" w:color="auto" w:fill="FFFFCC"/>
            <w:vAlign w:val="center"/>
          </w:tcPr>
          <w:p w14:paraId="227BCDE9" w14:textId="77777777" w:rsidR="006D6CB6" w:rsidRPr="000854DA" w:rsidRDefault="006D6CB6" w:rsidP="00BB5E9C">
            <w:pPr>
              <w:spacing w:line="240" w:lineRule="auto"/>
              <w:rPr>
                <w:rFonts w:eastAsia="Times New Roman"/>
                <w:b/>
                <w:bCs/>
                <w:color w:val="000000"/>
                <w:lang w:eastAsia="de-DE"/>
              </w:rPr>
            </w:pPr>
            <w:r w:rsidRPr="000854DA">
              <w:rPr>
                <w:rFonts w:eastAsia="Times New Roman"/>
                <w:b/>
                <w:bCs/>
                <w:color w:val="000000"/>
                <w:lang w:eastAsia="de-DE"/>
              </w:rPr>
              <w:t>Explanation</w:t>
            </w:r>
          </w:p>
        </w:tc>
      </w:tr>
      <w:tr w:rsidR="006D6CB6" w14:paraId="227BCDEC" w14:textId="77777777" w:rsidTr="002D7BD2">
        <w:trPr>
          <w:cantSplit/>
          <w:trHeight w:val="317"/>
        </w:trPr>
        <w:tc>
          <w:tcPr>
            <w:tcW w:w="5000" w:type="pct"/>
            <w:vAlign w:val="center"/>
          </w:tcPr>
          <w:p w14:paraId="227BCDEB" w14:textId="77777777" w:rsidR="006D6CB6" w:rsidRPr="000854DA" w:rsidRDefault="006D6CB6" w:rsidP="00FB2126">
            <w:pPr>
              <w:spacing w:line="240" w:lineRule="auto"/>
            </w:pPr>
            <w:r w:rsidRPr="000854DA">
              <w:rPr>
                <w:rFonts w:cs="Arial"/>
                <w:b/>
                <w:bCs/>
                <w:szCs w:val="20"/>
              </w:rPr>
              <w:t>“</w:t>
            </w:r>
            <w:proofErr w:type="spellStart"/>
            <w:proofErr w:type="gramStart"/>
            <w:r w:rsidRPr="000854DA">
              <w:rPr>
                <w:rFonts w:cs="Arial"/>
                <w:b/>
                <w:bCs/>
                <w:szCs w:val="20"/>
              </w:rPr>
              <w:t>asram:</w:t>
            </w:r>
            <w:proofErr w:type="gramEnd"/>
            <w:r w:rsidRPr="000854DA">
              <w:rPr>
                <w:rFonts w:cs="Arial"/>
                <w:b/>
                <w:bCs/>
                <w:szCs w:val="20"/>
              </w:rPr>
              <w:t>ApplicableCISHSupplyChainTradeDelivery</w:t>
            </w:r>
            <w:proofErr w:type="spellEnd"/>
            <w:r w:rsidRPr="000854DA">
              <w:rPr>
                <w:rFonts w:cs="Arial"/>
                <w:b/>
                <w:bCs/>
                <w:szCs w:val="20"/>
              </w:rPr>
              <w:t xml:space="preserve">“ </w:t>
            </w:r>
            <w:r w:rsidRPr="000854DA">
              <w:rPr>
                <w:rFonts w:cs="Arial"/>
                <w:bCs/>
                <w:szCs w:val="20"/>
              </w:rPr>
              <w:t>contains message information about the delivery note.</w:t>
            </w:r>
          </w:p>
        </w:tc>
      </w:tr>
    </w:tbl>
    <w:p w14:paraId="227BCDED" w14:textId="77777777" w:rsidR="009C082B" w:rsidRDefault="009C082B" w:rsidP="009C082B"/>
    <w:p w14:paraId="227BCDEE" w14:textId="77777777" w:rsidR="008A01DA" w:rsidRDefault="008A01DA">
      <w:pPr>
        <w:spacing w:line="240" w:lineRule="auto"/>
      </w:pPr>
      <w:r>
        <w:br w:type="page"/>
      </w:r>
    </w:p>
    <w:p w14:paraId="227BCDEF" w14:textId="77777777" w:rsidR="009C082B" w:rsidRPr="00ED0E85" w:rsidRDefault="00AF1F81" w:rsidP="00AF1F81">
      <w:pPr>
        <w:pStyle w:val="berschrift3"/>
        <w:jc w:val="both"/>
      </w:pPr>
      <w:bookmarkStart w:id="66" w:name="_Toc347491246"/>
      <w:proofErr w:type="spellStart"/>
      <w:proofErr w:type="gramStart"/>
      <w:r w:rsidRPr="00ED0E85">
        <w:t>asram:</w:t>
      </w:r>
      <w:proofErr w:type="gramEnd"/>
      <w:r w:rsidRPr="00ED0E85">
        <w:t>InformationCINote</w:t>
      </w:r>
      <w:bookmarkEnd w:id="66"/>
      <w:proofErr w:type="spellEnd"/>
    </w:p>
    <w:p w14:paraId="227BCDF0" w14:textId="77777777" w:rsidR="006A46A2" w:rsidRPr="006A46A2" w:rsidRDefault="006A46A2" w:rsidP="006A46A2"/>
    <w:p w14:paraId="227BCDF1" w14:textId="77777777" w:rsidR="00857AC7" w:rsidRDefault="006A46A2" w:rsidP="00857AC7">
      <w:r>
        <w:rPr>
          <w:noProof/>
          <w:lang w:eastAsia="zh-TW"/>
        </w:rPr>
        <mc:AlternateContent>
          <mc:Choice Requires="wpg">
            <w:drawing>
              <wp:inline distT="0" distB="0" distL="0" distR="0" wp14:anchorId="227BCE4B" wp14:editId="227BCE4C">
                <wp:extent cx="4678680" cy="1398270"/>
                <wp:effectExtent l="0" t="0" r="26670" b="0"/>
                <wp:docPr id="5686" name="Gruppieren 5686"/>
                <wp:cNvGraphicFramePr/>
                <a:graphic xmlns:a="http://schemas.openxmlformats.org/drawingml/2006/main">
                  <a:graphicData uri="http://schemas.microsoft.com/office/word/2010/wordprocessingGroup">
                    <wpg:wgp>
                      <wpg:cNvGrpSpPr/>
                      <wpg:grpSpPr>
                        <a:xfrm>
                          <a:off x="0" y="0"/>
                          <a:ext cx="4678680" cy="1398270"/>
                          <a:chOff x="0" y="0"/>
                          <a:chExt cx="4678680" cy="1398270"/>
                        </a:xfrm>
                      </wpg:grpSpPr>
                      <wps:wsp>
                        <wps:cNvPr id="6" name="Rectangle 7116"/>
                        <wps:cNvSpPr>
                          <a:spLocks noChangeArrowheads="1"/>
                        </wps:cNvSpPr>
                        <wps:spPr bwMode="auto">
                          <a:xfrm>
                            <a:off x="400050" y="419100"/>
                            <a:ext cx="1955800" cy="344805"/>
                          </a:xfrm>
                          <a:prstGeom prst="rect">
                            <a:avLst/>
                          </a:prstGeom>
                          <a:solidFill>
                            <a:srgbClr val="8DB3E2"/>
                          </a:solidFill>
                          <a:ln w="25400">
                            <a:solidFill>
                              <a:srgbClr val="000000"/>
                            </a:solidFill>
                            <a:miter lim="800000"/>
                            <a:headEnd/>
                            <a:tailEnd/>
                          </a:ln>
                        </wps:spPr>
                        <wps:txbx>
                          <w:txbxContent>
                            <w:p w14:paraId="227BCF39" w14:textId="77777777" w:rsidR="007A3583" w:rsidRPr="006D6CB6" w:rsidRDefault="007A3583" w:rsidP="006D6CB6">
                              <w:pPr>
                                <w:rPr>
                                  <w:szCs w:val="20"/>
                                </w:rPr>
                              </w:pPr>
                              <w:proofErr w:type="spellStart"/>
                              <w:proofErr w:type="gramStart"/>
                              <w:r w:rsidRPr="006D6CB6">
                                <w:rPr>
                                  <w:rFonts w:cs="Arial"/>
                                  <w:b/>
                                  <w:bCs/>
                                  <w:szCs w:val="20"/>
                                </w:rPr>
                                <w:t>asram:</w:t>
                              </w:r>
                              <w:proofErr w:type="gramEnd"/>
                              <w:r w:rsidRPr="006D6CB6">
                                <w:rPr>
                                  <w:rFonts w:cs="Arial"/>
                                  <w:b/>
                                  <w:bCs/>
                                  <w:szCs w:val="20"/>
                                </w:rPr>
                                <w:t>InformationCINote</w:t>
                              </w:r>
                              <w:proofErr w:type="spellEnd"/>
                            </w:p>
                          </w:txbxContent>
                        </wps:txbx>
                        <wps:bodyPr rot="0" vert="horz" wrap="square" lIns="91440" tIns="45720" rIns="91440" bIns="45720" anchor="t" anchorCtr="0" upright="1">
                          <a:noAutofit/>
                        </wps:bodyPr>
                      </wps:wsp>
                      <wps:wsp>
                        <wps:cNvPr id="7" name="AutoShape 7118"/>
                        <wps:cNvCnPr>
                          <a:cxnSpLocks noChangeShapeType="1"/>
                        </wps:cNvCnPr>
                        <wps:spPr bwMode="auto">
                          <a:xfrm>
                            <a:off x="27527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 name="Rectangle 7119"/>
                        <wps:cNvSpPr>
                          <a:spLocks noChangeArrowheads="1"/>
                        </wps:cNvSpPr>
                        <wps:spPr bwMode="auto">
                          <a:xfrm>
                            <a:off x="23717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 name="Rectangle 7120"/>
                        <wps:cNvSpPr>
                          <a:spLocks noChangeArrowheads="1"/>
                        </wps:cNvSpPr>
                        <wps:spPr bwMode="auto">
                          <a:xfrm>
                            <a:off x="3152775" y="866775"/>
                            <a:ext cx="15220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3A" w14:textId="77777777" w:rsidR="007A3583" w:rsidRPr="000B6F81" w:rsidRDefault="007A3583" w:rsidP="00857AC7">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wps:txbx>
                        <wps:bodyPr rot="0" vert="horz" wrap="square" lIns="91440" tIns="45720" rIns="91440" bIns="45720" anchor="t" anchorCtr="0" upright="1">
                          <a:noAutofit/>
                        </wps:bodyPr>
                      </wps:wsp>
                      <wps:wsp>
                        <wps:cNvPr id="10" name="AutoShape 7121"/>
                        <wps:cNvCnPr>
                          <a:cxnSpLocks noChangeShapeType="1"/>
                        </wps:cNvCnPr>
                        <wps:spPr bwMode="auto">
                          <a:xfrm>
                            <a:off x="25622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 name="AutoShape 7122"/>
                        <wps:cNvCnPr>
                          <a:cxnSpLocks noChangeShapeType="1"/>
                        </wps:cNvCnPr>
                        <wps:spPr bwMode="auto">
                          <a:xfrm>
                            <a:off x="23622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 name="Rectangle 7123"/>
                        <wps:cNvSpPr>
                          <a:spLocks noChangeArrowheads="1"/>
                        </wps:cNvSpPr>
                        <wps:spPr bwMode="auto">
                          <a:xfrm>
                            <a:off x="3152775" y="0"/>
                            <a:ext cx="1525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27BCF3B" w14:textId="77777777" w:rsidR="007A3583" w:rsidRPr="000B6F81" w:rsidRDefault="007A3583" w:rsidP="00857AC7">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wps:txbx>
                        <wps:bodyPr rot="0" vert="horz" wrap="square" lIns="91440" tIns="45720" rIns="91440" bIns="45720" anchor="t" anchorCtr="0" upright="1">
                          <a:noAutofit/>
                        </wps:bodyPr>
                      </wps:wsp>
                      <wps:wsp>
                        <wps:cNvPr id="13" name="AutoShape 7124"/>
                        <wps:cNvCnPr>
                          <a:cxnSpLocks noChangeShapeType="1"/>
                        </wps:cNvCnPr>
                        <wps:spPr bwMode="auto">
                          <a:xfrm>
                            <a:off x="27527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7125"/>
                        <wps:cNvCnPr>
                          <a:cxnSpLocks noChangeShapeType="1"/>
                        </wps:cNvCnPr>
                        <wps:spPr bwMode="auto">
                          <a:xfrm>
                            <a:off x="27527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7" name="Rechteck 5667"/>
                        <wps:cNvSpPr>
                          <a:spLocks noChangeArrowheads="1"/>
                        </wps:cNvSpPr>
                        <wps:spPr bwMode="auto">
                          <a:xfrm>
                            <a:off x="0" y="45720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3C" w14:textId="77777777" w:rsidR="007A3583" w:rsidRDefault="007A3583" w:rsidP="006A46A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669" name="Rechteck 5669"/>
                        <wps:cNvSpPr>
                          <a:spLocks noChangeArrowheads="1"/>
                        </wps:cNvSpPr>
                        <wps:spPr bwMode="auto">
                          <a:xfrm>
                            <a:off x="2762250" y="1714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3D" w14:textId="77777777" w:rsidR="007A3583" w:rsidRDefault="007A3583" w:rsidP="006A46A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672" name="Rechteck 5672"/>
                        <wps:cNvSpPr>
                          <a:spLocks noChangeArrowheads="1"/>
                        </wps:cNvSpPr>
                        <wps:spPr bwMode="auto">
                          <a:xfrm>
                            <a:off x="2724150" y="1104900"/>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BCF3E" w14:textId="77777777" w:rsidR="007A3583" w:rsidRDefault="007A3583" w:rsidP="006A46A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686" o:spid="_x0000_s1525" style="width:368.4pt;height:110.1pt;mso-position-horizontal-relative:char;mso-position-vertical-relative:line" coordsize="46786,13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">
                <v:rect id="Rectangle 7116" o:spid="_x0000_s1526" style="position:absolute;left:4000;top:4191;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ZSicAA&#10;AADaAAAADwAAAGRycy9kb3ducmV2LnhtbESPQYvCMBSE74L/ITxhb5rqQdxqFFEE2YOgK3h9Ns+m&#10;2LyUJtXqrzeC4HGYmW+Y2aK1pbhR7QvHCoaDBARx5nTBuYLj/6Y/AeEDssbSMSl4kIfFvNuZYard&#10;nfd0O4RcRAj7FBWYEKpUSp8ZsugHriKO3sXVFkOUdS51jfcIt6UcJclYWiw4LhisaGUoux4aq2Dd&#10;nMzm6Yz/21Hx1Gd0q9/RVqmfXrucggjUhm/4095qBW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ZSicAAAADaAAAADwAAAAAAAAAAAAAAAACYAgAAZHJzL2Rvd25y&#10;ZXYueG1sUEsFBgAAAAAEAAQA9QAAAIUDAAAAAA==&#10;" fillcolor="#8db3e2" strokeweight="2pt">
                  <v:textbox>
                    <w:txbxContent>
                      <w:p w14:paraId="227BCF39" w14:textId="77777777" w:rsidR="007A3583" w:rsidRPr="006D6CB6" w:rsidRDefault="007A3583" w:rsidP="006D6CB6">
                        <w:pPr>
                          <w:rPr>
                            <w:szCs w:val="20"/>
                          </w:rPr>
                        </w:pPr>
                        <w:proofErr w:type="spellStart"/>
                        <w:proofErr w:type="gramStart"/>
                        <w:r w:rsidRPr="006D6CB6">
                          <w:rPr>
                            <w:rFonts w:cs="Arial"/>
                            <w:b/>
                            <w:bCs/>
                            <w:szCs w:val="20"/>
                          </w:rPr>
                          <w:t>asram:</w:t>
                        </w:r>
                        <w:proofErr w:type="gramEnd"/>
                        <w:r w:rsidRPr="006D6CB6">
                          <w:rPr>
                            <w:rFonts w:cs="Arial"/>
                            <w:b/>
                            <w:bCs/>
                            <w:szCs w:val="20"/>
                          </w:rPr>
                          <w:t>InformationCINote</w:t>
                        </w:r>
                        <w:proofErr w:type="spellEnd"/>
                      </w:p>
                    </w:txbxContent>
                  </v:textbox>
                </v:rect>
                <v:shape id="AutoShape 7118" o:spid="_x0000_s1527" type="#_x0000_t32" style="position:absolute;left:27527;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oquMIAAADaAAAADwAAAGRycy9kb3ducmV2LnhtbESPW4vCMBSE3wX/QzjCvmnqIl6qUWRB&#10;VoRVvKCvh+bYFpuT0sRa/71ZEHwcZuYbZrZoTCFqqlxuWUG/F4EgTqzOOVVwOq66YxDOI2ssLJOC&#10;JzlYzNutGcbaPnhP9cGnIkDYxagg876MpXRJRgZdz5bEwbvayqAPskqlrvAR4KaQ31E0lAZzDgsZ&#10;lvSTUXI73I2CenfejlZl/bvz6Xmw3wwmFzR/Sn11muUUhKfGf8Lv9lorGMH/lXA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oquMIAAADaAAAADwAAAAAAAAAAAAAA&#10;AAChAgAAZHJzL2Rvd25yZXYueG1sUEsFBgAAAAAEAAQA+QAAAJADAAAAAA==&#10;" strokeweight="2pt"/>
                <v:rect id="Rectangle 7119" o:spid="_x0000_s1528" style="position:absolute;left:23717;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9vnr8A&#10;AADaAAAADwAAAGRycy9kb3ducmV2LnhtbERPy2oCMRTdF/yHcAV3NaOgldEoIpQWRLA+9pfJdWZw&#10;cjNNMpr2681CcHk478UqmkbcyPnasoLRMANBXFhdc6ngdPx8n4HwAVljY5kU/JGH1bL3tsBc2zv/&#10;0O0QSpFC2OeooAqhzaX0RUUG/dC2xIm7WGcwJOhKqR3eU7hp5DjLptJgzamhwpY2FRXXQ2cUtLtJ&#10;9/Xxu3X/51m3L3AbbRhHpQb9uJ6DCBTDS/x0f2sFaWu6km6AXD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T2+evwAAANoAAAAPAAAAAAAAAAAAAAAAAJgCAABkcnMvZG93bnJl&#10;di54bWxQSwUGAAAAAAQABAD1AAAAhAMAAAAA&#10;" strokeweight="2pt"/>
                <v:rect id="Rectangle 7120" o:spid="_x0000_s1529" style="position:absolute;left:31527;top:8667;width:152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Dv08AA&#10;AADaAAAADwAAAGRycy9kb3ducmV2LnhtbERPW2vCMBR+H+w/hDPYi2jaIV6qUcQxNvZkq/h8aM7a&#10;suakJJnGf28Ggz1+fPf1NppeXMj5zrKCfJKBIK6t7rhRcDq+jRcgfEDW2FsmBTfysN08Pqyx0PbK&#10;JV2q0IgUwr5ABW0IQyGlr1sy6Cd2IE7cl3UGQ4KukdrhNYWbXr5k2Uwa7Dg1tDjQvqX6u/oxaUYe&#10;y3P1PrrZT/tadrl200OcK/X8FHcrEIFi+Bf/uT+0giX8Xkl+kJ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Dv08AAAADaAAAADwAAAAAAAAAAAAAAAACYAgAAZHJzL2Rvd25y&#10;ZXYueG1sUEsFBgAAAAAEAAQA9QAAAIUDAAAAAA==&#10;" filled="f" fillcolor="#8db3e2" strokeweight="2pt">
                  <v:textbox>
                    <w:txbxContent>
                      <w:p w14:paraId="227BCF3A" w14:textId="77777777" w:rsidR="007A3583" w:rsidRPr="000B6F81" w:rsidRDefault="007A3583" w:rsidP="00857AC7">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7121" o:spid="_x0000_s1530" type="#_x0000_t32" style="position:absolute;left:25622;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ZsjcUAAADbAAAADwAAAGRycy9kb3ducmV2LnhtbESPQWvCQBCF74X+h2UKvdVNRdSm2UgR&#10;pCKoqMVeh+w0Cc3Ohuwa03/fOQjeZnhv3vsmWwyuUT11ofZs4HWUgCIuvK25NPB1Wr3MQYWIbLHx&#10;TAb+KMAif3zIMLX+ygfqj7FUEsIhRQNVjG2qdSgqchhGviUW7cd3DqOsXalth1cJd40eJ8lUO6xZ&#10;GipsaVlR8Xu8OAP9/rybrdr+cx/L8+Swmbx9o9sa8/w0fLyDijTEu/l2vbaCL/Tyiwy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ZsjcUAAADbAAAADwAAAAAAAAAA&#10;AAAAAAChAgAAZHJzL2Rvd25yZXYueG1sUEsFBgAAAAAEAAQA+QAAAJMDAAAAAA==&#10;" strokeweight="2pt"/>
                <v:shape id="AutoShape 7122" o:spid="_x0000_s1531" type="#_x0000_t32" style="position:absolute;left:23622;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rJFsAAAADbAAAADwAAAGRycy9kb3ducmV2LnhtbERP24rCMBB9X/Afwgi+rakirlajiCCK&#10;4IoX9HVoxrbYTEoTa/17s7Dg2xzOdabzxhSipsrllhX0uhEI4sTqnFMF59PqewTCeWSNhWVS8CIH&#10;81nra4qxtk8+UH30qQgh7GJUkHlfxlK6JCODrmtL4sDdbGXQB1ilUlf4DOGmkP0oGkqDOYeGDEta&#10;ZpTcjw+joN5ffn9WZb3e+/QyOGwH4yuanVKddrOYgPDU+I/4373RYX4P/n4JB8jZ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6yRbAAAAA2wAAAA8AAAAAAAAAAAAAAAAA&#10;oQIAAGRycy9kb3ducmV2LnhtbFBLBQYAAAAABAAEAPkAAACOAwAAAAA=&#10;" strokeweight="2pt"/>
                <v:rect id="Rectangle 7123" o:spid="_x0000_s1532" style="position:absolute;left:31527;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iz2MQA&#10;AADbAAAADwAAAGRycy9kb3ducmV2LnhtbESPQWvCQBCF74L/YRmhF2k2kVJL6ipiKRZPTVp6HrJj&#10;EszOht2trv/eFQq9zfDe9+bNahPNIM7kfG9ZQZHlIIgbq3tuFXx/vT++gPABWeNgmRRcycNmPZ2s&#10;sNT2whWd69CKFMK+RAVdCGMppW86MugzOxIn7WidwZBW10rt8JLCzSAXef4sDfacLnQ40q6j5lT/&#10;mlSjiNVPvZ9f7cG+VX2h3dNnXCr1MIvbVxCBYvg3/9EfOnELuP+SBp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Is9jEAAAA2wAAAA8AAAAAAAAAAAAAAAAAmAIAAGRycy9k&#10;b3ducmV2LnhtbFBLBQYAAAAABAAEAPUAAACJAwAAAAA=&#10;" filled="f" fillcolor="#8db3e2" strokeweight="2pt">
                  <v:textbox>
                    <w:txbxContent>
                      <w:p w14:paraId="227BCF3B" w14:textId="77777777" w:rsidR="007A3583" w:rsidRPr="000B6F81" w:rsidRDefault="007A3583" w:rsidP="00857AC7">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7124" o:spid="_x0000_s1533" type="#_x0000_t32" style="position:absolute;left:27527;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Ty+sEAAADbAAAADwAAAGRycy9kb3ducmV2LnhtbERPTYvCMBC9C/6HMII3TVfFXatRFkEU&#10;QUVX9Do0s23ZZlKaWOu/N4Kwt3m8z5ktGlOImiqXW1bw0Y9AECdW55wqOP+sel8gnEfWWFgmBQ9y&#10;sJi3WzOMtb3zkeqTT0UIYRejgsz7MpbSJRkZdH1bEgfu11YGfYBVKnWF9xBuCjmIorE0mHNoyLCk&#10;ZUbJ3+lmFNSHy/5zVdbrg08vo+N2NLmi2SnV7TTfUxCeGv8vfrs3OswfwuuXcICcP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pPL6wQAAANsAAAAPAAAAAAAAAAAAAAAA&#10;AKECAABkcnMvZG93bnJldi54bWxQSwUGAAAAAAQABAD5AAAAjwMAAAAA&#10;" strokeweight="2pt"/>
                <v:shape id="AutoShape 7125" o:spid="_x0000_s1534" type="#_x0000_t32" style="position:absolute;left:27527;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1qjsIAAADbAAAADwAAAGRycy9kb3ducmV2LnhtbERPTWvCQBC9F/wPywje6sYS2hpdgwih&#10;pdBKouh1yI5JMDsbsmtM/323UOhtHu9z1uloWjFQ7xrLChbzCARxaXXDlYLjIXt8BeE8ssbWMin4&#10;JgfpZvKwxkTbO+c0FL4SIYRdggpq77tESlfWZNDNbUccuIvtDfoA+0rqHu8h3LTyKYqepcGGQ0ON&#10;He1qKq/FzSgY9qevl6wb3va+OsX5R7w8o/lUajYdtysQnkb/L/5zv+swP4bfX8IBcv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01qjsIAAADbAAAADwAAAAAAAAAAAAAA&#10;AAChAgAAZHJzL2Rvd25yZXYueG1sUEsFBgAAAAAEAAQA+QAAAJADAAAAAA==&#10;" strokeweight="2pt"/>
                <v:rect id="Rechteck 5667" o:spid="_x0000_s1535" style="position:absolute;top:4572;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8+MYA&#10;AADdAAAADwAAAGRycy9kb3ducmV2LnhtbESPQWvCQBSE7wX/w/IEL0U3LZiW1FVEKA0iSGP1/Mi+&#10;JsHs25hdk/jvXaHQ4zAz3zCL1WBq0VHrKssKXmYRCOLc6ooLBT+Hz+k7COeRNdaWScGNHKyWo6cF&#10;Jtr2/E1d5gsRIOwSVFB63yRSurwkg25mG+Lg/drWoA+yLaRusQ9wU8vXKIqlwYrDQokNbUrKz9nV&#10;KOjzfXc67L7k/vmUWr6kl0123Co1GQ/rDxCeBv8f/munWsE8jt/g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Y8+MYAAADdAAAADwAAAAAAAAAAAAAAAACYAgAAZHJz&#10;L2Rvd25yZXYueG1sUEsFBgAAAAAEAAQA9QAAAIsDAAAAAA==&#10;" filled="f" stroked="f">
                  <v:textbox>
                    <w:txbxContent>
                      <w:p w14:paraId="227BCF3C" w14:textId="77777777" w:rsidR="007A3583" w:rsidRDefault="007A3583" w:rsidP="006A46A2">
                        <w:pPr>
                          <w:rPr>
                            <w:rFonts w:cs="Arial"/>
                            <w:b/>
                            <w:sz w:val="24"/>
                            <w:szCs w:val="24"/>
                            <w:lang w:val="de-DE"/>
                          </w:rPr>
                        </w:pPr>
                        <w:r>
                          <w:rPr>
                            <w:rFonts w:cs="Arial"/>
                            <w:b/>
                            <w:sz w:val="24"/>
                            <w:szCs w:val="24"/>
                            <w:lang w:val="de-DE"/>
                          </w:rPr>
                          <w:t>0..*</w:t>
                        </w:r>
                      </w:p>
                    </w:txbxContent>
                  </v:textbox>
                </v:rect>
                <v:rect id="Rechteck 5669" o:spid="_x0000_s1536" style="position:absolute;left:27622;top:1714;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NEcYA&#10;AADdAAAADwAAAGRycy9kb3ducmV2LnhtbESPQWvCQBSE7wX/w/IEL0U3LRja1FVEKA0iSGP1/Mi+&#10;JsHs25hdk/jvXaHQ4zAz3zCL1WBq0VHrKssKXmYRCOLc6ooLBT+Hz+kbCOeRNdaWScGNHKyWo6cF&#10;Jtr2/E1d5gsRIOwSVFB63yRSurwkg25mG+Lg/drWoA+yLaRusQ9wU8vXKIqlwYrDQokNbUrKz9nV&#10;KOjzfXc67L7k/vmUWr6kl0123Co1GQ/rDxCeBv8f/munWsE8jt/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UNEcYAAADdAAAADwAAAAAAAAAAAAAAAACYAgAAZHJz&#10;L2Rvd25yZXYueG1sUEsFBgAAAAAEAAQA9QAAAIsDAAAAAA==&#10;" filled="f" stroked="f">
                  <v:textbox>
                    <w:txbxContent>
                      <w:p w14:paraId="227BCF3D" w14:textId="77777777" w:rsidR="007A3583" w:rsidRDefault="007A3583" w:rsidP="006A46A2">
                        <w:pPr>
                          <w:rPr>
                            <w:rFonts w:cs="Arial"/>
                            <w:b/>
                            <w:sz w:val="24"/>
                            <w:szCs w:val="24"/>
                            <w:lang w:val="de-DE"/>
                          </w:rPr>
                        </w:pPr>
                        <w:r>
                          <w:rPr>
                            <w:rFonts w:cs="Arial"/>
                            <w:b/>
                            <w:sz w:val="24"/>
                            <w:szCs w:val="24"/>
                            <w:lang w:val="de-DE"/>
                          </w:rPr>
                          <w:t>0..*</w:t>
                        </w:r>
                      </w:p>
                    </w:txbxContent>
                  </v:textbox>
                </v:rect>
                <v:rect id="Rechteck 5672" o:spid="_x0000_s1537" style="position:absolute;left:27241;top:11049;width:4585;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JvcYA&#10;AADdAAAADwAAAGRycy9kb3ducmV2LnhtbESPQWvCQBSE74L/YXlCL6VuFGpLdBURxFAEMVbPj+xr&#10;Epp9G7PbJP57Vyh4HGbmG2ax6k0lWmpcaVnBZByBIM6sLjlX8H3avn2CcB5ZY2WZFNzIwWo5HCww&#10;1rbjI7Wpz0WAsItRQeF9HUvpsoIMurGtiYP3YxuDPsgml7rBLsBNJadRNJMGSw4LBda0KSj7Tf+M&#10;gi47tJfTficPr5fE8jW5btLzl1Ivo349B+Gp98/wfzvRCt5n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JvcYAAADdAAAADwAAAAAAAAAAAAAAAACYAgAAZHJz&#10;L2Rvd25yZXYueG1sUEsFBgAAAAAEAAQA9QAAAIsDAAAAAA==&#10;" filled="f" stroked="f">
                  <v:textbox>
                    <w:txbxContent>
                      <w:p w14:paraId="227BCF3E" w14:textId="77777777" w:rsidR="007A3583" w:rsidRDefault="007A3583" w:rsidP="006A46A2">
                        <w:pPr>
                          <w:rPr>
                            <w:rFonts w:cs="Arial"/>
                            <w:b/>
                            <w:sz w:val="24"/>
                            <w:szCs w:val="24"/>
                            <w:lang w:val="de-DE"/>
                          </w:rPr>
                        </w:pPr>
                        <w:r>
                          <w:rPr>
                            <w:rFonts w:cs="Arial"/>
                            <w:b/>
                            <w:sz w:val="24"/>
                            <w:szCs w:val="24"/>
                            <w:lang w:val="de-DE"/>
                          </w:rPr>
                          <w:t>0..1</w:t>
                        </w:r>
                      </w:p>
                    </w:txbxContent>
                  </v:textbox>
                </v:rect>
                <w10:anchorlock/>
              </v:group>
            </w:pict>
          </mc:Fallback>
        </mc:AlternateContent>
      </w:r>
    </w:p>
    <w:p w14:paraId="227BCDF2" w14:textId="77777777" w:rsidR="0028587B" w:rsidRDefault="0028587B" w:rsidP="00A37A73">
      <w:pPr>
        <w:spacing w:line="240" w:lineRule="auto"/>
      </w:pPr>
    </w:p>
    <w:tbl>
      <w:tblPr>
        <w:tblpPr w:leftFromText="141" w:rightFromText="141" w:vertAnchor="text" w:horzAnchor="margin" w:tblpY="17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854DA" w14:paraId="227BCDFA" w14:textId="77777777" w:rsidTr="000854DA">
        <w:trPr>
          <w:cantSplit/>
          <w:trHeight w:val="329"/>
          <w:tblHeader/>
        </w:trPr>
        <w:tc>
          <w:tcPr>
            <w:tcW w:w="1050" w:type="pct"/>
            <w:shd w:val="clear" w:color="auto" w:fill="FFFFCC"/>
            <w:vAlign w:val="center"/>
          </w:tcPr>
          <w:p w14:paraId="227BCDF3"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Name</w:t>
            </w:r>
          </w:p>
        </w:tc>
        <w:tc>
          <w:tcPr>
            <w:tcW w:w="450" w:type="pct"/>
            <w:shd w:val="clear" w:color="auto" w:fill="FFFFCC"/>
            <w:vAlign w:val="center"/>
          </w:tcPr>
          <w:p w14:paraId="227BCDF4"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Type</w:t>
            </w:r>
          </w:p>
        </w:tc>
        <w:tc>
          <w:tcPr>
            <w:tcW w:w="400" w:type="pct"/>
            <w:shd w:val="clear" w:color="auto" w:fill="FFFFCC"/>
            <w:vAlign w:val="center"/>
          </w:tcPr>
          <w:p w14:paraId="227BCDF5"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Length</w:t>
            </w:r>
          </w:p>
        </w:tc>
        <w:tc>
          <w:tcPr>
            <w:tcW w:w="350" w:type="pct"/>
            <w:shd w:val="clear" w:color="auto" w:fill="FFFFCC"/>
            <w:vAlign w:val="center"/>
          </w:tcPr>
          <w:p w14:paraId="227BCDF6"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val="de-DE" w:eastAsia="de-DE"/>
              </w:rPr>
              <w:t>Level</w:t>
            </w:r>
          </w:p>
        </w:tc>
        <w:tc>
          <w:tcPr>
            <w:tcW w:w="950" w:type="pct"/>
            <w:shd w:val="clear" w:color="auto" w:fill="FFFFCC"/>
            <w:vAlign w:val="center"/>
          </w:tcPr>
          <w:p w14:paraId="227BCDF7" w14:textId="77777777" w:rsidR="000854DA" w:rsidRPr="000854DA" w:rsidRDefault="000854DA" w:rsidP="00FB2126">
            <w:pPr>
              <w:spacing w:line="240" w:lineRule="auto"/>
              <w:rPr>
                <w:rFonts w:eastAsia="Times New Roman"/>
                <w:b/>
                <w:bCs/>
                <w:color w:val="000000"/>
                <w:lang w:val="de-DE" w:eastAsia="de-DE"/>
              </w:rPr>
            </w:pPr>
            <w:proofErr w:type="spellStart"/>
            <w:r w:rsidRPr="000854DA">
              <w:rPr>
                <w:rFonts w:eastAsia="Times New Roman"/>
                <w:b/>
                <w:bCs/>
                <w:color w:val="000000"/>
                <w:lang w:val="de-DE" w:eastAsia="de-DE"/>
              </w:rPr>
              <w:t>Example</w:t>
            </w:r>
            <w:proofErr w:type="spellEnd"/>
          </w:p>
        </w:tc>
        <w:tc>
          <w:tcPr>
            <w:tcW w:w="300" w:type="pct"/>
            <w:shd w:val="clear" w:color="auto" w:fill="FFFFCC"/>
            <w:vAlign w:val="center"/>
          </w:tcPr>
          <w:p w14:paraId="227BCDF8" w14:textId="77777777" w:rsidR="000854DA" w:rsidRPr="000854DA" w:rsidRDefault="000854DA" w:rsidP="00FB2126">
            <w:pPr>
              <w:spacing w:line="240" w:lineRule="auto"/>
              <w:rPr>
                <w:rFonts w:eastAsia="Times New Roman"/>
                <w:b/>
                <w:bCs/>
                <w:color w:val="000000"/>
                <w:lang w:val="de-DE" w:eastAsia="de-DE"/>
              </w:rPr>
            </w:pPr>
            <w:r w:rsidRPr="000854DA">
              <w:rPr>
                <w:rFonts w:eastAsia="Times New Roman"/>
                <w:b/>
                <w:bCs/>
                <w:color w:val="000000"/>
                <w:lang w:eastAsia="de-DE"/>
              </w:rPr>
              <w:t>M/C</w:t>
            </w:r>
          </w:p>
        </w:tc>
        <w:tc>
          <w:tcPr>
            <w:tcW w:w="1500" w:type="pct"/>
            <w:shd w:val="clear" w:color="auto" w:fill="FFFFCC"/>
            <w:vAlign w:val="center"/>
          </w:tcPr>
          <w:p w14:paraId="227BCDF9" w14:textId="77777777" w:rsidR="000854DA" w:rsidRPr="000854DA" w:rsidRDefault="000854DA" w:rsidP="00FB2126">
            <w:pPr>
              <w:spacing w:line="240" w:lineRule="auto"/>
              <w:rPr>
                <w:rFonts w:eastAsia="Times New Roman"/>
                <w:b/>
                <w:bCs/>
                <w:color w:val="000000"/>
                <w:lang w:eastAsia="de-DE"/>
              </w:rPr>
            </w:pPr>
            <w:r w:rsidRPr="000854DA">
              <w:rPr>
                <w:rFonts w:eastAsia="Times New Roman"/>
                <w:b/>
                <w:bCs/>
                <w:color w:val="000000"/>
                <w:lang w:eastAsia="de-DE"/>
              </w:rPr>
              <w:t>Description</w:t>
            </w:r>
          </w:p>
        </w:tc>
      </w:tr>
      <w:tr w:rsidR="000854DA" w:rsidRPr="007A6D70" w14:paraId="227BCE04" w14:textId="77777777" w:rsidTr="002D7BD2">
        <w:trPr>
          <w:cantSplit/>
          <w:trHeight w:val="600"/>
        </w:trPr>
        <w:tc>
          <w:tcPr>
            <w:tcW w:w="1050" w:type="pct"/>
            <w:shd w:val="clear" w:color="auto" w:fill="92D050"/>
            <w:vAlign w:val="center"/>
          </w:tcPr>
          <w:p w14:paraId="227BCDFB" w14:textId="77777777" w:rsidR="000854DA" w:rsidRPr="000854DA" w:rsidRDefault="000854DA" w:rsidP="00FB2126">
            <w:pPr>
              <w:spacing w:line="240" w:lineRule="auto"/>
              <w:rPr>
                <w:rFonts w:eastAsia="Times New Roman" w:cs="Arial"/>
                <w:color w:val="000000"/>
                <w:sz w:val="16"/>
                <w:szCs w:val="20"/>
                <w:highlight w:val="yellow"/>
                <w:lang w:eastAsia="de-DE"/>
              </w:rPr>
            </w:pPr>
            <w:proofErr w:type="spellStart"/>
            <w:r w:rsidRPr="000854DA">
              <w:rPr>
                <w:rFonts w:cs="Arial"/>
                <w:bCs/>
                <w:sz w:val="16"/>
                <w:szCs w:val="20"/>
                <w:lang w:val="de-DE"/>
              </w:rPr>
              <w:t>asram:ContentText</w:t>
            </w:r>
            <w:proofErr w:type="spellEnd"/>
          </w:p>
        </w:tc>
        <w:tc>
          <w:tcPr>
            <w:tcW w:w="450" w:type="pct"/>
            <w:shd w:val="clear" w:color="auto" w:fill="92D050"/>
            <w:vAlign w:val="center"/>
          </w:tcPr>
          <w:p w14:paraId="227BCDFC" w14:textId="77777777" w:rsidR="000854DA" w:rsidRPr="000854DA" w:rsidRDefault="000854DA" w:rsidP="00FB2126">
            <w:pPr>
              <w:spacing w:line="240" w:lineRule="auto"/>
              <w:rPr>
                <w:rFonts w:eastAsia="Times New Roman" w:cs="Arial"/>
                <w:color w:val="000000"/>
                <w:sz w:val="16"/>
                <w:szCs w:val="20"/>
                <w:highlight w:val="yellow"/>
                <w:lang w:eastAsia="de-DE"/>
              </w:rPr>
            </w:pPr>
            <w:r w:rsidRPr="000854DA">
              <w:rPr>
                <w:rFonts w:eastAsia="Times New Roman" w:cs="Arial"/>
                <w:color w:val="000000"/>
                <w:sz w:val="16"/>
                <w:szCs w:val="20"/>
                <w:lang w:eastAsia="de-DE"/>
              </w:rPr>
              <w:t>String</w:t>
            </w:r>
          </w:p>
        </w:tc>
        <w:tc>
          <w:tcPr>
            <w:tcW w:w="400" w:type="pct"/>
            <w:shd w:val="clear" w:color="auto" w:fill="92D050"/>
            <w:vAlign w:val="center"/>
          </w:tcPr>
          <w:p w14:paraId="227BCDFD"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16</w:t>
            </w:r>
          </w:p>
        </w:tc>
        <w:tc>
          <w:tcPr>
            <w:tcW w:w="350" w:type="pct"/>
            <w:shd w:val="clear" w:color="auto" w:fill="92D050"/>
            <w:vAlign w:val="center"/>
          </w:tcPr>
          <w:p w14:paraId="227BCDFE"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5</w:t>
            </w:r>
          </w:p>
        </w:tc>
        <w:tc>
          <w:tcPr>
            <w:tcW w:w="950" w:type="pct"/>
            <w:shd w:val="clear" w:color="auto" w:fill="92D050"/>
            <w:vAlign w:val="center"/>
          </w:tcPr>
          <w:p w14:paraId="227BCDFF"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Delivery A</w:t>
            </w:r>
          </w:p>
        </w:tc>
        <w:tc>
          <w:tcPr>
            <w:tcW w:w="300" w:type="pct"/>
            <w:shd w:val="clear" w:color="auto" w:fill="92D050"/>
            <w:vAlign w:val="center"/>
          </w:tcPr>
          <w:p w14:paraId="227BCE00"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C</w:t>
            </w:r>
          </w:p>
        </w:tc>
        <w:tc>
          <w:tcPr>
            <w:tcW w:w="1500" w:type="pct"/>
            <w:shd w:val="clear" w:color="auto" w:fill="92D050"/>
            <w:vAlign w:val="center"/>
          </w:tcPr>
          <w:p w14:paraId="227BCE01" w14:textId="77777777" w:rsidR="000854DA" w:rsidRPr="000854DA" w:rsidRDefault="000854DA" w:rsidP="00FB2126">
            <w:pPr>
              <w:spacing w:line="240" w:lineRule="auto"/>
              <w:rPr>
                <w:rFonts w:eastAsia="Times New Roman" w:cs="Arial"/>
                <w:color w:val="000000"/>
                <w:sz w:val="16"/>
                <w:szCs w:val="20"/>
                <w:lang w:eastAsia="de-DE"/>
              </w:rPr>
            </w:pPr>
            <w:r w:rsidRPr="000854DA">
              <w:rPr>
                <w:rFonts w:eastAsia="Times New Roman" w:cs="Arial"/>
                <w:color w:val="000000"/>
                <w:sz w:val="16"/>
                <w:szCs w:val="20"/>
                <w:lang w:eastAsia="de-DE"/>
              </w:rPr>
              <w:t>If “</w:t>
            </w:r>
            <w:proofErr w:type="spellStart"/>
            <w:r w:rsidRPr="000854DA">
              <w:rPr>
                <w:rFonts w:eastAsia="Times New Roman" w:cs="Arial"/>
                <w:color w:val="000000"/>
                <w:sz w:val="16"/>
                <w:szCs w:val="20"/>
                <w:lang w:eastAsia="de-DE"/>
              </w:rPr>
              <w:t>asram:SubjectCode</w:t>
            </w:r>
            <w:proofErr w:type="spellEnd"/>
            <w:r w:rsidRPr="000854DA">
              <w:rPr>
                <w:rFonts w:eastAsia="Times New Roman" w:cs="Arial"/>
                <w:color w:val="000000"/>
                <w:sz w:val="16"/>
                <w:szCs w:val="20"/>
                <w:lang w:eastAsia="de-DE"/>
              </w:rPr>
              <w:t>” is equal to Value "DNT", the following assignment is valid:</w:t>
            </w:r>
          </w:p>
          <w:p w14:paraId="227BCE02" w14:textId="77777777" w:rsidR="000854DA" w:rsidRPr="000854DA" w:rsidRDefault="000854DA" w:rsidP="00FB2126">
            <w:pPr>
              <w:spacing w:line="240" w:lineRule="auto"/>
              <w:rPr>
                <w:rFonts w:eastAsia="Times New Roman" w:cs="Arial"/>
                <w:color w:val="000000"/>
                <w:sz w:val="16"/>
                <w:szCs w:val="20"/>
                <w:lang w:eastAsia="de-DE"/>
              </w:rPr>
            </w:pPr>
          </w:p>
          <w:p w14:paraId="227BCE03" w14:textId="77777777" w:rsidR="000854DA" w:rsidRPr="000854DA" w:rsidRDefault="000854DA" w:rsidP="00FB2126">
            <w:pPr>
              <w:spacing w:line="240" w:lineRule="auto"/>
              <w:rPr>
                <w:rFonts w:eastAsia="Times New Roman" w:cs="Arial"/>
                <w:color w:val="000000"/>
                <w:sz w:val="16"/>
                <w:szCs w:val="20"/>
                <w:lang w:eastAsia="de-DE"/>
              </w:rPr>
            </w:pPr>
            <w:proofErr w:type="spellStart"/>
            <w:r w:rsidRPr="000854DA">
              <w:rPr>
                <w:rFonts w:eastAsia="Times New Roman" w:cs="Arial"/>
                <w:color w:val="000000"/>
                <w:sz w:val="16"/>
                <w:szCs w:val="20"/>
                <w:lang w:eastAsia="de-DE"/>
              </w:rPr>
              <w:t>DeliveryNoteText</w:t>
            </w:r>
            <w:proofErr w:type="spellEnd"/>
          </w:p>
        </w:tc>
      </w:tr>
    </w:tbl>
    <w:p w14:paraId="227BCE05" w14:textId="77777777" w:rsidR="0028587B" w:rsidRDefault="0028587B" w:rsidP="002D7BD2">
      <w:pPr>
        <w:spacing w:line="240" w:lineRule="auto"/>
      </w:pPr>
    </w:p>
    <w:sectPr w:rsidR="0028587B" w:rsidSect="00596976">
      <w:pgSz w:w="16838" w:h="11906" w:orient="landscape" w:code="9"/>
      <w:pgMar w:top="1418" w:right="1418" w:bottom="1134" w:left="1134" w:header="709"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7BCE4F" w14:textId="77777777" w:rsidR="007A3583" w:rsidRDefault="007A3583" w:rsidP="009020CE">
      <w:pPr>
        <w:spacing w:line="240" w:lineRule="auto"/>
      </w:pPr>
      <w:r>
        <w:separator/>
      </w:r>
    </w:p>
  </w:endnote>
  <w:endnote w:type="continuationSeparator" w:id="0">
    <w:p w14:paraId="227BCE50" w14:textId="77777777" w:rsidR="007A3583" w:rsidRDefault="007A3583" w:rsidP="009020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7BCE52" w14:textId="77777777" w:rsidR="007A3583" w:rsidRDefault="007A3583" w:rsidP="00163B66">
    <w:pPr>
      <w:pBdr>
        <w:top w:val="single" w:sz="4" w:space="1" w:color="auto"/>
      </w:pBdr>
      <w:spacing w:line="200" w:lineRule="exact"/>
      <w:rPr>
        <w:rFonts w:eastAsia="Times New Roman"/>
        <w:kern w:val="10"/>
        <w:sz w:val="16"/>
        <w:szCs w:val="20"/>
        <w:lang w:eastAsia="de-DE"/>
      </w:rPr>
    </w:pPr>
  </w:p>
  <w:p w14:paraId="227BCE53" w14:textId="77777777" w:rsidR="007A3583" w:rsidRDefault="007A3583" w:rsidP="00163B66">
    <w:pPr>
      <w:spacing w:line="200" w:lineRule="exact"/>
      <w:rPr>
        <w:rFonts w:eastAsia="Times New Roman"/>
        <w:kern w:val="10"/>
        <w:sz w:val="16"/>
        <w:szCs w:val="20"/>
        <w:lang w:eastAsia="de-DE"/>
      </w:rPr>
    </w:pPr>
  </w:p>
  <w:p w14:paraId="227BCE54" w14:textId="77777777" w:rsidR="007A3583" w:rsidRPr="003C228A" w:rsidRDefault="007A3583"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7" w:name="SUPPLYONCATEGORY1"/>
    <w:r>
      <w:rPr>
        <w:rFonts w:eastAsia="Times New Roman"/>
        <w:kern w:val="10"/>
        <w:sz w:val="16"/>
        <w:szCs w:val="20"/>
        <w:lang w:eastAsia="de-DE"/>
      </w:rPr>
      <w:t>SupplyO</w:t>
    </w:r>
    <w:bookmarkEnd w:id="17"/>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967CD9">
      <w:rPr>
        <w:rFonts w:eastAsia="Times New Roman"/>
        <w:noProof/>
        <w:kern w:val="10"/>
        <w:sz w:val="16"/>
        <w:szCs w:val="20"/>
        <w:lang w:eastAsia="de-DE"/>
      </w:rPr>
      <w:t>2</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967CD9" w:rsidRPr="00967CD9">
        <w:rPr>
          <w:rFonts w:eastAsia="Times New Roman"/>
          <w:noProof/>
          <w:kern w:val="10"/>
          <w:sz w:val="16"/>
          <w:szCs w:val="20"/>
          <w:lang w:eastAsia="de-DE"/>
        </w:rPr>
        <w:t>28</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7BCE56" w14:textId="77777777" w:rsidR="007A3583" w:rsidRDefault="007A3583" w:rsidP="00163B66">
    <w:pPr>
      <w:pBdr>
        <w:top w:val="single" w:sz="4" w:space="1" w:color="auto"/>
      </w:pBdr>
      <w:spacing w:line="200" w:lineRule="exact"/>
      <w:rPr>
        <w:rFonts w:eastAsia="Times New Roman"/>
        <w:kern w:val="10"/>
        <w:sz w:val="16"/>
        <w:szCs w:val="20"/>
        <w:lang w:eastAsia="de-DE"/>
      </w:rPr>
    </w:pPr>
  </w:p>
  <w:p w14:paraId="227BCE57" w14:textId="77777777" w:rsidR="007A3583" w:rsidRDefault="007A3583" w:rsidP="00163B66">
    <w:pPr>
      <w:spacing w:line="200" w:lineRule="exact"/>
      <w:rPr>
        <w:rFonts w:eastAsia="Times New Roman"/>
        <w:kern w:val="10"/>
        <w:sz w:val="16"/>
        <w:szCs w:val="20"/>
        <w:lang w:eastAsia="de-DE"/>
      </w:rPr>
    </w:pPr>
  </w:p>
  <w:p w14:paraId="227BCE58" w14:textId="77777777" w:rsidR="007A3583" w:rsidRPr="00837FEB" w:rsidRDefault="007A3583"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8" w:name="SUPPLYONCATEGORY"/>
    <w:r>
      <w:rPr>
        <w:rFonts w:eastAsia="Times New Roman"/>
        <w:kern w:val="10"/>
        <w:sz w:val="16"/>
        <w:szCs w:val="20"/>
        <w:lang w:eastAsia="de-DE"/>
      </w:rPr>
      <w:t xml:space="preserve">SupplyOn </w:t>
    </w:r>
    <w:bookmarkEnd w:id="18"/>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967CD9">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967CD9" w:rsidRPr="00967CD9">
        <w:rPr>
          <w:rFonts w:eastAsia="Times New Roman"/>
          <w:noProof/>
          <w:kern w:val="10"/>
          <w:sz w:val="16"/>
          <w:szCs w:val="20"/>
          <w:lang w:eastAsia="de-DE"/>
        </w:rPr>
        <w:t>28</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7BCE4D" w14:textId="77777777" w:rsidR="007A3583" w:rsidRDefault="007A3583" w:rsidP="009020CE">
      <w:pPr>
        <w:spacing w:line="240" w:lineRule="auto"/>
      </w:pPr>
      <w:r>
        <w:separator/>
      </w:r>
    </w:p>
  </w:footnote>
  <w:footnote w:type="continuationSeparator" w:id="0">
    <w:p w14:paraId="227BCE4E" w14:textId="77777777" w:rsidR="007A3583" w:rsidRDefault="007A3583" w:rsidP="009020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7BCE51" w14:textId="77777777" w:rsidR="007A3583" w:rsidRDefault="007A3583" w:rsidP="00F02CD0">
    <w:pPr>
      <w:pStyle w:val="Kopfzeile"/>
      <w:tabs>
        <w:tab w:val="clear" w:pos="4536"/>
        <w:tab w:val="clear" w:pos="9072"/>
        <w:tab w:val="left" w:pos="1460"/>
      </w:tabs>
    </w:pPr>
    <w:r>
      <w:rPr>
        <w:noProof/>
        <w:lang w:eastAsia="zh-TW"/>
      </w:rPr>
      <w:drawing>
        <wp:anchor distT="0" distB="0" distL="114300" distR="114300" simplePos="0" relativeHeight="251658240" behindDoc="0" locked="0" layoutInCell="1" allowOverlap="1" wp14:anchorId="227BCE59" wp14:editId="227BCE5A">
          <wp:simplePos x="0" y="0"/>
          <wp:positionH relativeFrom="column">
            <wp:posOffset>7938135</wp:posOffset>
          </wp:positionH>
          <wp:positionV relativeFrom="page">
            <wp:posOffset>269240</wp:posOffset>
          </wp:positionV>
          <wp:extent cx="1068705" cy="412115"/>
          <wp:effectExtent l="0" t="0" r="0" b="6985"/>
          <wp:wrapNone/>
          <wp:docPr id="6071"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705" cy="4121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7BCE55" w14:textId="77777777" w:rsidR="007A3583" w:rsidRDefault="007A3583" w:rsidP="00F02CD0">
    <w:pPr>
      <w:pStyle w:val="Kopfzeile"/>
      <w:tabs>
        <w:tab w:val="clear" w:pos="9072"/>
      </w:tabs>
    </w:pPr>
    <w:r>
      <w:rPr>
        <w:noProof/>
        <w:lang w:eastAsia="zh-TW"/>
      </w:rPr>
      <w:drawing>
        <wp:anchor distT="0" distB="0" distL="114300" distR="114300" simplePos="0" relativeHeight="251660288" behindDoc="0" locked="0" layoutInCell="1" allowOverlap="1" wp14:anchorId="227BCE5B" wp14:editId="227BCE5C">
          <wp:simplePos x="0" y="0"/>
          <wp:positionH relativeFrom="column">
            <wp:posOffset>7910195</wp:posOffset>
          </wp:positionH>
          <wp:positionV relativeFrom="page">
            <wp:posOffset>421640</wp:posOffset>
          </wp:positionV>
          <wp:extent cx="1068705" cy="412115"/>
          <wp:effectExtent l="0" t="0" r="0" b="6985"/>
          <wp:wrapNone/>
          <wp:docPr id="5634"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705" cy="4121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314F51E4"/>
    <w:multiLevelType w:val="hybridMultilevel"/>
    <w:tmpl w:val="08E48A4A"/>
    <w:lvl w:ilvl="0" w:tplc="B790830A">
      <w:start w:val="1"/>
      <w:numFmt w:val="upperRoman"/>
      <w:pStyle w:val="Kapitelberschrift"/>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1141A66"/>
    <w:multiLevelType w:val="multilevel"/>
    <w:tmpl w:val="A87AC3D6"/>
    <w:lvl w:ilvl="0">
      <w:start w:val="1"/>
      <w:numFmt w:val="decimal"/>
      <w:pStyle w:val="berschrift1"/>
      <w:lvlText w:val="%1"/>
      <w:lvlJc w:val="left"/>
      <w:pPr>
        <w:ind w:left="432" w:hanging="432"/>
      </w:pPr>
      <w:rPr>
        <w:sz w:val="24"/>
        <w:szCs w:val="24"/>
      </w:rPr>
    </w:lvl>
    <w:lvl w:ilvl="1">
      <w:start w:val="1"/>
      <w:numFmt w:val="decimal"/>
      <w:pStyle w:val="berschrift2"/>
      <w:lvlText w:val="%1.%2"/>
      <w:lvlJc w:val="left"/>
      <w:pPr>
        <w:ind w:left="860" w:hanging="576"/>
      </w:pPr>
      <w:rPr>
        <w:sz w:val="22"/>
        <w:szCs w:val="22"/>
      </w:rPr>
    </w:lvl>
    <w:lvl w:ilvl="2">
      <w:start w:val="1"/>
      <w:numFmt w:val="decimal"/>
      <w:pStyle w:val="berschrift3"/>
      <w:lvlText w:val="%1.%2.%3"/>
      <w:lvlJc w:val="left"/>
      <w:pPr>
        <w:ind w:left="720" w:hanging="720"/>
      </w:pPr>
      <w:rPr>
        <w:b w:val="0"/>
      </w:rPr>
    </w:lvl>
    <w:lvl w:ilvl="3">
      <w:start w:val="1"/>
      <w:numFmt w:val="decimal"/>
      <w:pStyle w:val="berschrift4"/>
      <w:lvlText w:val="%1.%2.%3.%4"/>
      <w:lvlJc w:val="left"/>
      <w:pPr>
        <w:ind w:left="1148" w:hanging="864"/>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pStyle w:val="berschrift5"/>
      <w:lvlText w:val="%1.%2.%3.%4.%5"/>
      <w:lvlJc w:val="left"/>
      <w:pPr>
        <w:ind w:left="1008" w:hanging="1008"/>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4">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3"/>
    <w:lvlOverride w:ilvl="0">
      <w:startOverride w:val="4"/>
    </w:lvlOverride>
    <w:lvlOverride w:ilvl="1">
      <w:startOverride w:val="3"/>
    </w:lvlOverride>
    <w:lvlOverride w:ilvl="2">
      <w:startOverride w:val="4"/>
    </w:lvlOverride>
  </w:num>
  <w:num w:numId="5">
    <w:abstractNumId w:val="3"/>
  </w:num>
  <w:num w:numId="6">
    <w:abstractNumId w:val="3"/>
  </w:num>
  <w:num w:numId="7">
    <w:abstractNumId w:val="3"/>
  </w:num>
  <w:num w:numId="8">
    <w:abstractNumId w:val="3"/>
  </w:num>
  <w:num w:numId="9">
    <w:abstractNumId w:val="3"/>
  </w:num>
  <w:num w:numId="10">
    <w:abstractNumId w:val="3"/>
  </w:num>
  <w:num w:numId="11">
    <w:abstractNumId w:val="3"/>
  </w:num>
  <w:num w:numId="12">
    <w:abstractNumId w:val="3"/>
  </w:num>
  <w:num w:numId="13">
    <w:abstractNumId w:val="3"/>
  </w:num>
  <w:num w:numId="14">
    <w:abstractNumId w:val="3"/>
  </w:num>
  <w:num w:numId="15">
    <w:abstractNumId w:val="3"/>
  </w:num>
  <w:num w:numId="16">
    <w:abstractNumId w:val="3"/>
  </w:num>
  <w:num w:numId="17">
    <w:abstractNumId w:val="3"/>
  </w:num>
  <w:num w:numId="18">
    <w:abstractNumId w:val="3"/>
  </w:num>
  <w:num w:numId="19">
    <w:abstractNumId w:val="3"/>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 w:numId="37">
    <w:abstractNumId w:val="1"/>
  </w:num>
  <w:num w:numId="38">
    <w:abstractNumId w:val="2"/>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399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34B4"/>
    <w:rsid w:val="000035DA"/>
    <w:rsid w:val="00003D10"/>
    <w:rsid w:val="000048B3"/>
    <w:rsid w:val="000052F8"/>
    <w:rsid w:val="00005CCA"/>
    <w:rsid w:val="0000649C"/>
    <w:rsid w:val="0000659F"/>
    <w:rsid w:val="00006B6B"/>
    <w:rsid w:val="00006E55"/>
    <w:rsid w:val="00010848"/>
    <w:rsid w:val="0001210B"/>
    <w:rsid w:val="00012880"/>
    <w:rsid w:val="00013B21"/>
    <w:rsid w:val="0001530C"/>
    <w:rsid w:val="0001625D"/>
    <w:rsid w:val="000165DF"/>
    <w:rsid w:val="000178B5"/>
    <w:rsid w:val="00017DF5"/>
    <w:rsid w:val="00020133"/>
    <w:rsid w:val="0002289E"/>
    <w:rsid w:val="00022CAA"/>
    <w:rsid w:val="00023A07"/>
    <w:rsid w:val="00023EF0"/>
    <w:rsid w:val="000244FB"/>
    <w:rsid w:val="00024690"/>
    <w:rsid w:val="00027A66"/>
    <w:rsid w:val="00027D86"/>
    <w:rsid w:val="00031940"/>
    <w:rsid w:val="000322CF"/>
    <w:rsid w:val="0003349C"/>
    <w:rsid w:val="000360C3"/>
    <w:rsid w:val="00040552"/>
    <w:rsid w:val="0004261E"/>
    <w:rsid w:val="0004277F"/>
    <w:rsid w:val="00043272"/>
    <w:rsid w:val="0004392B"/>
    <w:rsid w:val="000475BD"/>
    <w:rsid w:val="00051C50"/>
    <w:rsid w:val="00054CE7"/>
    <w:rsid w:val="0005512E"/>
    <w:rsid w:val="000563E0"/>
    <w:rsid w:val="000619B4"/>
    <w:rsid w:val="00061ACB"/>
    <w:rsid w:val="00063790"/>
    <w:rsid w:val="00063CD6"/>
    <w:rsid w:val="00064134"/>
    <w:rsid w:val="00066331"/>
    <w:rsid w:val="00066A9A"/>
    <w:rsid w:val="00067346"/>
    <w:rsid w:val="0006754B"/>
    <w:rsid w:val="00070C7C"/>
    <w:rsid w:val="00071127"/>
    <w:rsid w:val="000725BF"/>
    <w:rsid w:val="00073FCA"/>
    <w:rsid w:val="00074614"/>
    <w:rsid w:val="00074742"/>
    <w:rsid w:val="0007605A"/>
    <w:rsid w:val="00076310"/>
    <w:rsid w:val="0008007C"/>
    <w:rsid w:val="000812B5"/>
    <w:rsid w:val="00081BD4"/>
    <w:rsid w:val="0008297C"/>
    <w:rsid w:val="00083F53"/>
    <w:rsid w:val="000854DA"/>
    <w:rsid w:val="00087E9A"/>
    <w:rsid w:val="00090DFA"/>
    <w:rsid w:val="0009148F"/>
    <w:rsid w:val="000920F7"/>
    <w:rsid w:val="00092152"/>
    <w:rsid w:val="000927AD"/>
    <w:rsid w:val="00093060"/>
    <w:rsid w:val="00094A11"/>
    <w:rsid w:val="000952C7"/>
    <w:rsid w:val="00096C32"/>
    <w:rsid w:val="00096FD5"/>
    <w:rsid w:val="00097789"/>
    <w:rsid w:val="000978B7"/>
    <w:rsid w:val="000A003E"/>
    <w:rsid w:val="000A2AE3"/>
    <w:rsid w:val="000A3056"/>
    <w:rsid w:val="000A36D2"/>
    <w:rsid w:val="000A4372"/>
    <w:rsid w:val="000A453B"/>
    <w:rsid w:val="000A5BF4"/>
    <w:rsid w:val="000A7C87"/>
    <w:rsid w:val="000B0CDC"/>
    <w:rsid w:val="000B1CCF"/>
    <w:rsid w:val="000B3CF9"/>
    <w:rsid w:val="000B49F9"/>
    <w:rsid w:val="000B5496"/>
    <w:rsid w:val="000B6119"/>
    <w:rsid w:val="000B6F81"/>
    <w:rsid w:val="000C0396"/>
    <w:rsid w:val="000C050C"/>
    <w:rsid w:val="000C299C"/>
    <w:rsid w:val="000C4394"/>
    <w:rsid w:val="000C61FC"/>
    <w:rsid w:val="000C6F49"/>
    <w:rsid w:val="000D1484"/>
    <w:rsid w:val="000D1D9F"/>
    <w:rsid w:val="000D2628"/>
    <w:rsid w:val="000D3051"/>
    <w:rsid w:val="000D3992"/>
    <w:rsid w:val="000D4E5D"/>
    <w:rsid w:val="000E08AE"/>
    <w:rsid w:val="000E1030"/>
    <w:rsid w:val="000E3F05"/>
    <w:rsid w:val="000E5967"/>
    <w:rsid w:val="000E779C"/>
    <w:rsid w:val="000E7D9B"/>
    <w:rsid w:val="000F0614"/>
    <w:rsid w:val="000F232E"/>
    <w:rsid w:val="000F30E7"/>
    <w:rsid w:val="000F31E9"/>
    <w:rsid w:val="000F3D07"/>
    <w:rsid w:val="000F3D98"/>
    <w:rsid w:val="000F3F61"/>
    <w:rsid w:val="000F3FA3"/>
    <w:rsid w:val="000F462C"/>
    <w:rsid w:val="000F50ED"/>
    <w:rsid w:val="000F5940"/>
    <w:rsid w:val="000F6353"/>
    <w:rsid w:val="000F6703"/>
    <w:rsid w:val="00101250"/>
    <w:rsid w:val="0010173C"/>
    <w:rsid w:val="0010199C"/>
    <w:rsid w:val="00102901"/>
    <w:rsid w:val="00104E14"/>
    <w:rsid w:val="00105ABA"/>
    <w:rsid w:val="00106288"/>
    <w:rsid w:val="00106C73"/>
    <w:rsid w:val="0010704F"/>
    <w:rsid w:val="00107688"/>
    <w:rsid w:val="00107796"/>
    <w:rsid w:val="0011271D"/>
    <w:rsid w:val="00113475"/>
    <w:rsid w:val="00117A24"/>
    <w:rsid w:val="00125089"/>
    <w:rsid w:val="001275AC"/>
    <w:rsid w:val="00127B70"/>
    <w:rsid w:val="001301EB"/>
    <w:rsid w:val="00131664"/>
    <w:rsid w:val="00132919"/>
    <w:rsid w:val="00133D88"/>
    <w:rsid w:val="0013537A"/>
    <w:rsid w:val="00135B14"/>
    <w:rsid w:val="0013791D"/>
    <w:rsid w:val="00140FF4"/>
    <w:rsid w:val="00141C93"/>
    <w:rsid w:val="00144AAB"/>
    <w:rsid w:val="00144E67"/>
    <w:rsid w:val="0014605C"/>
    <w:rsid w:val="00147440"/>
    <w:rsid w:val="001502F6"/>
    <w:rsid w:val="001503C3"/>
    <w:rsid w:val="00150435"/>
    <w:rsid w:val="00150A8E"/>
    <w:rsid w:val="001510E8"/>
    <w:rsid w:val="00151489"/>
    <w:rsid w:val="00152254"/>
    <w:rsid w:val="00152F50"/>
    <w:rsid w:val="0015448C"/>
    <w:rsid w:val="00155148"/>
    <w:rsid w:val="00156B1D"/>
    <w:rsid w:val="00160579"/>
    <w:rsid w:val="00161C19"/>
    <w:rsid w:val="001621F3"/>
    <w:rsid w:val="0016323B"/>
    <w:rsid w:val="00163B66"/>
    <w:rsid w:val="00163FDB"/>
    <w:rsid w:val="00165BAE"/>
    <w:rsid w:val="00165D80"/>
    <w:rsid w:val="001666D9"/>
    <w:rsid w:val="00167B70"/>
    <w:rsid w:val="00170071"/>
    <w:rsid w:val="0017080D"/>
    <w:rsid w:val="0017153E"/>
    <w:rsid w:val="00171619"/>
    <w:rsid w:val="0017245E"/>
    <w:rsid w:val="001747C9"/>
    <w:rsid w:val="00174B15"/>
    <w:rsid w:val="00174B39"/>
    <w:rsid w:val="00174D1C"/>
    <w:rsid w:val="00181032"/>
    <w:rsid w:val="0018124A"/>
    <w:rsid w:val="00185D40"/>
    <w:rsid w:val="00186623"/>
    <w:rsid w:val="00186BA8"/>
    <w:rsid w:val="00190A40"/>
    <w:rsid w:val="001912A9"/>
    <w:rsid w:val="001926FC"/>
    <w:rsid w:val="001942D0"/>
    <w:rsid w:val="00194BFF"/>
    <w:rsid w:val="0019553F"/>
    <w:rsid w:val="00195B02"/>
    <w:rsid w:val="00195B83"/>
    <w:rsid w:val="00195D67"/>
    <w:rsid w:val="00196759"/>
    <w:rsid w:val="00196994"/>
    <w:rsid w:val="001A014F"/>
    <w:rsid w:val="001A0211"/>
    <w:rsid w:val="001A1409"/>
    <w:rsid w:val="001A18CB"/>
    <w:rsid w:val="001A2887"/>
    <w:rsid w:val="001A3384"/>
    <w:rsid w:val="001A3D10"/>
    <w:rsid w:val="001A4008"/>
    <w:rsid w:val="001A48A1"/>
    <w:rsid w:val="001A496D"/>
    <w:rsid w:val="001A4EE5"/>
    <w:rsid w:val="001A636E"/>
    <w:rsid w:val="001A6A95"/>
    <w:rsid w:val="001A6EF3"/>
    <w:rsid w:val="001A6F2F"/>
    <w:rsid w:val="001A7310"/>
    <w:rsid w:val="001B201A"/>
    <w:rsid w:val="001B2224"/>
    <w:rsid w:val="001B26C2"/>
    <w:rsid w:val="001B398E"/>
    <w:rsid w:val="001B41DC"/>
    <w:rsid w:val="001B57A9"/>
    <w:rsid w:val="001B5D17"/>
    <w:rsid w:val="001B627F"/>
    <w:rsid w:val="001B6AF6"/>
    <w:rsid w:val="001B6CEB"/>
    <w:rsid w:val="001B7E6A"/>
    <w:rsid w:val="001C2448"/>
    <w:rsid w:val="001C2B55"/>
    <w:rsid w:val="001C3983"/>
    <w:rsid w:val="001C4BF4"/>
    <w:rsid w:val="001C64FE"/>
    <w:rsid w:val="001D11AF"/>
    <w:rsid w:val="001D1D24"/>
    <w:rsid w:val="001D22D7"/>
    <w:rsid w:val="001D3285"/>
    <w:rsid w:val="001D6464"/>
    <w:rsid w:val="001D6CA1"/>
    <w:rsid w:val="001D6F91"/>
    <w:rsid w:val="001E004D"/>
    <w:rsid w:val="001E1CD8"/>
    <w:rsid w:val="001E20FA"/>
    <w:rsid w:val="001E439B"/>
    <w:rsid w:val="001E5C71"/>
    <w:rsid w:val="001F05CF"/>
    <w:rsid w:val="001F3118"/>
    <w:rsid w:val="001F3F76"/>
    <w:rsid w:val="001F478D"/>
    <w:rsid w:val="001F4F56"/>
    <w:rsid w:val="001F554E"/>
    <w:rsid w:val="001F55A2"/>
    <w:rsid w:val="001F5711"/>
    <w:rsid w:val="001F6103"/>
    <w:rsid w:val="001F6489"/>
    <w:rsid w:val="001F6D64"/>
    <w:rsid w:val="002041BF"/>
    <w:rsid w:val="00204E01"/>
    <w:rsid w:val="00206D20"/>
    <w:rsid w:val="002078E9"/>
    <w:rsid w:val="00212B25"/>
    <w:rsid w:val="00213C5B"/>
    <w:rsid w:val="00214763"/>
    <w:rsid w:val="00216C73"/>
    <w:rsid w:val="00223100"/>
    <w:rsid w:val="00223BFA"/>
    <w:rsid w:val="00223C45"/>
    <w:rsid w:val="002246DE"/>
    <w:rsid w:val="002259AE"/>
    <w:rsid w:val="00230776"/>
    <w:rsid w:val="00231356"/>
    <w:rsid w:val="0023182F"/>
    <w:rsid w:val="002328C4"/>
    <w:rsid w:val="00232B52"/>
    <w:rsid w:val="00233F16"/>
    <w:rsid w:val="002344C6"/>
    <w:rsid w:val="002348A5"/>
    <w:rsid w:val="0023595E"/>
    <w:rsid w:val="00236113"/>
    <w:rsid w:val="00236861"/>
    <w:rsid w:val="00236B41"/>
    <w:rsid w:val="0023753E"/>
    <w:rsid w:val="00240484"/>
    <w:rsid w:val="00243126"/>
    <w:rsid w:val="0024440C"/>
    <w:rsid w:val="00246197"/>
    <w:rsid w:val="0024648B"/>
    <w:rsid w:val="00246D79"/>
    <w:rsid w:val="00246FC2"/>
    <w:rsid w:val="00247507"/>
    <w:rsid w:val="00247FA2"/>
    <w:rsid w:val="00251CBB"/>
    <w:rsid w:val="0025261F"/>
    <w:rsid w:val="00252DE6"/>
    <w:rsid w:val="00254049"/>
    <w:rsid w:val="00255005"/>
    <w:rsid w:val="00255881"/>
    <w:rsid w:val="00256523"/>
    <w:rsid w:val="00257984"/>
    <w:rsid w:val="002602BC"/>
    <w:rsid w:val="002603D0"/>
    <w:rsid w:val="00261337"/>
    <w:rsid w:val="00263326"/>
    <w:rsid w:val="00263387"/>
    <w:rsid w:val="002639D5"/>
    <w:rsid w:val="00264856"/>
    <w:rsid w:val="00265FFB"/>
    <w:rsid w:val="00266746"/>
    <w:rsid w:val="0026702D"/>
    <w:rsid w:val="002708DD"/>
    <w:rsid w:val="00271314"/>
    <w:rsid w:val="00271556"/>
    <w:rsid w:val="002718B5"/>
    <w:rsid w:val="00271D04"/>
    <w:rsid w:val="002726F2"/>
    <w:rsid w:val="00272DA5"/>
    <w:rsid w:val="002754AE"/>
    <w:rsid w:val="00276209"/>
    <w:rsid w:val="00280117"/>
    <w:rsid w:val="00281858"/>
    <w:rsid w:val="00281D2B"/>
    <w:rsid w:val="00282064"/>
    <w:rsid w:val="00282898"/>
    <w:rsid w:val="00285819"/>
    <w:rsid w:val="0028587B"/>
    <w:rsid w:val="00287640"/>
    <w:rsid w:val="002876F2"/>
    <w:rsid w:val="002905FD"/>
    <w:rsid w:val="00291214"/>
    <w:rsid w:val="002923CD"/>
    <w:rsid w:val="00295403"/>
    <w:rsid w:val="002A1C4D"/>
    <w:rsid w:val="002A215D"/>
    <w:rsid w:val="002A2652"/>
    <w:rsid w:val="002A580D"/>
    <w:rsid w:val="002A5C55"/>
    <w:rsid w:val="002A66C2"/>
    <w:rsid w:val="002A6907"/>
    <w:rsid w:val="002A7C0D"/>
    <w:rsid w:val="002A7D78"/>
    <w:rsid w:val="002B02FC"/>
    <w:rsid w:val="002B04FD"/>
    <w:rsid w:val="002B14FA"/>
    <w:rsid w:val="002C0ADA"/>
    <w:rsid w:val="002C0E5B"/>
    <w:rsid w:val="002C1C22"/>
    <w:rsid w:val="002C3155"/>
    <w:rsid w:val="002C7B6E"/>
    <w:rsid w:val="002D0733"/>
    <w:rsid w:val="002D0D81"/>
    <w:rsid w:val="002D2FD2"/>
    <w:rsid w:val="002D33E2"/>
    <w:rsid w:val="002D3BA0"/>
    <w:rsid w:val="002D4BAB"/>
    <w:rsid w:val="002D5BD8"/>
    <w:rsid w:val="002D5C33"/>
    <w:rsid w:val="002D635A"/>
    <w:rsid w:val="002D6649"/>
    <w:rsid w:val="002D7BD2"/>
    <w:rsid w:val="002D7F61"/>
    <w:rsid w:val="002E10B2"/>
    <w:rsid w:val="002E3408"/>
    <w:rsid w:val="002E41B7"/>
    <w:rsid w:val="002E4E95"/>
    <w:rsid w:val="002E5D0B"/>
    <w:rsid w:val="002E6DED"/>
    <w:rsid w:val="002E72AB"/>
    <w:rsid w:val="002E732E"/>
    <w:rsid w:val="002F3153"/>
    <w:rsid w:val="002F42C5"/>
    <w:rsid w:val="002F5908"/>
    <w:rsid w:val="002F5A28"/>
    <w:rsid w:val="002F61CB"/>
    <w:rsid w:val="002F694D"/>
    <w:rsid w:val="003006E0"/>
    <w:rsid w:val="00300955"/>
    <w:rsid w:val="0030497D"/>
    <w:rsid w:val="0030545B"/>
    <w:rsid w:val="00307320"/>
    <w:rsid w:val="00307B1A"/>
    <w:rsid w:val="003114A5"/>
    <w:rsid w:val="003124AF"/>
    <w:rsid w:val="003125C6"/>
    <w:rsid w:val="00312F54"/>
    <w:rsid w:val="00315B17"/>
    <w:rsid w:val="00315CDD"/>
    <w:rsid w:val="003208FA"/>
    <w:rsid w:val="00323F3B"/>
    <w:rsid w:val="00325E53"/>
    <w:rsid w:val="00327229"/>
    <w:rsid w:val="00330ADD"/>
    <w:rsid w:val="00332607"/>
    <w:rsid w:val="003333B6"/>
    <w:rsid w:val="00333719"/>
    <w:rsid w:val="0033595B"/>
    <w:rsid w:val="003370C5"/>
    <w:rsid w:val="003373F1"/>
    <w:rsid w:val="00337617"/>
    <w:rsid w:val="00337738"/>
    <w:rsid w:val="0034008B"/>
    <w:rsid w:val="003404AA"/>
    <w:rsid w:val="003417BD"/>
    <w:rsid w:val="003417CF"/>
    <w:rsid w:val="0034200D"/>
    <w:rsid w:val="0034290A"/>
    <w:rsid w:val="003430C9"/>
    <w:rsid w:val="003432CE"/>
    <w:rsid w:val="003462F4"/>
    <w:rsid w:val="003509E9"/>
    <w:rsid w:val="00353891"/>
    <w:rsid w:val="003538C1"/>
    <w:rsid w:val="00354550"/>
    <w:rsid w:val="0035481B"/>
    <w:rsid w:val="00355255"/>
    <w:rsid w:val="00357A83"/>
    <w:rsid w:val="00361C16"/>
    <w:rsid w:val="00361C4D"/>
    <w:rsid w:val="00363B4E"/>
    <w:rsid w:val="0036456E"/>
    <w:rsid w:val="0036555F"/>
    <w:rsid w:val="00370D55"/>
    <w:rsid w:val="003712A7"/>
    <w:rsid w:val="0037177C"/>
    <w:rsid w:val="00373A8C"/>
    <w:rsid w:val="00373BE1"/>
    <w:rsid w:val="00373BE5"/>
    <w:rsid w:val="00374E1B"/>
    <w:rsid w:val="00375172"/>
    <w:rsid w:val="00375D0C"/>
    <w:rsid w:val="00375FA9"/>
    <w:rsid w:val="00376A59"/>
    <w:rsid w:val="00377774"/>
    <w:rsid w:val="00377ADF"/>
    <w:rsid w:val="00380358"/>
    <w:rsid w:val="00380A70"/>
    <w:rsid w:val="00381ACC"/>
    <w:rsid w:val="00381F8A"/>
    <w:rsid w:val="003849CB"/>
    <w:rsid w:val="003862AF"/>
    <w:rsid w:val="0039112B"/>
    <w:rsid w:val="003932F8"/>
    <w:rsid w:val="0039348B"/>
    <w:rsid w:val="00394599"/>
    <w:rsid w:val="0039743C"/>
    <w:rsid w:val="003A1997"/>
    <w:rsid w:val="003A2042"/>
    <w:rsid w:val="003A49D4"/>
    <w:rsid w:val="003A5643"/>
    <w:rsid w:val="003A5D58"/>
    <w:rsid w:val="003A6C3C"/>
    <w:rsid w:val="003B0198"/>
    <w:rsid w:val="003B0666"/>
    <w:rsid w:val="003B0FA2"/>
    <w:rsid w:val="003B1458"/>
    <w:rsid w:val="003B483F"/>
    <w:rsid w:val="003B484C"/>
    <w:rsid w:val="003B4D39"/>
    <w:rsid w:val="003B4EAF"/>
    <w:rsid w:val="003B64AE"/>
    <w:rsid w:val="003B65B8"/>
    <w:rsid w:val="003B66B4"/>
    <w:rsid w:val="003B79AC"/>
    <w:rsid w:val="003C167E"/>
    <w:rsid w:val="003C1D77"/>
    <w:rsid w:val="003C228A"/>
    <w:rsid w:val="003C3AE4"/>
    <w:rsid w:val="003C3D6D"/>
    <w:rsid w:val="003C4EE9"/>
    <w:rsid w:val="003C5BF7"/>
    <w:rsid w:val="003C60FF"/>
    <w:rsid w:val="003D06CA"/>
    <w:rsid w:val="003D0AF8"/>
    <w:rsid w:val="003D15AC"/>
    <w:rsid w:val="003D4456"/>
    <w:rsid w:val="003D4E31"/>
    <w:rsid w:val="003D4F17"/>
    <w:rsid w:val="003D6845"/>
    <w:rsid w:val="003D75A9"/>
    <w:rsid w:val="003E11CF"/>
    <w:rsid w:val="003E20EA"/>
    <w:rsid w:val="003E2AEB"/>
    <w:rsid w:val="003E2F90"/>
    <w:rsid w:val="003E30F3"/>
    <w:rsid w:val="003E3BA0"/>
    <w:rsid w:val="003E4685"/>
    <w:rsid w:val="003E5B3C"/>
    <w:rsid w:val="003E6B10"/>
    <w:rsid w:val="003F0048"/>
    <w:rsid w:val="003F2D85"/>
    <w:rsid w:val="003F43C5"/>
    <w:rsid w:val="003F4843"/>
    <w:rsid w:val="003F4F8B"/>
    <w:rsid w:val="003F51D5"/>
    <w:rsid w:val="003F5FC1"/>
    <w:rsid w:val="003F64DE"/>
    <w:rsid w:val="003F6B73"/>
    <w:rsid w:val="003F735A"/>
    <w:rsid w:val="003F7529"/>
    <w:rsid w:val="003F7E0B"/>
    <w:rsid w:val="003F7F05"/>
    <w:rsid w:val="004017BB"/>
    <w:rsid w:val="0040321D"/>
    <w:rsid w:val="004035C9"/>
    <w:rsid w:val="00403CAA"/>
    <w:rsid w:val="0040425C"/>
    <w:rsid w:val="0040450C"/>
    <w:rsid w:val="00404BB4"/>
    <w:rsid w:val="004051FF"/>
    <w:rsid w:val="00405338"/>
    <w:rsid w:val="004062B6"/>
    <w:rsid w:val="0041150A"/>
    <w:rsid w:val="00411564"/>
    <w:rsid w:val="004115A9"/>
    <w:rsid w:val="00413817"/>
    <w:rsid w:val="004161C3"/>
    <w:rsid w:val="00416560"/>
    <w:rsid w:val="00416AAC"/>
    <w:rsid w:val="004212F1"/>
    <w:rsid w:val="00422743"/>
    <w:rsid w:val="0042600C"/>
    <w:rsid w:val="00430326"/>
    <w:rsid w:val="0043037D"/>
    <w:rsid w:val="00430EBC"/>
    <w:rsid w:val="0043191C"/>
    <w:rsid w:val="004320A0"/>
    <w:rsid w:val="004330A4"/>
    <w:rsid w:val="00433F5D"/>
    <w:rsid w:val="00437191"/>
    <w:rsid w:val="00437AC4"/>
    <w:rsid w:val="00440847"/>
    <w:rsid w:val="00440863"/>
    <w:rsid w:val="00442369"/>
    <w:rsid w:val="004444B6"/>
    <w:rsid w:val="00444E98"/>
    <w:rsid w:val="004475D9"/>
    <w:rsid w:val="0045109F"/>
    <w:rsid w:val="00451F13"/>
    <w:rsid w:val="004527B6"/>
    <w:rsid w:val="0045322C"/>
    <w:rsid w:val="004532E0"/>
    <w:rsid w:val="004536FF"/>
    <w:rsid w:val="00454E07"/>
    <w:rsid w:val="004558E5"/>
    <w:rsid w:val="00455A35"/>
    <w:rsid w:val="00456520"/>
    <w:rsid w:val="004569FA"/>
    <w:rsid w:val="004571C2"/>
    <w:rsid w:val="0046029A"/>
    <w:rsid w:val="0046206E"/>
    <w:rsid w:val="004649F4"/>
    <w:rsid w:val="00464C3C"/>
    <w:rsid w:val="004654BA"/>
    <w:rsid w:val="00465ED2"/>
    <w:rsid w:val="00466662"/>
    <w:rsid w:val="00470A5C"/>
    <w:rsid w:val="00473461"/>
    <w:rsid w:val="004734A4"/>
    <w:rsid w:val="00474C7C"/>
    <w:rsid w:val="004752CC"/>
    <w:rsid w:val="00475BAE"/>
    <w:rsid w:val="00475E6A"/>
    <w:rsid w:val="00476F89"/>
    <w:rsid w:val="00477120"/>
    <w:rsid w:val="00477555"/>
    <w:rsid w:val="00480C8F"/>
    <w:rsid w:val="00482F1A"/>
    <w:rsid w:val="00482FCC"/>
    <w:rsid w:val="00484FD7"/>
    <w:rsid w:val="0048538D"/>
    <w:rsid w:val="00485A20"/>
    <w:rsid w:val="004873A9"/>
    <w:rsid w:val="004875F7"/>
    <w:rsid w:val="00491202"/>
    <w:rsid w:val="0049125B"/>
    <w:rsid w:val="004930D5"/>
    <w:rsid w:val="004930EC"/>
    <w:rsid w:val="004930ED"/>
    <w:rsid w:val="004937F5"/>
    <w:rsid w:val="00493D35"/>
    <w:rsid w:val="00494DA6"/>
    <w:rsid w:val="00497725"/>
    <w:rsid w:val="004A007A"/>
    <w:rsid w:val="004A1134"/>
    <w:rsid w:val="004A29FB"/>
    <w:rsid w:val="004A451C"/>
    <w:rsid w:val="004A463C"/>
    <w:rsid w:val="004A492F"/>
    <w:rsid w:val="004A5DC5"/>
    <w:rsid w:val="004A76AE"/>
    <w:rsid w:val="004B1992"/>
    <w:rsid w:val="004B3439"/>
    <w:rsid w:val="004B3CD8"/>
    <w:rsid w:val="004B4414"/>
    <w:rsid w:val="004B6826"/>
    <w:rsid w:val="004B6C34"/>
    <w:rsid w:val="004C274A"/>
    <w:rsid w:val="004C32DB"/>
    <w:rsid w:val="004C3FDC"/>
    <w:rsid w:val="004C73EC"/>
    <w:rsid w:val="004D1711"/>
    <w:rsid w:val="004D2225"/>
    <w:rsid w:val="004D70F1"/>
    <w:rsid w:val="004D753C"/>
    <w:rsid w:val="004E1A6D"/>
    <w:rsid w:val="004E2C03"/>
    <w:rsid w:val="004E32D1"/>
    <w:rsid w:val="004E3813"/>
    <w:rsid w:val="004E3F8B"/>
    <w:rsid w:val="004E4B79"/>
    <w:rsid w:val="004E5B9D"/>
    <w:rsid w:val="004E5EE9"/>
    <w:rsid w:val="004E67D9"/>
    <w:rsid w:val="004E7294"/>
    <w:rsid w:val="004E7BAB"/>
    <w:rsid w:val="004F04B4"/>
    <w:rsid w:val="004F16E2"/>
    <w:rsid w:val="004F3D33"/>
    <w:rsid w:val="004F643A"/>
    <w:rsid w:val="004F69B3"/>
    <w:rsid w:val="004F7039"/>
    <w:rsid w:val="004F714C"/>
    <w:rsid w:val="0050014E"/>
    <w:rsid w:val="005025A0"/>
    <w:rsid w:val="005028F0"/>
    <w:rsid w:val="00502D24"/>
    <w:rsid w:val="0050310A"/>
    <w:rsid w:val="005033A6"/>
    <w:rsid w:val="00503787"/>
    <w:rsid w:val="0050419A"/>
    <w:rsid w:val="00506243"/>
    <w:rsid w:val="00506400"/>
    <w:rsid w:val="005065A0"/>
    <w:rsid w:val="00507517"/>
    <w:rsid w:val="00507715"/>
    <w:rsid w:val="00507803"/>
    <w:rsid w:val="00510F14"/>
    <w:rsid w:val="005118AF"/>
    <w:rsid w:val="00512FA6"/>
    <w:rsid w:val="005147C0"/>
    <w:rsid w:val="00517B16"/>
    <w:rsid w:val="00517E33"/>
    <w:rsid w:val="00520590"/>
    <w:rsid w:val="00520B51"/>
    <w:rsid w:val="00520E61"/>
    <w:rsid w:val="00521B48"/>
    <w:rsid w:val="0052222F"/>
    <w:rsid w:val="00524A2B"/>
    <w:rsid w:val="00525194"/>
    <w:rsid w:val="00525609"/>
    <w:rsid w:val="00527FE0"/>
    <w:rsid w:val="00530352"/>
    <w:rsid w:val="0053080C"/>
    <w:rsid w:val="00531B2F"/>
    <w:rsid w:val="005325E5"/>
    <w:rsid w:val="00532B1A"/>
    <w:rsid w:val="005332A0"/>
    <w:rsid w:val="0053340E"/>
    <w:rsid w:val="005357CB"/>
    <w:rsid w:val="0053622A"/>
    <w:rsid w:val="005379C6"/>
    <w:rsid w:val="005379DA"/>
    <w:rsid w:val="005407A2"/>
    <w:rsid w:val="0054148B"/>
    <w:rsid w:val="0054318B"/>
    <w:rsid w:val="00545979"/>
    <w:rsid w:val="00553A1E"/>
    <w:rsid w:val="00556AE6"/>
    <w:rsid w:val="00557313"/>
    <w:rsid w:val="005610FE"/>
    <w:rsid w:val="00562E7D"/>
    <w:rsid w:val="00567720"/>
    <w:rsid w:val="00567BE3"/>
    <w:rsid w:val="00567DEC"/>
    <w:rsid w:val="00572DCF"/>
    <w:rsid w:val="005736DC"/>
    <w:rsid w:val="00573C70"/>
    <w:rsid w:val="00574217"/>
    <w:rsid w:val="00576017"/>
    <w:rsid w:val="00577678"/>
    <w:rsid w:val="00577D0E"/>
    <w:rsid w:val="00582222"/>
    <w:rsid w:val="00582656"/>
    <w:rsid w:val="005826AE"/>
    <w:rsid w:val="00583ACB"/>
    <w:rsid w:val="005841FB"/>
    <w:rsid w:val="005845CB"/>
    <w:rsid w:val="005848F6"/>
    <w:rsid w:val="00586965"/>
    <w:rsid w:val="00586DE7"/>
    <w:rsid w:val="005874CA"/>
    <w:rsid w:val="00587C2D"/>
    <w:rsid w:val="00590A46"/>
    <w:rsid w:val="005916A9"/>
    <w:rsid w:val="005924F4"/>
    <w:rsid w:val="00593707"/>
    <w:rsid w:val="00594437"/>
    <w:rsid w:val="00594746"/>
    <w:rsid w:val="00594A02"/>
    <w:rsid w:val="0059509A"/>
    <w:rsid w:val="00596169"/>
    <w:rsid w:val="00596881"/>
    <w:rsid w:val="00596976"/>
    <w:rsid w:val="005971BD"/>
    <w:rsid w:val="005979B8"/>
    <w:rsid w:val="005A0B35"/>
    <w:rsid w:val="005A0DF2"/>
    <w:rsid w:val="005A13A9"/>
    <w:rsid w:val="005A41B7"/>
    <w:rsid w:val="005A574F"/>
    <w:rsid w:val="005B024B"/>
    <w:rsid w:val="005B27D3"/>
    <w:rsid w:val="005B2AE9"/>
    <w:rsid w:val="005B321B"/>
    <w:rsid w:val="005B4A3A"/>
    <w:rsid w:val="005B77CE"/>
    <w:rsid w:val="005B7BF4"/>
    <w:rsid w:val="005B7E26"/>
    <w:rsid w:val="005C243C"/>
    <w:rsid w:val="005C2987"/>
    <w:rsid w:val="005C3269"/>
    <w:rsid w:val="005C4DB8"/>
    <w:rsid w:val="005C4DB9"/>
    <w:rsid w:val="005C60FB"/>
    <w:rsid w:val="005C6B9D"/>
    <w:rsid w:val="005C6F1B"/>
    <w:rsid w:val="005C7D40"/>
    <w:rsid w:val="005D084B"/>
    <w:rsid w:val="005D24FD"/>
    <w:rsid w:val="005D267B"/>
    <w:rsid w:val="005D2B1C"/>
    <w:rsid w:val="005D3C00"/>
    <w:rsid w:val="005D45F1"/>
    <w:rsid w:val="005D4B36"/>
    <w:rsid w:val="005D525D"/>
    <w:rsid w:val="005D541C"/>
    <w:rsid w:val="005D5955"/>
    <w:rsid w:val="005D5BE9"/>
    <w:rsid w:val="005D5F52"/>
    <w:rsid w:val="005D6DD4"/>
    <w:rsid w:val="005D7D0C"/>
    <w:rsid w:val="005E27D6"/>
    <w:rsid w:val="005E3078"/>
    <w:rsid w:val="005E39BF"/>
    <w:rsid w:val="005E5E6B"/>
    <w:rsid w:val="005E6F43"/>
    <w:rsid w:val="005E7E62"/>
    <w:rsid w:val="005F0B75"/>
    <w:rsid w:val="005F1AF3"/>
    <w:rsid w:val="005F1DB1"/>
    <w:rsid w:val="005F3980"/>
    <w:rsid w:val="005F3E05"/>
    <w:rsid w:val="005F3ECE"/>
    <w:rsid w:val="005F43B2"/>
    <w:rsid w:val="005F623B"/>
    <w:rsid w:val="005F6FBF"/>
    <w:rsid w:val="005F7D31"/>
    <w:rsid w:val="00600111"/>
    <w:rsid w:val="006027E3"/>
    <w:rsid w:val="006029E6"/>
    <w:rsid w:val="00602CCD"/>
    <w:rsid w:val="00604B4E"/>
    <w:rsid w:val="00605A69"/>
    <w:rsid w:val="00605D07"/>
    <w:rsid w:val="00610C2E"/>
    <w:rsid w:val="00611CF4"/>
    <w:rsid w:val="00612049"/>
    <w:rsid w:val="00613541"/>
    <w:rsid w:val="00613961"/>
    <w:rsid w:val="00613BD7"/>
    <w:rsid w:val="00613BFE"/>
    <w:rsid w:val="00613F01"/>
    <w:rsid w:val="00614E8A"/>
    <w:rsid w:val="00617D9E"/>
    <w:rsid w:val="0062050F"/>
    <w:rsid w:val="00621431"/>
    <w:rsid w:val="006249B7"/>
    <w:rsid w:val="0062559C"/>
    <w:rsid w:val="006269DB"/>
    <w:rsid w:val="00627085"/>
    <w:rsid w:val="00630A15"/>
    <w:rsid w:val="00631707"/>
    <w:rsid w:val="006346EB"/>
    <w:rsid w:val="00634BD9"/>
    <w:rsid w:val="006360DE"/>
    <w:rsid w:val="00636C40"/>
    <w:rsid w:val="0063726A"/>
    <w:rsid w:val="00637C8C"/>
    <w:rsid w:val="00637D22"/>
    <w:rsid w:val="00637F95"/>
    <w:rsid w:val="00640089"/>
    <w:rsid w:val="006402B6"/>
    <w:rsid w:val="00640BF0"/>
    <w:rsid w:val="00640E39"/>
    <w:rsid w:val="0064103B"/>
    <w:rsid w:val="00642171"/>
    <w:rsid w:val="00642E39"/>
    <w:rsid w:val="0064379E"/>
    <w:rsid w:val="00645162"/>
    <w:rsid w:val="006463D4"/>
    <w:rsid w:val="0064676D"/>
    <w:rsid w:val="006473D9"/>
    <w:rsid w:val="00647AC6"/>
    <w:rsid w:val="00647E00"/>
    <w:rsid w:val="006518C6"/>
    <w:rsid w:val="00652F99"/>
    <w:rsid w:val="00653037"/>
    <w:rsid w:val="0065332B"/>
    <w:rsid w:val="00654443"/>
    <w:rsid w:val="00654889"/>
    <w:rsid w:val="00654BC3"/>
    <w:rsid w:val="006555C8"/>
    <w:rsid w:val="006626A7"/>
    <w:rsid w:val="0066344E"/>
    <w:rsid w:val="0066541F"/>
    <w:rsid w:val="0066679D"/>
    <w:rsid w:val="0067142E"/>
    <w:rsid w:val="0067317F"/>
    <w:rsid w:val="006733AC"/>
    <w:rsid w:val="00674445"/>
    <w:rsid w:val="00676089"/>
    <w:rsid w:val="00676CE8"/>
    <w:rsid w:val="0067710D"/>
    <w:rsid w:val="006771B1"/>
    <w:rsid w:val="00680C07"/>
    <w:rsid w:val="00687660"/>
    <w:rsid w:val="00690321"/>
    <w:rsid w:val="006940F6"/>
    <w:rsid w:val="006A118C"/>
    <w:rsid w:val="006A1D5E"/>
    <w:rsid w:val="006A2124"/>
    <w:rsid w:val="006A26B3"/>
    <w:rsid w:val="006A4552"/>
    <w:rsid w:val="006A46A2"/>
    <w:rsid w:val="006A4FDC"/>
    <w:rsid w:val="006A6DF2"/>
    <w:rsid w:val="006A7E84"/>
    <w:rsid w:val="006B18F2"/>
    <w:rsid w:val="006B2324"/>
    <w:rsid w:val="006C15EE"/>
    <w:rsid w:val="006C1A44"/>
    <w:rsid w:val="006C1BD4"/>
    <w:rsid w:val="006C48AE"/>
    <w:rsid w:val="006C6695"/>
    <w:rsid w:val="006C73FA"/>
    <w:rsid w:val="006D131F"/>
    <w:rsid w:val="006D1387"/>
    <w:rsid w:val="006D644B"/>
    <w:rsid w:val="006D6CB6"/>
    <w:rsid w:val="006D7249"/>
    <w:rsid w:val="006D7398"/>
    <w:rsid w:val="006E0053"/>
    <w:rsid w:val="006E1468"/>
    <w:rsid w:val="006E1808"/>
    <w:rsid w:val="006E2006"/>
    <w:rsid w:val="006E36F5"/>
    <w:rsid w:val="006E3D78"/>
    <w:rsid w:val="006E3E62"/>
    <w:rsid w:val="006E43C8"/>
    <w:rsid w:val="006E5EFD"/>
    <w:rsid w:val="006E7139"/>
    <w:rsid w:val="006E72CC"/>
    <w:rsid w:val="006E75E8"/>
    <w:rsid w:val="006E7B85"/>
    <w:rsid w:val="006F0DD2"/>
    <w:rsid w:val="006F364B"/>
    <w:rsid w:val="006F4462"/>
    <w:rsid w:val="006F45BB"/>
    <w:rsid w:val="006F5720"/>
    <w:rsid w:val="006F5D44"/>
    <w:rsid w:val="006F656D"/>
    <w:rsid w:val="006F6E76"/>
    <w:rsid w:val="006F7530"/>
    <w:rsid w:val="0070097A"/>
    <w:rsid w:val="00701998"/>
    <w:rsid w:val="00702EDB"/>
    <w:rsid w:val="00703083"/>
    <w:rsid w:val="00703810"/>
    <w:rsid w:val="0070427A"/>
    <w:rsid w:val="00705658"/>
    <w:rsid w:val="0070781E"/>
    <w:rsid w:val="00707B98"/>
    <w:rsid w:val="0071068F"/>
    <w:rsid w:val="007111E5"/>
    <w:rsid w:val="00711D86"/>
    <w:rsid w:val="00712AFC"/>
    <w:rsid w:val="00712B3B"/>
    <w:rsid w:val="00713217"/>
    <w:rsid w:val="0071633B"/>
    <w:rsid w:val="00720494"/>
    <w:rsid w:val="007206B5"/>
    <w:rsid w:val="007216C6"/>
    <w:rsid w:val="00722135"/>
    <w:rsid w:val="00725BA2"/>
    <w:rsid w:val="00727510"/>
    <w:rsid w:val="007277B9"/>
    <w:rsid w:val="00737B0F"/>
    <w:rsid w:val="00740038"/>
    <w:rsid w:val="007404DD"/>
    <w:rsid w:val="00740789"/>
    <w:rsid w:val="007416DF"/>
    <w:rsid w:val="0074344A"/>
    <w:rsid w:val="007446A7"/>
    <w:rsid w:val="00745204"/>
    <w:rsid w:val="00746920"/>
    <w:rsid w:val="00747DF0"/>
    <w:rsid w:val="007511E6"/>
    <w:rsid w:val="00751407"/>
    <w:rsid w:val="00752F14"/>
    <w:rsid w:val="007564BB"/>
    <w:rsid w:val="00760A83"/>
    <w:rsid w:val="00761818"/>
    <w:rsid w:val="00763C83"/>
    <w:rsid w:val="00764766"/>
    <w:rsid w:val="007664C6"/>
    <w:rsid w:val="00767689"/>
    <w:rsid w:val="007731A4"/>
    <w:rsid w:val="00773E11"/>
    <w:rsid w:val="00774A17"/>
    <w:rsid w:val="00775161"/>
    <w:rsid w:val="0077561B"/>
    <w:rsid w:val="00775992"/>
    <w:rsid w:val="00776132"/>
    <w:rsid w:val="00776692"/>
    <w:rsid w:val="007769BD"/>
    <w:rsid w:val="00776FBB"/>
    <w:rsid w:val="00783312"/>
    <w:rsid w:val="00784178"/>
    <w:rsid w:val="00784867"/>
    <w:rsid w:val="00787309"/>
    <w:rsid w:val="0078730C"/>
    <w:rsid w:val="00790790"/>
    <w:rsid w:val="007920A6"/>
    <w:rsid w:val="00792AF8"/>
    <w:rsid w:val="00792D57"/>
    <w:rsid w:val="007932C6"/>
    <w:rsid w:val="0079428D"/>
    <w:rsid w:val="007956CA"/>
    <w:rsid w:val="00795B60"/>
    <w:rsid w:val="00796F22"/>
    <w:rsid w:val="00797548"/>
    <w:rsid w:val="00797662"/>
    <w:rsid w:val="007A3583"/>
    <w:rsid w:val="007A376A"/>
    <w:rsid w:val="007A4104"/>
    <w:rsid w:val="007A5B43"/>
    <w:rsid w:val="007A7A4F"/>
    <w:rsid w:val="007B1D50"/>
    <w:rsid w:val="007B2026"/>
    <w:rsid w:val="007C140B"/>
    <w:rsid w:val="007C3DC3"/>
    <w:rsid w:val="007C4C4E"/>
    <w:rsid w:val="007C5565"/>
    <w:rsid w:val="007C6CBC"/>
    <w:rsid w:val="007D24F5"/>
    <w:rsid w:val="007D3356"/>
    <w:rsid w:val="007D3D9C"/>
    <w:rsid w:val="007D4C79"/>
    <w:rsid w:val="007D5A9A"/>
    <w:rsid w:val="007D6602"/>
    <w:rsid w:val="007E0121"/>
    <w:rsid w:val="007E069B"/>
    <w:rsid w:val="007E14E2"/>
    <w:rsid w:val="007E226B"/>
    <w:rsid w:val="007E2858"/>
    <w:rsid w:val="007E4E83"/>
    <w:rsid w:val="007E54C5"/>
    <w:rsid w:val="007F070E"/>
    <w:rsid w:val="007F23ED"/>
    <w:rsid w:val="007F2624"/>
    <w:rsid w:val="007F27B4"/>
    <w:rsid w:val="007F2C1E"/>
    <w:rsid w:val="007F414B"/>
    <w:rsid w:val="007F4CF6"/>
    <w:rsid w:val="007F544B"/>
    <w:rsid w:val="00800F43"/>
    <w:rsid w:val="008012D6"/>
    <w:rsid w:val="0080203E"/>
    <w:rsid w:val="008023FF"/>
    <w:rsid w:val="00803320"/>
    <w:rsid w:val="00804046"/>
    <w:rsid w:val="008041D5"/>
    <w:rsid w:val="008076C9"/>
    <w:rsid w:val="00807C9B"/>
    <w:rsid w:val="00811269"/>
    <w:rsid w:val="008114F5"/>
    <w:rsid w:val="008127B0"/>
    <w:rsid w:val="00813DE2"/>
    <w:rsid w:val="00815E31"/>
    <w:rsid w:val="00817351"/>
    <w:rsid w:val="00821F77"/>
    <w:rsid w:val="008220D4"/>
    <w:rsid w:val="0082322E"/>
    <w:rsid w:val="0082491F"/>
    <w:rsid w:val="00827095"/>
    <w:rsid w:val="00827D6A"/>
    <w:rsid w:val="008320A0"/>
    <w:rsid w:val="008332F1"/>
    <w:rsid w:val="00835A58"/>
    <w:rsid w:val="0083608C"/>
    <w:rsid w:val="0083682E"/>
    <w:rsid w:val="008371B4"/>
    <w:rsid w:val="008375C1"/>
    <w:rsid w:val="008379D2"/>
    <w:rsid w:val="00837FEB"/>
    <w:rsid w:val="0084270A"/>
    <w:rsid w:val="008427C5"/>
    <w:rsid w:val="008431D1"/>
    <w:rsid w:val="00845717"/>
    <w:rsid w:val="0084577F"/>
    <w:rsid w:val="00847978"/>
    <w:rsid w:val="00850098"/>
    <w:rsid w:val="00850B2D"/>
    <w:rsid w:val="00851B79"/>
    <w:rsid w:val="008546B5"/>
    <w:rsid w:val="00854876"/>
    <w:rsid w:val="00855C39"/>
    <w:rsid w:val="00856F2B"/>
    <w:rsid w:val="008573BD"/>
    <w:rsid w:val="00857AC7"/>
    <w:rsid w:val="00857F63"/>
    <w:rsid w:val="0086078F"/>
    <w:rsid w:val="0086090A"/>
    <w:rsid w:val="00861515"/>
    <w:rsid w:val="00862261"/>
    <w:rsid w:val="00862448"/>
    <w:rsid w:val="00862C7E"/>
    <w:rsid w:val="0086562A"/>
    <w:rsid w:val="00865C6E"/>
    <w:rsid w:val="00865CE7"/>
    <w:rsid w:val="00871737"/>
    <w:rsid w:val="00871F53"/>
    <w:rsid w:val="0087346D"/>
    <w:rsid w:val="0087388C"/>
    <w:rsid w:val="00873E1A"/>
    <w:rsid w:val="008759FD"/>
    <w:rsid w:val="008768CB"/>
    <w:rsid w:val="00876AAB"/>
    <w:rsid w:val="0087730B"/>
    <w:rsid w:val="008778C7"/>
    <w:rsid w:val="00877E5C"/>
    <w:rsid w:val="0088016D"/>
    <w:rsid w:val="00880249"/>
    <w:rsid w:val="008820BE"/>
    <w:rsid w:val="0088222E"/>
    <w:rsid w:val="00884C28"/>
    <w:rsid w:val="00884E57"/>
    <w:rsid w:val="00885103"/>
    <w:rsid w:val="00887D47"/>
    <w:rsid w:val="008912BE"/>
    <w:rsid w:val="008931B7"/>
    <w:rsid w:val="00894A09"/>
    <w:rsid w:val="00894D86"/>
    <w:rsid w:val="008955FE"/>
    <w:rsid w:val="00896149"/>
    <w:rsid w:val="008968BD"/>
    <w:rsid w:val="00897D2C"/>
    <w:rsid w:val="008A01DA"/>
    <w:rsid w:val="008A0294"/>
    <w:rsid w:val="008A0571"/>
    <w:rsid w:val="008A3FF0"/>
    <w:rsid w:val="008A5975"/>
    <w:rsid w:val="008A6411"/>
    <w:rsid w:val="008A67F3"/>
    <w:rsid w:val="008B0441"/>
    <w:rsid w:val="008B344B"/>
    <w:rsid w:val="008B3A43"/>
    <w:rsid w:val="008B505A"/>
    <w:rsid w:val="008B50AE"/>
    <w:rsid w:val="008B5BF5"/>
    <w:rsid w:val="008B6355"/>
    <w:rsid w:val="008B6933"/>
    <w:rsid w:val="008B7074"/>
    <w:rsid w:val="008B7B09"/>
    <w:rsid w:val="008C0A12"/>
    <w:rsid w:val="008C0D32"/>
    <w:rsid w:val="008C12FB"/>
    <w:rsid w:val="008C317E"/>
    <w:rsid w:val="008D0071"/>
    <w:rsid w:val="008D00F7"/>
    <w:rsid w:val="008D089B"/>
    <w:rsid w:val="008D1237"/>
    <w:rsid w:val="008D291D"/>
    <w:rsid w:val="008D2AF2"/>
    <w:rsid w:val="008D36C1"/>
    <w:rsid w:val="008D45B9"/>
    <w:rsid w:val="008D4E2A"/>
    <w:rsid w:val="008D562E"/>
    <w:rsid w:val="008D66DE"/>
    <w:rsid w:val="008D6E3B"/>
    <w:rsid w:val="008D73E4"/>
    <w:rsid w:val="008D757A"/>
    <w:rsid w:val="008D76DD"/>
    <w:rsid w:val="008E0140"/>
    <w:rsid w:val="008E0F34"/>
    <w:rsid w:val="008E2978"/>
    <w:rsid w:val="008F1152"/>
    <w:rsid w:val="008F1663"/>
    <w:rsid w:val="008F1750"/>
    <w:rsid w:val="008F2C33"/>
    <w:rsid w:val="008F3B37"/>
    <w:rsid w:val="008F5895"/>
    <w:rsid w:val="008F711B"/>
    <w:rsid w:val="009020CE"/>
    <w:rsid w:val="009027B6"/>
    <w:rsid w:val="00902AD3"/>
    <w:rsid w:val="0090548A"/>
    <w:rsid w:val="009067D1"/>
    <w:rsid w:val="0090761F"/>
    <w:rsid w:val="00907795"/>
    <w:rsid w:val="00907A29"/>
    <w:rsid w:val="009108E2"/>
    <w:rsid w:val="009110C2"/>
    <w:rsid w:val="00911CF3"/>
    <w:rsid w:val="00912CE3"/>
    <w:rsid w:val="009131E8"/>
    <w:rsid w:val="009132A1"/>
    <w:rsid w:val="00913EAF"/>
    <w:rsid w:val="00914EBE"/>
    <w:rsid w:val="0092092D"/>
    <w:rsid w:val="0092097A"/>
    <w:rsid w:val="009220F0"/>
    <w:rsid w:val="00922E6F"/>
    <w:rsid w:val="009238BA"/>
    <w:rsid w:val="009255A5"/>
    <w:rsid w:val="009271D7"/>
    <w:rsid w:val="00930F07"/>
    <w:rsid w:val="009312F8"/>
    <w:rsid w:val="00933BA1"/>
    <w:rsid w:val="00933CBB"/>
    <w:rsid w:val="00934DCC"/>
    <w:rsid w:val="00940974"/>
    <w:rsid w:val="00940F2C"/>
    <w:rsid w:val="009411CF"/>
    <w:rsid w:val="009421E0"/>
    <w:rsid w:val="00945534"/>
    <w:rsid w:val="00946A2D"/>
    <w:rsid w:val="00951328"/>
    <w:rsid w:val="00952044"/>
    <w:rsid w:val="00952D4E"/>
    <w:rsid w:val="00953C55"/>
    <w:rsid w:val="00955DB7"/>
    <w:rsid w:val="009567A3"/>
    <w:rsid w:val="0095770E"/>
    <w:rsid w:val="00960B8E"/>
    <w:rsid w:val="0096126C"/>
    <w:rsid w:val="009617F1"/>
    <w:rsid w:val="009618F4"/>
    <w:rsid w:val="00961D98"/>
    <w:rsid w:val="0096267C"/>
    <w:rsid w:val="00963621"/>
    <w:rsid w:val="00965D8D"/>
    <w:rsid w:val="00966376"/>
    <w:rsid w:val="009674FF"/>
    <w:rsid w:val="00967CD9"/>
    <w:rsid w:val="0097090C"/>
    <w:rsid w:val="0097122C"/>
    <w:rsid w:val="00971734"/>
    <w:rsid w:val="00972F7C"/>
    <w:rsid w:val="00973B0F"/>
    <w:rsid w:val="00973FE4"/>
    <w:rsid w:val="00974170"/>
    <w:rsid w:val="00975622"/>
    <w:rsid w:val="009769AA"/>
    <w:rsid w:val="0097751F"/>
    <w:rsid w:val="00977E3B"/>
    <w:rsid w:val="00980479"/>
    <w:rsid w:val="00981188"/>
    <w:rsid w:val="00982685"/>
    <w:rsid w:val="00982B2D"/>
    <w:rsid w:val="00982E41"/>
    <w:rsid w:val="009838D3"/>
    <w:rsid w:val="00984F5B"/>
    <w:rsid w:val="00985662"/>
    <w:rsid w:val="009903EA"/>
    <w:rsid w:val="00990E22"/>
    <w:rsid w:val="00991656"/>
    <w:rsid w:val="00991B94"/>
    <w:rsid w:val="00992165"/>
    <w:rsid w:val="00992C59"/>
    <w:rsid w:val="00995184"/>
    <w:rsid w:val="00995A83"/>
    <w:rsid w:val="00996FBB"/>
    <w:rsid w:val="0099724E"/>
    <w:rsid w:val="0099774A"/>
    <w:rsid w:val="009A158A"/>
    <w:rsid w:val="009A1DA3"/>
    <w:rsid w:val="009A1DD4"/>
    <w:rsid w:val="009A5C88"/>
    <w:rsid w:val="009A6034"/>
    <w:rsid w:val="009A7AD5"/>
    <w:rsid w:val="009B1D2C"/>
    <w:rsid w:val="009B2FB4"/>
    <w:rsid w:val="009B729C"/>
    <w:rsid w:val="009C082B"/>
    <w:rsid w:val="009C167F"/>
    <w:rsid w:val="009C1E01"/>
    <w:rsid w:val="009C29AB"/>
    <w:rsid w:val="009C3586"/>
    <w:rsid w:val="009C4F88"/>
    <w:rsid w:val="009C7565"/>
    <w:rsid w:val="009D0263"/>
    <w:rsid w:val="009D0D27"/>
    <w:rsid w:val="009D2359"/>
    <w:rsid w:val="009D23AB"/>
    <w:rsid w:val="009D265F"/>
    <w:rsid w:val="009D3B60"/>
    <w:rsid w:val="009D51C7"/>
    <w:rsid w:val="009D5F03"/>
    <w:rsid w:val="009D6035"/>
    <w:rsid w:val="009E11C1"/>
    <w:rsid w:val="009E19C2"/>
    <w:rsid w:val="009E3065"/>
    <w:rsid w:val="009E35E9"/>
    <w:rsid w:val="009E3BD3"/>
    <w:rsid w:val="009E4169"/>
    <w:rsid w:val="009E4AFF"/>
    <w:rsid w:val="009E4D8A"/>
    <w:rsid w:val="009E5438"/>
    <w:rsid w:val="009E6FC8"/>
    <w:rsid w:val="009F06B7"/>
    <w:rsid w:val="009F0925"/>
    <w:rsid w:val="009F0AE5"/>
    <w:rsid w:val="009F1415"/>
    <w:rsid w:val="009F161B"/>
    <w:rsid w:val="009F2EA6"/>
    <w:rsid w:val="009F35F8"/>
    <w:rsid w:val="009F3CE2"/>
    <w:rsid w:val="009F51B7"/>
    <w:rsid w:val="009F6B58"/>
    <w:rsid w:val="009F76D4"/>
    <w:rsid w:val="00A00F2B"/>
    <w:rsid w:val="00A036BC"/>
    <w:rsid w:val="00A05430"/>
    <w:rsid w:val="00A05C4F"/>
    <w:rsid w:val="00A06549"/>
    <w:rsid w:val="00A07600"/>
    <w:rsid w:val="00A07FC2"/>
    <w:rsid w:val="00A103A4"/>
    <w:rsid w:val="00A10DB3"/>
    <w:rsid w:val="00A11BFF"/>
    <w:rsid w:val="00A11E2F"/>
    <w:rsid w:val="00A165D6"/>
    <w:rsid w:val="00A16CB9"/>
    <w:rsid w:val="00A22CA7"/>
    <w:rsid w:val="00A232F6"/>
    <w:rsid w:val="00A24037"/>
    <w:rsid w:val="00A24CE9"/>
    <w:rsid w:val="00A252B3"/>
    <w:rsid w:val="00A263D6"/>
    <w:rsid w:val="00A273E8"/>
    <w:rsid w:val="00A277EC"/>
    <w:rsid w:val="00A27954"/>
    <w:rsid w:val="00A32E12"/>
    <w:rsid w:val="00A33A09"/>
    <w:rsid w:val="00A344B2"/>
    <w:rsid w:val="00A3495F"/>
    <w:rsid w:val="00A34F9F"/>
    <w:rsid w:val="00A35AB5"/>
    <w:rsid w:val="00A3696F"/>
    <w:rsid w:val="00A376C4"/>
    <w:rsid w:val="00A37A73"/>
    <w:rsid w:val="00A40972"/>
    <w:rsid w:val="00A40D06"/>
    <w:rsid w:val="00A40E91"/>
    <w:rsid w:val="00A414FC"/>
    <w:rsid w:val="00A41AE4"/>
    <w:rsid w:val="00A427A7"/>
    <w:rsid w:val="00A42E6D"/>
    <w:rsid w:val="00A43A4D"/>
    <w:rsid w:val="00A46982"/>
    <w:rsid w:val="00A47384"/>
    <w:rsid w:val="00A50288"/>
    <w:rsid w:val="00A505D3"/>
    <w:rsid w:val="00A50BD5"/>
    <w:rsid w:val="00A53657"/>
    <w:rsid w:val="00A570DF"/>
    <w:rsid w:val="00A57289"/>
    <w:rsid w:val="00A572DE"/>
    <w:rsid w:val="00A57471"/>
    <w:rsid w:val="00A60DFA"/>
    <w:rsid w:val="00A61DFD"/>
    <w:rsid w:val="00A61FC2"/>
    <w:rsid w:val="00A62987"/>
    <w:rsid w:val="00A62BFF"/>
    <w:rsid w:val="00A62E23"/>
    <w:rsid w:val="00A6378D"/>
    <w:rsid w:val="00A6429F"/>
    <w:rsid w:val="00A661E0"/>
    <w:rsid w:val="00A666EB"/>
    <w:rsid w:val="00A677BF"/>
    <w:rsid w:val="00A67BC4"/>
    <w:rsid w:val="00A70077"/>
    <w:rsid w:val="00A744D5"/>
    <w:rsid w:val="00A75A18"/>
    <w:rsid w:val="00A75AD1"/>
    <w:rsid w:val="00A7691F"/>
    <w:rsid w:val="00A76A3C"/>
    <w:rsid w:val="00A77639"/>
    <w:rsid w:val="00A86CB7"/>
    <w:rsid w:val="00A86DC5"/>
    <w:rsid w:val="00A87284"/>
    <w:rsid w:val="00A9036F"/>
    <w:rsid w:val="00A92466"/>
    <w:rsid w:val="00A92D22"/>
    <w:rsid w:val="00A93381"/>
    <w:rsid w:val="00A93466"/>
    <w:rsid w:val="00A9736C"/>
    <w:rsid w:val="00AA3492"/>
    <w:rsid w:val="00AA55ED"/>
    <w:rsid w:val="00AA56D7"/>
    <w:rsid w:val="00AA5A07"/>
    <w:rsid w:val="00AA5D34"/>
    <w:rsid w:val="00AA5FF6"/>
    <w:rsid w:val="00AA6858"/>
    <w:rsid w:val="00AA70EB"/>
    <w:rsid w:val="00AB0C4A"/>
    <w:rsid w:val="00AB3876"/>
    <w:rsid w:val="00AB3C3C"/>
    <w:rsid w:val="00AB4BA2"/>
    <w:rsid w:val="00AB5CD5"/>
    <w:rsid w:val="00AB611A"/>
    <w:rsid w:val="00AC1453"/>
    <w:rsid w:val="00AC3336"/>
    <w:rsid w:val="00AD0679"/>
    <w:rsid w:val="00AD0E43"/>
    <w:rsid w:val="00AD168F"/>
    <w:rsid w:val="00AD2AB5"/>
    <w:rsid w:val="00AD3D99"/>
    <w:rsid w:val="00AD55E4"/>
    <w:rsid w:val="00AE064B"/>
    <w:rsid w:val="00AE0B3F"/>
    <w:rsid w:val="00AE1316"/>
    <w:rsid w:val="00AE18E9"/>
    <w:rsid w:val="00AE2E14"/>
    <w:rsid w:val="00AE3318"/>
    <w:rsid w:val="00AE493A"/>
    <w:rsid w:val="00AE49AA"/>
    <w:rsid w:val="00AE4DE2"/>
    <w:rsid w:val="00AE55D4"/>
    <w:rsid w:val="00AE5B28"/>
    <w:rsid w:val="00AE5C04"/>
    <w:rsid w:val="00AF0E67"/>
    <w:rsid w:val="00AF152F"/>
    <w:rsid w:val="00AF1F81"/>
    <w:rsid w:val="00AF32F7"/>
    <w:rsid w:val="00AF6857"/>
    <w:rsid w:val="00AF7ED1"/>
    <w:rsid w:val="00B00397"/>
    <w:rsid w:val="00B00E28"/>
    <w:rsid w:val="00B01849"/>
    <w:rsid w:val="00B01EDA"/>
    <w:rsid w:val="00B0299B"/>
    <w:rsid w:val="00B029AD"/>
    <w:rsid w:val="00B02EA8"/>
    <w:rsid w:val="00B05021"/>
    <w:rsid w:val="00B06986"/>
    <w:rsid w:val="00B06990"/>
    <w:rsid w:val="00B122C8"/>
    <w:rsid w:val="00B138CE"/>
    <w:rsid w:val="00B14D98"/>
    <w:rsid w:val="00B155AF"/>
    <w:rsid w:val="00B1590C"/>
    <w:rsid w:val="00B16837"/>
    <w:rsid w:val="00B17A5F"/>
    <w:rsid w:val="00B21D5D"/>
    <w:rsid w:val="00B22C16"/>
    <w:rsid w:val="00B22D8E"/>
    <w:rsid w:val="00B2603D"/>
    <w:rsid w:val="00B2646B"/>
    <w:rsid w:val="00B26B8B"/>
    <w:rsid w:val="00B2778B"/>
    <w:rsid w:val="00B27801"/>
    <w:rsid w:val="00B331E1"/>
    <w:rsid w:val="00B34403"/>
    <w:rsid w:val="00B35541"/>
    <w:rsid w:val="00B355A4"/>
    <w:rsid w:val="00B36DF2"/>
    <w:rsid w:val="00B373F1"/>
    <w:rsid w:val="00B37633"/>
    <w:rsid w:val="00B414C7"/>
    <w:rsid w:val="00B42168"/>
    <w:rsid w:val="00B47BA2"/>
    <w:rsid w:val="00B50D40"/>
    <w:rsid w:val="00B51285"/>
    <w:rsid w:val="00B53AE5"/>
    <w:rsid w:val="00B542FE"/>
    <w:rsid w:val="00B54E3C"/>
    <w:rsid w:val="00B56FB6"/>
    <w:rsid w:val="00B57601"/>
    <w:rsid w:val="00B5765D"/>
    <w:rsid w:val="00B60D05"/>
    <w:rsid w:val="00B61592"/>
    <w:rsid w:val="00B634DE"/>
    <w:rsid w:val="00B63689"/>
    <w:rsid w:val="00B63DE3"/>
    <w:rsid w:val="00B6474C"/>
    <w:rsid w:val="00B65B76"/>
    <w:rsid w:val="00B65EC3"/>
    <w:rsid w:val="00B66103"/>
    <w:rsid w:val="00B66E6F"/>
    <w:rsid w:val="00B67304"/>
    <w:rsid w:val="00B7278C"/>
    <w:rsid w:val="00B728F2"/>
    <w:rsid w:val="00B72D37"/>
    <w:rsid w:val="00B7435C"/>
    <w:rsid w:val="00B747EA"/>
    <w:rsid w:val="00B749AE"/>
    <w:rsid w:val="00B74CF6"/>
    <w:rsid w:val="00B80D08"/>
    <w:rsid w:val="00B815A7"/>
    <w:rsid w:val="00B832EB"/>
    <w:rsid w:val="00B83E7C"/>
    <w:rsid w:val="00B83F44"/>
    <w:rsid w:val="00B85AA5"/>
    <w:rsid w:val="00B86322"/>
    <w:rsid w:val="00B86706"/>
    <w:rsid w:val="00B9081D"/>
    <w:rsid w:val="00B910C6"/>
    <w:rsid w:val="00B911A1"/>
    <w:rsid w:val="00B93F2D"/>
    <w:rsid w:val="00B94419"/>
    <w:rsid w:val="00B949D9"/>
    <w:rsid w:val="00B94D5E"/>
    <w:rsid w:val="00B95203"/>
    <w:rsid w:val="00B95D5F"/>
    <w:rsid w:val="00B968DC"/>
    <w:rsid w:val="00B96CD2"/>
    <w:rsid w:val="00BA0CD9"/>
    <w:rsid w:val="00BA2D99"/>
    <w:rsid w:val="00BA4059"/>
    <w:rsid w:val="00BA4661"/>
    <w:rsid w:val="00BA48A0"/>
    <w:rsid w:val="00BA5A11"/>
    <w:rsid w:val="00BA6B5D"/>
    <w:rsid w:val="00BA799E"/>
    <w:rsid w:val="00BB27D0"/>
    <w:rsid w:val="00BB377B"/>
    <w:rsid w:val="00BB3FE1"/>
    <w:rsid w:val="00BB5E9C"/>
    <w:rsid w:val="00BB7789"/>
    <w:rsid w:val="00BC020E"/>
    <w:rsid w:val="00BC1105"/>
    <w:rsid w:val="00BC468E"/>
    <w:rsid w:val="00BC59C2"/>
    <w:rsid w:val="00BD02CA"/>
    <w:rsid w:val="00BD09AA"/>
    <w:rsid w:val="00BD69F5"/>
    <w:rsid w:val="00BE1101"/>
    <w:rsid w:val="00BE710F"/>
    <w:rsid w:val="00BE7BCC"/>
    <w:rsid w:val="00BF0B4B"/>
    <w:rsid w:val="00BF179C"/>
    <w:rsid w:val="00BF4455"/>
    <w:rsid w:val="00BF44D3"/>
    <w:rsid w:val="00BF4C26"/>
    <w:rsid w:val="00BF4D15"/>
    <w:rsid w:val="00BF57BE"/>
    <w:rsid w:val="00BF723C"/>
    <w:rsid w:val="00C001DA"/>
    <w:rsid w:val="00C01BD3"/>
    <w:rsid w:val="00C02C48"/>
    <w:rsid w:val="00C02CD9"/>
    <w:rsid w:val="00C030A6"/>
    <w:rsid w:val="00C05987"/>
    <w:rsid w:val="00C05AA7"/>
    <w:rsid w:val="00C068DC"/>
    <w:rsid w:val="00C11DEE"/>
    <w:rsid w:val="00C1251E"/>
    <w:rsid w:val="00C13A62"/>
    <w:rsid w:val="00C15798"/>
    <w:rsid w:val="00C16A70"/>
    <w:rsid w:val="00C20AE1"/>
    <w:rsid w:val="00C251B4"/>
    <w:rsid w:val="00C25AFB"/>
    <w:rsid w:val="00C26446"/>
    <w:rsid w:val="00C273EE"/>
    <w:rsid w:val="00C31CBF"/>
    <w:rsid w:val="00C326E7"/>
    <w:rsid w:val="00C32889"/>
    <w:rsid w:val="00C33490"/>
    <w:rsid w:val="00C33756"/>
    <w:rsid w:val="00C33B85"/>
    <w:rsid w:val="00C346E2"/>
    <w:rsid w:val="00C3589D"/>
    <w:rsid w:val="00C40ED8"/>
    <w:rsid w:val="00C42CCC"/>
    <w:rsid w:val="00C42F8C"/>
    <w:rsid w:val="00C4414E"/>
    <w:rsid w:val="00C4434E"/>
    <w:rsid w:val="00C447AE"/>
    <w:rsid w:val="00C449A5"/>
    <w:rsid w:val="00C4508B"/>
    <w:rsid w:val="00C45172"/>
    <w:rsid w:val="00C4532D"/>
    <w:rsid w:val="00C45CA3"/>
    <w:rsid w:val="00C507E0"/>
    <w:rsid w:val="00C50FB8"/>
    <w:rsid w:val="00C51A81"/>
    <w:rsid w:val="00C559E8"/>
    <w:rsid w:val="00C56E99"/>
    <w:rsid w:val="00C57A32"/>
    <w:rsid w:val="00C57A91"/>
    <w:rsid w:val="00C57CF0"/>
    <w:rsid w:val="00C61A34"/>
    <w:rsid w:val="00C62721"/>
    <w:rsid w:val="00C669FA"/>
    <w:rsid w:val="00C6728F"/>
    <w:rsid w:val="00C70061"/>
    <w:rsid w:val="00C71ECD"/>
    <w:rsid w:val="00C7290A"/>
    <w:rsid w:val="00C72B0F"/>
    <w:rsid w:val="00C75317"/>
    <w:rsid w:val="00C756EE"/>
    <w:rsid w:val="00C84904"/>
    <w:rsid w:val="00C85824"/>
    <w:rsid w:val="00C87D38"/>
    <w:rsid w:val="00C90ABC"/>
    <w:rsid w:val="00C90BA5"/>
    <w:rsid w:val="00C9342C"/>
    <w:rsid w:val="00C937DE"/>
    <w:rsid w:val="00C9499B"/>
    <w:rsid w:val="00C95500"/>
    <w:rsid w:val="00C95AC2"/>
    <w:rsid w:val="00CA05FD"/>
    <w:rsid w:val="00CA1E27"/>
    <w:rsid w:val="00CA20A7"/>
    <w:rsid w:val="00CA2478"/>
    <w:rsid w:val="00CA477C"/>
    <w:rsid w:val="00CA59D9"/>
    <w:rsid w:val="00CA68BC"/>
    <w:rsid w:val="00CA790E"/>
    <w:rsid w:val="00CB0D97"/>
    <w:rsid w:val="00CB0F1A"/>
    <w:rsid w:val="00CB1A5F"/>
    <w:rsid w:val="00CB1B68"/>
    <w:rsid w:val="00CB1DDA"/>
    <w:rsid w:val="00CB2655"/>
    <w:rsid w:val="00CB327F"/>
    <w:rsid w:val="00CB34C9"/>
    <w:rsid w:val="00CB4B4B"/>
    <w:rsid w:val="00CB64B5"/>
    <w:rsid w:val="00CB7683"/>
    <w:rsid w:val="00CC0204"/>
    <w:rsid w:val="00CC07B7"/>
    <w:rsid w:val="00CC173D"/>
    <w:rsid w:val="00CC7CC4"/>
    <w:rsid w:val="00CD02DF"/>
    <w:rsid w:val="00CD774B"/>
    <w:rsid w:val="00CD7A61"/>
    <w:rsid w:val="00CE1EFC"/>
    <w:rsid w:val="00CE2549"/>
    <w:rsid w:val="00CE2D8B"/>
    <w:rsid w:val="00CE5EF7"/>
    <w:rsid w:val="00CE6B1E"/>
    <w:rsid w:val="00CE6E9C"/>
    <w:rsid w:val="00CE74A5"/>
    <w:rsid w:val="00CF0329"/>
    <w:rsid w:val="00CF0D99"/>
    <w:rsid w:val="00CF1F12"/>
    <w:rsid w:val="00CF25AF"/>
    <w:rsid w:val="00CF2775"/>
    <w:rsid w:val="00CF35AD"/>
    <w:rsid w:val="00CF6C54"/>
    <w:rsid w:val="00D01BA0"/>
    <w:rsid w:val="00D02D00"/>
    <w:rsid w:val="00D03635"/>
    <w:rsid w:val="00D042D4"/>
    <w:rsid w:val="00D0709D"/>
    <w:rsid w:val="00D0740E"/>
    <w:rsid w:val="00D07C69"/>
    <w:rsid w:val="00D13756"/>
    <w:rsid w:val="00D1570B"/>
    <w:rsid w:val="00D1593D"/>
    <w:rsid w:val="00D16C5B"/>
    <w:rsid w:val="00D21E5D"/>
    <w:rsid w:val="00D2280B"/>
    <w:rsid w:val="00D2525D"/>
    <w:rsid w:val="00D26777"/>
    <w:rsid w:val="00D33BB7"/>
    <w:rsid w:val="00D35019"/>
    <w:rsid w:val="00D40522"/>
    <w:rsid w:val="00D40B19"/>
    <w:rsid w:val="00D40CDA"/>
    <w:rsid w:val="00D4309A"/>
    <w:rsid w:val="00D43ACE"/>
    <w:rsid w:val="00D44E1B"/>
    <w:rsid w:val="00D45F09"/>
    <w:rsid w:val="00D47F93"/>
    <w:rsid w:val="00D505A4"/>
    <w:rsid w:val="00D51723"/>
    <w:rsid w:val="00D51F5D"/>
    <w:rsid w:val="00D52C3E"/>
    <w:rsid w:val="00D53060"/>
    <w:rsid w:val="00D5591C"/>
    <w:rsid w:val="00D5660F"/>
    <w:rsid w:val="00D60C86"/>
    <w:rsid w:val="00D63FA0"/>
    <w:rsid w:val="00D645F0"/>
    <w:rsid w:val="00D65646"/>
    <w:rsid w:val="00D67C15"/>
    <w:rsid w:val="00D704A1"/>
    <w:rsid w:val="00D71643"/>
    <w:rsid w:val="00D75A53"/>
    <w:rsid w:val="00D75CFC"/>
    <w:rsid w:val="00D75F86"/>
    <w:rsid w:val="00D80F5E"/>
    <w:rsid w:val="00D818CA"/>
    <w:rsid w:val="00D83B04"/>
    <w:rsid w:val="00D83B9B"/>
    <w:rsid w:val="00D84D60"/>
    <w:rsid w:val="00D8562C"/>
    <w:rsid w:val="00D869AF"/>
    <w:rsid w:val="00D87197"/>
    <w:rsid w:val="00D87F13"/>
    <w:rsid w:val="00D90887"/>
    <w:rsid w:val="00D90EDD"/>
    <w:rsid w:val="00D938D1"/>
    <w:rsid w:val="00D93ADC"/>
    <w:rsid w:val="00D93DBC"/>
    <w:rsid w:val="00D96CE3"/>
    <w:rsid w:val="00D97BF6"/>
    <w:rsid w:val="00DA0A63"/>
    <w:rsid w:val="00DA0C12"/>
    <w:rsid w:val="00DA504F"/>
    <w:rsid w:val="00DB0B8A"/>
    <w:rsid w:val="00DB0E62"/>
    <w:rsid w:val="00DB2A75"/>
    <w:rsid w:val="00DB41E3"/>
    <w:rsid w:val="00DB52F3"/>
    <w:rsid w:val="00DC14BA"/>
    <w:rsid w:val="00DC1859"/>
    <w:rsid w:val="00DC1BA2"/>
    <w:rsid w:val="00DC42C5"/>
    <w:rsid w:val="00DC714D"/>
    <w:rsid w:val="00DC74D6"/>
    <w:rsid w:val="00DC7D95"/>
    <w:rsid w:val="00DD055B"/>
    <w:rsid w:val="00DD0C5F"/>
    <w:rsid w:val="00DD2DDB"/>
    <w:rsid w:val="00DD329B"/>
    <w:rsid w:val="00DD6B31"/>
    <w:rsid w:val="00DE0696"/>
    <w:rsid w:val="00DE0A9C"/>
    <w:rsid w:val="00DE143B"/>
    <w:rsid w:val="00DE45B2"/>
    <w:rsid w:val="00DE540F"/>
    <w:rsid w:val="00DE6280"/>
    <w:rsid w:val="00DE6A6B"/>
    <w:rsid w:val="00DF07B6"/>
    <w:rsid w:val="00DF0BD5"/>
    <w:rsid w:val="00DF149E"/>
    <w:rsid w:val="00DF2229"/>
    <w:rsid w:val="00DF2443"/>
    <w:rsid w:val="00DF34E5"/>
    <w:rsid w:val="00DF62A0"/>
    <w:rsid w:val="00DF78A4"/>
    <w:rsid w:val="00DF7B56"/>
    <w:rsid w:val="00E02B0F"/>
    <w:rsid w:val="00E079BA"/>
    <w:rsid w:val="00E104DE"/>
    <w:rsid w:val="00E10679"/>
    <w:rsid w:val="00E11C68"/>
    <w:rsid w:val="00E12220"/>
    <w:rsid w:val="00E13110"/>
    <w:rsid w:val="00E1328B"/>
    <w:rsid w:val="00E13C57"/>
    <w:rsid w:val="00E15059"/>
    <w:rsid w:val="00E20761"/>
    <w:rsid w:val="00E21003"/>
    <w:rsid w:val="00E27E90"/>
    <w:rsid w:val="00E30104"/>
    <w:rsid w:val="00E31E7F"/>
    <w:rsid w:val="00E324B6"/>
    <w:rsid w:val="00E35373"/>
    <w:rsid w:val="00E36A90"/>
    <w:rsid w:val="00E37DA4"/>
    <w:rsid w:val="00E41390"/>
    <w:rsid w:val="00E41E73"/>
    <w:rsid w:val="00E44DEE"/>
    <w:rsid w:val="00E455F1"/>
    <w:rsid w:val="00E46951"/>
    <w:rsid w:val="00E507A8"/>
    <w:rsid w:val="00E54362"/>
    <w:rsid w:val="00E548E0"/>
    <w:rsid w:val="00E556F7"/>
    <w:rsid w:val="00E5683F"/>
    <w:rsid w:val="00E607A7"/>
    <w:rsid w:val="00E628AC"/>
    <w:rsid w:val="00E62C01"/>
    <w:rsid w:val="00E6352B"/>
    <w:rsid w:val="00E647D6"/>
    <w:rsid w:val="00E70697"/>
    <w:rsid w:val="00E70A04"/>
    <w:rsid w:val="00E72820"/>
    <w:rsid w:val="00E72E25"/>
    <w:rsid w:val="00E73EE5"/>
    <w:rsid w:val="00E7485C"/>
    <w:rsid w:val="00E75104"/>
    <w:rsid w:val="00E7526C"/>
    <w:rsid w:val="00E757C5"/>
    <w:rsid w:val="00E77F84"/>
    <w:rsid w:val="00E80429"/>
    <w:rsid w:val="00E80B48"/>
    <w:rsid w:val="00E8247D"/>
    <w:rsid w:val="00E82A5D"/>
    <w:rsid w:val="00E82C2B"/>
    <w:rsid w:val="00E839EC"/>
    <w:rsid w:val="00E83C4C"/>
    <w:rsid w:val="00E84749"/>
    <w:rsid w:val="00E84FCB"/>
    <w:rsid w:val="00E851E2"/>
    <w:rsid w:val="00E85688"/>
    <w:rsid w:val="00E9077C"/>
    <w:rsid w:val="00E9152C"/>
    <w:rsid w:val="00E91582"/>
    <w:rsid w:val="00E91FF8"/>
    <w:rsid w:val="00E942BD"/>
    <w:rsid w:val="00E94353"/>
    <w:rsid w:val="00EA12CD"/>
    <w:rsid w:val="00EA15AE"/>
    <w:rsid w:val="00EA16B5"/>
    <w:rsid w:val="00EA2260"/>
    <w:rsid w:val="00EA2D2B"/>
    <w:rsid w:val="00EA433C"/>
    <w:rsid w:val="00EA721A"/>
    <w:rsid w:val="00EA77AF"/>
    <w:rsid w:val="00EB1148"/>
    <w:rsid w:val="00EB1314"/>
    <w:rsid w:val="00EB203D"/>
    <w:rsid w:val="00EB2228"/>
    <w:rsid w:val="00EB3087"/>
    <w:rsid w:val="00EB319E"/>
    <w:rsid w:val="00EB3C70"/>
    <w:rsid w:val="00EB4BDD"/>
    <w:rsid w:val="00EB5702"/>
    <w:rsid w:val="00EB5769"/>
    <w:rsid w:val="00EB7BF1"/>
    <w:rsid w:val="00EC0B5E"/>
    <w:rsid w:val="00EC1F54"/>
    <w:rsid w:val="00EC2365"/>
    <w:rsid w:val="00EC2EA4"/>
    <w:rsid w:val="00EC3503"/>
    <w:rsid w:val="00EC46B9"/>
    <w:rsid w:val="00EC47B9"/>
    <w:rsid w:val="00EC50A2"/>
    <w:rsid w:val="00EC6273"/>
    <w:rsid w:val="00ED054A"/>
    <w:rsid w:val="00ED05F1"/>
    <w:rsid w:val="00ED0DBE"/>
    <w:rsid w:val="00ED0E85"/>
    <w:rsid w:val="00ED2E97"/>
    <w:rsid w:val="00ED2F36"/>
    <w:rsid w:val="00ED45D1"/>
    <w:rsid w:val="00ED506C"/>
    <w:rsid w:val="00ED533B"/>
    <w:rsid w:val="00ED602F"/>
    <w:rsid w:val="00EE06B9"/>
    <w:rsid w:val="00EE120D"/>
    <w:rsid w:val="00EE1364"/>
    <w:rsid w:val="00EE172A"/>
    <w:rsid w:val="00EE29F1"/>
    <w:rsid w:val="00EE2AC1"/>
    <w:rsid w:val="00EE312D"/>
    <w:rsid w:val="00EE3728"/>
    <w:rsid w:val="00EE415A"/>
    <w:rsid w:val="00EE472D"/>
    <w:rsid w:val="00EE57B6"/>
    <w:rsid w:val="00EE728E"/>
    <w:rsid w:val="00EE7F41"/>
    <w:rsid w:val="00EF0131"/>
    <w:rsid w:val="00EF0470"/>
    <w:rsid w:val="00EF1830"/>
    <w:rsid w:val="00EF34BC"/>
    <w:rsid w:val="00EF5B82"/>
    <w:rsid w:val="00EF5ED5"/>
    <w:rsid w:val="00EF636B"/>
    <w:rsid w:val="00EF7377"/>
    <w:rsid w:val="00EF78F8"/>
    <w:rsid w:val="00F00037"/>
    <w:rsid w:val="00F00199"/>
    <w:rsid w:val="00F01CFA"/>
    <w:rsid w:val="00F022DA"/>
    <w:rsid w:val="00F02C75"/>
    <w:rsid w:val="00F02CD0"/>
    <w:rsid w:val="00F0301E"/>
    <w:rsid w:val="00F04138"/>
    <w:rsid w:val="00F0436F"/>
    <w:rsid w:val="00F049A0"/>
    <w:rsid w:val="00F04A0C"/>
    <w:rsid w:val="00F04F34"/>
    <w:rsid w:val="00F06E8F"/>
    <w:rsid w:val="00F1019E"/>
    <w:rsid w:val="00F12A26"/>
    <w:rsid w:val="00F13D96"/>
    <w:rsid w:val="00F142CB"/>
    <w:rsid w:val="00F14466"/>
    <w:rsid w:val="00F14908"/>
    <w:rsid w:val="00F20E37"/>
    <w:rsid w:val="00F21382"/>
    <w:rsid w:val="00F21F85"/>
    <w:rsid w:val="00F24244"/>
    <w:rsid w:val="00F24C60"/>
    <w:rsid w:val="00F25815"/>
    <w:rsid w:val="00F25859"/>
    <w:rsid w:val="00F2647B"/>
    <w:rsid w:val="00F26840"/>
    <w:rsid w:val="00F31B2C"/>
    <w:rsid w:val="00F35B3F"/>
    <w:rsid w:val="00F37581"/>
    <w:rsid w:val="00F37C64"/>
    <w:rsid w:val="00F43AE8"/>
    <w:rsid w:val="00F44180"/>
    <w:rsid w:val="00F477B8"/>
    <w:rsid w:val="00F479F8"/>
    <w:rsid w:val="00F507DF"/>
    <w:rsid w:val="00F51703"/>
    <w:rsid w:val="00F51704"/>
    <w:rsid w:val="00F52541"/>
    <w:rsid w:val="00F52D60"/>
    <w:rsid w:val="00F536C4"/>
    <w:rsid w:val="00F5375F"/>
    <w:rsid w:val="00F56355"/>
    <w:rsid w:val="00F60434"/>
    <w:rsid w:val="00F61C7E"/>
    <w:rsid w:val="00F6273F"/>
    <w:rsid w:val="00F63B0F"/>
    <w:rsid w:val="00F643BE"/>
    <w:rsid w:val="00F643D9"/>
    <w:rsid w:val="00F64AE6"/>
    <w:rsid w:val="00F64F8D"/>
    <w:rsid w:val="00F65503"/>
    <w:rsid w:val="00F65BDB"/>
    <w:rsid w:val="00F665DB"/>
    <w:rsid w:val="00F66897"/>
    <w:rsid w:val="00F71D3B"/>
    <w:rsid w:val="00F72E43"/>
    <w:rsid w:val="00F74177"/>
    <w:rsid w:val="00F74BBA"/>
    <w:rsid w:val="00F75405"/>
    <w:rsid w:val="00F7591C"/>
    <w:rsid w:val="00F776AE"/>
    <w:rsid w:val="00F80B6F"/>
    <w:rsid w:val="00F85399"/>
    <w:rsid w:val="00F858B3"/>
    <w:rsid w:val="00F86228"/>
    <w:rsid w:val="00F865F7"/>
    <w:rsid w:val="00F8703E"/>
    <w:rsid w:val="00F87773"/>
    <w:rsid w:val="00F87BF7"/>
    <w:rsid w:val="00F91BD1"/>
    <w:rsid w:val="00F93813"/>
    <w:rsid w:val="00F9414F"/>
    <w:rsid w:val="00F94339"/>
    <w:rsid w:val="00F94C90"/>
    <w:rsid w:val="00F95584"/>
    <w:rsid w:val="00F95990"/>
    <w:rsid w:val="00F95AFF"/>
    <w:rsid w:val="00F96242"/>
    <w:rsid w:val="00F96A24"/>
    <w:rsid w:val="00F9719B"/>
    <w:rsid w:val="00F97A8C"/>
    <w:rsid w:val="00FA1DA3"/>
    <w:rsid w:val="00FA1FCF"/>
    <w:rsid w:val="00FA2B0F"/>
    <w:rsid w:val="00FA2B13"/>
    <w:rsid w:val="00FA2FB8"/>
    <w:rsid w:val="00FA6659"/>
    <w:rsid w:val="00FA72F5"/>
    <w:rsid w:val="00FA7718"/>
    <w:rsid w:val="00FB0539"/>
    <w:rsid w:val="00FB1037"/>
    <w:rsid w:val="00FB2126"/>
    <w:rsid w:val="00FB29E2"/>
    <w:rsid w:val="00FB5798"/>
    <w:rsid w:val="00FB7BCE"/>
    <w:rsid w:val="00FC0245"/>
    <w:rsid w:val="00FC0EDD"/>
    <w:rsid w:val="00FC2175"/>
    <w:rsid w:val="00FC3F98"/>
    <w:rsid w:val="00FC4175"/>
    <w:rsid w:val="00FC49AD"/>
    <w:rsid w:val="00FC4C6E"/>
    <w:rsid w:val="00FC5798"/>
    <w:rsid w:val="00FC6E03"/>
    <w:rsid w:val="00FC70FD"/>
    <w:rsid w:val="00FC745A"/>
    <w:rsid w:val="00FD037A"/>
    <w:rsid w:val="00FD1F62"/>
    <w:rsid w:val="00FD217A"/>
    <w:rsid w:val="00FD2571"/>
    <w:rsid w:val="00FD33DC"/>
    <w:rsid w:val="00FD3CCD"/>
    <w:rsid w:val="00FD428F"/>
    <w:rsid w:val="00FD584B"/>
    <w:rsid w:val="00FD59A7"/>
    <w:rsid w:val="00FD59D6"/>
    <w:rsid w:val="00FD5C4A"/>
    <w:rsid w:val="00FD67D6"/>
    <w:rsid w:val="00FD7FE8"/>
    <w:rsid w:val="00FE04B4"/>
    <w:rsid w:val="00FE0B50"/>
    <w:rsid w:val="00FE0CB2"/>
    <w:rsid w:val="00FE10A5"/>
    <w:rsid w:val="00FE2337"/>
    <w:rsid w:val="00FE2A89"/>
    <w:rsid w:val="00FE6E53"/>
    <w:rsid w:val="00FF0019"/>
    <w:rsid w:val="00FF015F"/>
    <w:rsid w:val="00FF1C9B"/>
    <w:rsid w:val="00FF3F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39937"/>
    <o:shapelayout v:ext="edit">
      <o:idmap v:ext="edit" data="1"/>
    </o:shapelayout>
  </w:shapeDefaults>
  <w:decimalSymbol w:val=","/>
  <w:listSeparator w:val=";"/>
  <w14:docId w14:val="227BC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9F0925"/>
    <w:pPr>
      <w:keepNext/>
      <w:keepLines/>
      <w:numPr>
        <w:ilvl w:val="1"/>
        <w:numId w:val="1"/>
      </w:numPr>
      <w:spacing w:before="240" w:after="120"/>
      <w:ind w:left="1002"/>
      <w:outlineLvl w:val="1"/>
    </w:pPr>
    <w:rPr>
      <w:rFonts w:eastAsia="Times New Roman"/>
      <w:bCs/>
      <w:sz w:val="24"/>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87388C"/>
    <w:pPr>
      <w:keepNext/>
      <w:keepLines/>
      <w:numPr>
        <w:ilvl w:val="3"/>
        <w:numId w:val="1"/>
      </w:numPr>
      <w:spacing w:before="240" w:after="60"/>
      <w:outlineLvl w:val="3"/>
    </w:pPr>
    <w:rPr>
      <w:rFonts w:eastAsia="Times New Roman"/>
      <w:bCs/>
      <w:iCs/>
      <w:sz w:val="24"/>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9F0925"/>
    <w:rPr>
      <w:rFonts w:ascii="Arial" w:eastAsia="Times New Roman" w:hAnsi="Arial"/>
      <w:bCs/>
      <w:sz w:val="24"/>
      <w:szCs w:val="26"/>
      <w:lang w:val="en-US"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87388C"/>
    <w:rPr>
      <w:rFonts w:ascii="Arial" w:eastAsia="Times New Roman" w:hAnsi="Arial"/>
      <w:bCs/>
      <w:iCs/>
      <w:sz w:val="24"/>
      <w:szCs w:val="24"/>
      <w:lang w:val="en-US"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0F6703"/>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0F6703"/>
    <w:pPr>
      <w:tabs>
        <w:tab w:val="left" w:pos="880"/>
        <w:tab w:val="right" w:leader="dot" w:pos="9344"/>
      </w:tabs>
      <w:spacing w:before="40" w:after="40"/>
      <w:ind w:left="1049" w:hanging="851"/>
    </w:pPr>
    <w:rPr>
      <w:i/>
    </w:rPr>
  </w:style>
  <w:style w:type="paragraph" w:styleId="Verzeichnis3">
    <w:name w:val="toc 3"/>
    <w:basedOn w:val="Standard"/>
    <w:next w:val="Standard"/>
    <w:autoRedefine/>
    <w:uiPriority w:val="39"/>
    <w:unhideWhenUsed/>
    <w:qFormat/>
    <w:rsid w:val="000F6703"/>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0F6703"/>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0F6703"/>
    <w:pPr>
      <w:spacing w:before="40" w:after="40"/>
      <w:ind w:left="799"/>
    </w:pPr>
  </w:style>
  <w:style w:type="paragraph" w:styleId="Verzeichnis6">
    <w:name w:val="toc 6"/>
    <w:basedOn w:val="Standard"/>
    <w:next w:val="Standard"/>
    <w:autoRedefine/>
    <w:uiPriority w:val="39"/>
    <w:unhideWhenUsed/>
    <w:rsid w:val="000F6703"/>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0F6703"/>
    <w:pPr>
      <w:spacing w:before="40" w:after="40"/>
      <w:ind w:left="1196"/>
    </w:pPr>
    <w:rPr>
      <w:rFonts w:eastAsia="Times New Roman"/>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FC0245"/>
    <w:pPr>
      <w:pageBreakBefore/>
      <w:numPr>
        <w:numId w:val="37"/>
      </w:numPr>
      <w:ind w:left="426" w:hanging="426"/>
    </w:pPr>
    <w:rPr>
      <w:rFonts w:eastAsia="PMingLiU"/>
      <w:sz w:val="28"/>
    </w:rPr>
  </w:style>
  <w:style w:type="character" w:customStyle="1" w:styleId="KapitelberschriftZchn">
    <w:name w:val="Kapitelüberschrift Zchn"/>
    <w:basedOn w:val="Absatz-Standardschriftart"/>
    <w:link w:val="Kapitelberschrift"/>
    <w:rsid w:val="00FC0245"/>
    <w:rPr>
      <w:rFonts w:ascii="Arial" w:eastAsia="PMingLiU"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9F0925"/>
    <w:pPr>
      <w:keepNext/>
      <w:keepLines/>
      <w:numPr>
        <w:ilvl w:val="1"/>
        <w:numId w:val="1"/>
      </w:numPr>
      <w:spacing w:before="240" w:after="120"/>
      <w:ind w:left="1002"/>
      <w:outlineLvl w:val="1"/>
    </w:pPr>
    <w:rPr>
      <w:rFonts w:eastAsia="Times New Roman"/>
      <w:bCs/>
      <w:sz w:val="24"/>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87388C"/>
    <w:pPr>
      <w:keepNext/>
      <w:keepLines/>
      <w:numPr>
        <w:ilvl w:val="3"/>
        <w:numId w:val="1"/>
      </w:numPr>
      <w:spacing w:before="240" w:after="60"/>
      <w:outlineLvl w:val="3"/>
    </w:pPr>
    <w:rPr>
      <w:rFonts w:eastAsia="Times New Roman"/>
      <w:bCs/>
      <w:iCs/>
      <w:sz w:val="24"/>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9F0925"/>
    <w:rPr>
      <w:rFonts w:ascii="Arial" w:eastAsia="Times New Roman" w:hAnsi="Arial"/>
      <w:bCs/>
      <w:sz w:val="24"/>
      <w:szCs w:val="26"/>
      <w:lang w:val="en-US"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87388C"/>
    <w:rPr>
      <w:rFonts w:ascii="Arial" w:eastAsia="Times New Roman" w:hAnsi="Arial"/>
      <w:bCs/>
      <w:iCs/>
      <w:sz w:val="24"/>
      <w:szCs w:val="24"/>
      <w:lang w:val="en-US"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0F6703"/>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0F6703"/>
    <w:pPr>
      <w:tabs>
        <w:tab w:val="left" w:pos="880"/>
        <w:tab w:val="right" w:leader="dot" w:pos="9344"/>
      </w:tabs>
      <w:spacing w:before="40" w:after="40"/>
      <w:ind w:left="1049" w:hanging="851"/>
    </w:pPr>
    <w:rPr>
      <w:i/>
    </w:rPr>
  </w:style>
  <w:style w:type="paragraph" w:styleId="Verzeichnis3">
    <w:name w:val="toc 3"/>
    <w:basedOn w:val="Standard"/>
    <w:next w:val="Standard"/>
    <w:autoRedefine/>
    <w:uiPriority w:val="39"/>
    <w:unhideWhenUsed/>
    <w:qFormat/>
    <w:rsid w:val="000F6703"/>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0F6703"/>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0F6703"/>
    <w:pPr>
      <w:spacing w:before="40" w:after="40"/>
      <w:ind w:left="799"/>
    </w:pPr>
  </w:style>
  <w:style w:type="paragraph" w:styleId="Verzeichnis6">
    <w:name w:val="toc 6"/>
    <w:basedOn w:val="Standard"/>
    <w:next w:val="Standard"/>
    <w:autoRedefine/>
    <w:uiPriority w:val="39"/>
    <w:unhideWhenUsed/>
    <w:rsid w:val="000F6703"/>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0F6703"/>
    <w:pPr>
      <w:spacing w:before="40" w:after="40"/>
      <w:ind w:left="1196"/>
    </w:pPr>
    <w:rPr>
      <w:rFonts w:eastAsia="Times New Roman"/>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FC0245"/>
    <w:pPr>
      <w:pageBreakBefore/>
      <w:numPr>
        <w:numId w:val="37"/>
      </w:numPr>
      <w:ind w:left="426" w:hanging="426"/>
    </w:pPr>
    <w:rPr>
      <w:rFonts w:eastAsia="PMingLiU"/>
      <w:sz w:val="28"/>
    </w:rPr>
  </w:style>
  <w:style w:type="character" w:customStyle="1" w:styleId="KapitelberschriftZchn">
    <w:name w:val="Kapitelüberschrift Zchn"/>
    <w:basedOn w:val="Absatz-Standardschriftart"/>
    <w:link w:val="Kapitelberschrift"/>
    <w:rsid w:val="00FC0245"/>
    <w:rPr>
      <w:rFonts w:ascii="Arial" w:eastAsia="PMingLiU"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30631755">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24668383">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347604189">
      <w:bodyDiv w:val="1"/>
      <w:marLeft w:val="0"/>
      <w:marRight w:val="0"/>
      <w:marTop w:val="0"/>
      <w:marBottom w:val="0"/>
      <w:divBdr>
        <w:top w:val="none" w:sz="0" w:space="0" w:color="auto"/>
        <w:left w:val="none" w:sz="0" w:space="0" w:color="auto"/>
        <w:bottom w:val="none" w:sz="0" w:space="0" w:color="auto"/>
        <w:right w:val="none" w:sz="0" w:space="0" w:color="auto"/>
      </w:divBdr>
    </w:div>
    <w:div w:id="36441091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31263533">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733703098">
      <w:bodyDiv w:val="1"/>
      <w:marLeft w:val="0"/>
      <w:marRight w:val="0"/>
      <w:marTop w:val="0"/>
      <w:marBottom w:val="0"/>
      <w:divBdr>
        <w:top w:val="none" w:sz="0" w:space="0" w:color="auto"/>
        <w:left w:val="none" w:sz="0" w:space="0" w:color="auto"/>
        <w:bottom w:val="none" w:sz="0" w:space="0" w:color="auto"/>
        <w:right w:val="none" w:sz="0" w:space="0" w:color="auto"/>
      </w:divBdr>
    </w:div>
    <w:div w:id="800614589">
      <w:bodyDiv w:val="1"/>
      <w:marLeft w:val="0"/>
      <w:marRight w:val="0"/>
      <w:marTop w:val="0"/>
      <w:marBottom w:val="0"/>
      <w:divBdr>
        <w:top w:val="none" w:sz="0" w:space="0" w:color="auto"/>
        <w:left w:val="none" w:sz="0" w:space="0" w:color="auto"/>
        <w:bottom w:val="none" w:sz="0" w:space="0" w:color="auto"/>
        <w:right w:val="none" w:sz="0" w:space="0" w:color="auto"/>
      </w:divBdr>
    </w:div>
    <w:div w:id="818302963">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839083724">
      <w:bodyDiv w:val="1"/>
      <w:marLeft w:val="0"/>
      <w:marRight w:val="0"/>
      <w:marTop w:val="0"/>
      <w:marBottom w:val="0"/>
      <w:divBdr>
        <w:top w:val="none" w:sz="0" w:space="0" w:color="auto"/>
        <w:left w:val="none" w:sz="0" w:space="0" w:color="auto"/>
        <w:bottom w:val="none" w:sz="0" w:space="0" w:color="auto"/>
        <w:right w:val="none" w:sz="0" w:space="0" w:color="auto"/>
      </w:divBdr>
    </w:div>
    <w:div w:id="839857122">
      <w:bodyDiv w:val="1"/>
      <w:marLeft w:val="0"/>
      <w:marRight w:val="0"/>
      <w:marTop w:val="0"/>
      <w:marBottom w:val="0"/>
      <w:divBdr>
        <w:top w:val="none" w:sz="0" w:space="0" w:color="auto"/>
        <w:left w:val="none" w:sz="0" w:space="0" w:color="auto"/>
        <w:bottom w:val="none" w:sz="0" w:space="0" w:color="auto"/>
        <w:right w:val="none" w:sz="0" w:space="0" w:color="auto"/>
      </w:divBdr>
    </w:div>
    <w:div w:id="903446262">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2830115">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115831891">
      <w:bodyDiv w:val="1"/>
      <w:marLeft w:val="0"/>
      <w:marRight w:val="0"/>
      <w:marTop w:val="0"/>
      <w:marBottom w:val="0"/>
      <w:divBdr>
        <w:top w:val="none" w:sz="0" w:space="0" w:color="auto"/>
        <w:left w:val="none" w:sz="0" w:space="0" w:color="auto"/>
        <w:bottom w:val="none" w:sz="0" w:space="0" w:color="auto"/>
        <w:right w:val="none" w:sz="0" w:space="0" w:color="auto"/>
      </w:divBdr>
    </w:div>
    <w:div w:id="1135950091">
      <w:bodyDiv w:val="1"/>
      <w:marLeft w:val="0"/>
      <w:marRight w:val="0"/>
      <w:marTop w:val="0"/>
      <w:marBottom w:val="0"/>
      <w:divBdr>
        <w:top w:val="none" w:sz="0" w:space="0" w:color="auto"/>
        <w:left w:val="none" w:sz="0" w:space="0" w:color="auto"/>
        <w:bottom w:val="none" w:sz="0" w:space="0" w:color="auto"/>
        <w:right w:val="none" w:sz="0" w:space="0" w:color="auto"/>
      </w:divBdr>
    </w:div>
    <w:div w:id="1179152827">
      <w:bodyDiv w:val="1"/>
      <w:marLeft w:val="0"/>
      <w:marRight w:val="0"/>
      <w:marTop w:val="0"/>
      <w:marBottom w:val="0"/>
      <w:divBdr>
        <w:top w:val="none" w:sz="0" w:space="0" w:color="auto"/>
        <w:left w:val="none" w:sz="0" w:space="0" w:color="auto"/>
        <w:bottom w:val="none" w:sz="0" w:space="0" w:color="auto"/>
        <w:right w:val="none" w:sz="0" w:space="0" w:color="auto"/>
      </w:divBdr>
    </w:div>
    <w:div w:id="1185090676">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15854839">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358626862">
      <w:bodyDiv w:val="1"/>
      <w:marLeft w:val="0"/>
      <w:marRight w:val="0"/>
      <w:marTop w:val="0"/>
      <w:marBottom w:val="0"/>
      <w:divBdr>
        <w:top w:val="none" w:sz="0" w:space="0" w:color="auto"/>
        <w:left w:val="none" w:sz="0" w:space="0" w:color="auto"/>
        <w:bottom w:val="none" w:sz="0" w:space="0" w:color="auto"/>
        <w:right w:val="none" w:sz="0" w:space="0" w:color="auto"/>
      </w:divBdr>
    </w:div>
    <w:div w:id="1413769650">
      <w:bodyDiv w:val="1"/>
      <w:marLeft w:val="0"/>
      <w:marRight w:val="0"/>
      <w:marTop w:val="0"/>
      <w:marBottom w:val="0"/>
      <w:divBdr>
        <w:top w:val="none" w:sz="0" w:space="0" w:color="auto"/>
        <w:left w:val="none" w:sz="0" w:space="0" w:color="auto"/>
        <w:bottom w:val="none" w:sz="0" w:space="0" w:color="auto"/>
        <w:right w:val="none" w:sz="0" w:space="0" w:color="auto"/>
      </w:divBdr>
    </w:div>
    <w:div w:id="1420907910">
      <w:bodyDiv w:val="1"/>
      <w:marLeft w:val="0"/>
      <w:marRight w:val="0"/>
      <w:marTop w:val="0"/>
      <w:marBottom w:val="0"/>
      <w:divBdr>
        <w:top w:val="none" w:sz="0" w:space="0" w:color="auto"/>
        <w:left w:val="none" w:sz="0" w:space="0" w:color="auto"/>
        <w:bottom w:val="none" w:sz="0" w:space="0" w:color="auto"/>
        <w:right w:val="none" w:sz="0" w:space="0" w:color="auto"/>
      </w:divBdr>
    </w:div>
    <w:div w:id="1453941984">
      <w:bodyDiv w:val="1"/>
      <w:marLeft w:val="0"/>
      <w:marRight w:val="0"/>
      <w:marTop w:val="0"/>
      <w:marBottom w:val="0"/>
      <w:divBdr>
        <w:top w:val="none" w:sz="0" w:space="0" w:color="auto"/>
        <w:left w:val="none" w:sz="0" w:space="0" w:color="auto"/>
        <w:bottom w:val="none" w:sz="0" w:space="0" w:color="auto"/>
        <w:right w:val="none" w:sz="0" w:space="0" w:color="auto"/>
      </w:divBdr>
    </w:div>
    <w:div w:id="146423138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599871795">
      <w:bodyDiv w:val="1"/>
      <w:marLeft w:val="0"/>
      <w:marRight w:val="0"/>
      <w:marTop w:val="0"/>
      <w:marBottom w:val="0"/>
      <w:divBdr>
        <w:top w:val="none" w:sz="0" w:space="0" w:color="auto"/>
        <w:left w:val="none" w:sz="0" w:space="0" w:color="auto"/>
        <w:bottom w:val="none" w:sz="0" w:space="0" w:color="auto"/>
        <w:right w:val="none" w:sz="0" w:space="0" w:color="auto"/>
      </w:divBdr>
    </w:div>
    <w:div w:id="1617368999">
      <w:bodyDiv w:val="1"/>
      <w:marLeft w:val="0"/>
      <w:marRight w:val="0"/>
      <w:marTop w:val="0"/>
      <w:marBottom w:val="0"/>
      <w:divBdr>
        <w:top w:val="none" w:sz="0" w:space="0" w:color="auto"/>
        <w:left w:val="none" w:sz="0" w:space="0" w:color="auto"/>
        <w:bottom w:val="none" w:sz="0" w:space="0" w:color="auto"/>
        <w:right w:val="none" w:sz="0" w:space="0" w:color="auto"/>
      </w:divBdr>
    </w:div>
    <w:div w:id="1621954123">
      <w:bodyDiv w:val="1"/>
      <w:marLeft w:val="0"/>
      <w:marRight w:val="0"/>
      <w:marTop w:val="0"/>
      <w:marBottom w:val="0"/>
      <w:divBdr>
        <w:top w:val="none" w:sz="0" w:space="0" w:color="auto"/>
        <w:left w:val="none" w:sz="0" w:space="0" w:color="auto"/>
        <w:bottom w:val="none" w:sz="0" w:space="0" w:color="auto"/>
        <w:right w:val="none" w:sz="0" w:space="0" w:color="auto"/>
      </w:divBdr>
    </w:div>
    <w:div w:id="1639384935">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680961925">
      <w:bodyDiv w:val="1"/>
      <w:marLeft w:val="0"/>
      <w:marRight w:val="0"/>
      <w:marTop w:val="0"/>
      <w:marBottom w:val="0"/>
      <w:divBdr>
        <w:top w:val="none" w:sz="0" w:space="0" w:color="auto"/>
        <w:left w:val="none" w:sz="0" w:space="0" w:color="auto"/>
        <w:bottom w:val="none" w:sz="0" w:space="0" w:color="auto"/>
        <w:right w:val="none" w:sz="0" w:space="0" w:color="auto"/>
      </w:divBdr>
    </w:div>
    <w:div w:id="1817331275">
      <w:bodyDiv w:val="1"/>
      <w:marLeft w:val="0"/>
      <w:marRight w:val="0"/>
      <w:marTop w:val="0"/>
      <w:marBottom w:val="0"/>
      <w:divBdr>
        <w:top w:val="none" w:sz="0" w:space="0" w:color="auto"/>
        <w:left w:val="none" w:sz="0" w:space="0" w:color="auto"/>
        <w:bottom w:val="none" w:sz="0" w:space="0" w:color="auto"/>
        <w:right w:val="none" w:sz="0" w:space="0" w:color="auto"/>
      </w:divBdr>
    </w:div>
    <w:div w:id="1843542198">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64900716">
      <w:bodyDiv w:val="1"/>
      <w:marLeft w:val="0"/>
      <w:marRight w:val="0"/>
      <w:marTop w:val="0"/>
      <w:marBottom w:val="0"/>
      <w:divBdr>
        <w:top w:val="none" w:sz="0" w:space="0" w:color="auto"/>
        <w:left w:val="none" w:sz="0" w:space="0" w:color="auto"/>
        <w:bottom w:val="none" w:sz="0" w:space="0" w:color="auto"/>
        <w:right w:val="none" w:sz="0" w:space="0" w:color="auto"/>
      </w:divBdr>
    </w:div>
    <w:div w:id="1886678958">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 w:id="2122722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Microsoft_Excel_97-2003_Worksheet1.xls"/><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customXml" Target="../customXml/item6.xml"/><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footnotes" Target="footnotes.xml"/><Relationship Id="rId19" Type="http://schemas.openxmlformats.org/officeDocument/2006/relationships/header" Target="header2.xml"/><Relationship Id="rId22" Type="http://schemas.openxmlformats.org/officeDocument/2006/relationships/theme" Target="theme/theme1.xml"/><Relationship Id="rId9" Type="http://schemas.openxmlformats.org/officeDocument/2006/relationships/webSettings" Target="webSettings.xml"/><Relationship Id="rId14" Type="http://schemas.openxmlformats.org/officeDocument/2006/relationships/hyperlink" Target="http://www.supplyon.com/supplyon_download_area_m2m_guidelines.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4.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F5234-B45B-461A-80BE-BEF694EC3DB5}"/>
</file>

<file path=customXml/itemProps2.xml><?xml version="1.0" encoding="utf-8"?>
<ds:datastoreItem xmlns:ds="http://schemas.openxmlformats.org/officeDocument/2006/customXml" ds:itemID="{B4AA1A21-93B4-455F-93F9-2EE53795E904}"/>
</file>

<file path=customXml/itemProps3.xml><?xml version="1.0" encoding="utf-8"?>
<ds:datastoreItem xmlns:ds="http://schemas.openxmlformats.org/officeDocument/2006/customXml" ds:itemID="{66AFCECB-515A-4427-82D7-758762417764}"/>
</file>

<file path=customXml/itemProps4.xml><?xml version="1.0" encoding="utf-8"?>
<ds:datastoreItem xmlns:ds="http://schemas.openxmlformats.org/officeDocument/2006/customXml" ds:itemID="{6D1A40CD-AF77-4A71-9B1D-54BD02B5F024}"/>
</file>

<file path=customXml/itemProps5.xml><?xml version="1.0" encoding="utf-8"?>
<ds:datastoreItem xmlns:ds="http://schemas.openxmlformats.org/officeDocument/2006/customXml" ds:itemID="{7657A8E5-9EC2-4A27-83E7-6D15EFB92F2B}"/>
</file>

<file path=customXml/itemProps6.xml><?xml version="1.0" encoding="utf-8"?>
<ds:datastoreItem xmlns:ds="http://schemas.openxmlformats.org/officeDocument/2006/customXml" ds:itemID="{258492DF-ED67-40C9-A564-4A3F548ED89D}"/>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28</Pages>
  <Words>3335</Words>
  <Characters>19011</Characters>
  <Application>Microsoft Office Word</Application>
  <DocSecurity>0</DocSecurity>
  <Lines>158</Lines>
  <Paragraphs>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CONSUMPTION REPORT</vt:lpstr>
      <vt:lpstr>SupplyOn AirSupply Supplier EDI_M2M Interface BoostAero XML V2.10 CONSUMPTION REPORT</vt:lpstr>
    </vt:vector>
  </TitlesOfParts>
  <Company>SupplyOn AG</Company>
  <LinksUpToDate>false</LinksUpToDate>
  <CharactersWithSpaces>22302</CharactersWithSpaces>
  <SharedDoc>false</SharedDoc>
  <HLinks>
    <vt:vector size="264" baseType="variant">
      <vt:variant>
        <vt:i4>131188</vt:i4>
      </vt:variant>
      <vt:variant>
        <vt:i4>240</vt:i4>
      </vt:variant>
      <vt:variant>
        <vt:i4>0</vt:i4>
      </vt:variant>
      <vt:variant>
        <vt:i4>5</vt:i4>
      </vt:variant>
      <vt:variant>
        <vt:lpwstr/>
      </vt:variant>
      <vt:variant>
        <vt:lpwstr>_asram:SpecifiedCISCRLSupplyChainTra</vt:lpwstr>
      </vt:variant>
      <vt:variant>
        <vt:i4>1114234</vt:i4>
      </vt:variant>
      <vt:variant>
        <vt:i4>237</vt:i4>
      </vt:variant>
      <vt:variant>
        <vt:i4>0</vt:i4>
      </vt:variant>
      <vt:variant>
        <vt:i4>5</vt:i4>
      </vt:variant>
      <vt:variant>
        <vt:lpwstr/>
      </vt:variant>
      <vt:variant>
        <vt:lpwstr>_asram:SpecifiedCISSupplyChainTradeA</vt:lpwstr>
      </vt:variant>
      <vt:variant>
        <vt:i4>7143425</vt:i4>
      </vt:variant>
      <vt:variant>
        <vt:i4>234</vt:i4>
      </vt:variant>
      <vt:variant>
        <vt:i4>0</vt:i4>
      </vt:variant>
      <vt:variant>
        <vt:i4>5</vt:i4>
      </vt:variant>
      <vt:variant>
        <vt:lpwstr/>
      </vt:variant>
      <vt:variant>
        <vt:lpwstr>_asram:SpecifiedCITradeProduct</vt:lpwstr>
      </vt:variant>
      <vt:variant>
        <vt:i4>262246</vt:i4>
      </vt:variant>
      <vt:variant>
        <vt:i4>231</vt:i4>
      </vt:variant>
      <vt:variant>
        <vt:i4>0</vt:i4>
      </vt:variant>
      <vt:variant>
        <vt:i4>5</vt:i4>
      </vt:variant>
      <vt:variant>
        <vt:lpwstr/>
      </vt:variant>
      <vt:variant>
        <vt:lpwstr>_asram:AssociatedCIDocumentLineDocum</vt:lpwstr>
      </vt:variant>
      <vt:variant>
        <vt:i4>917606</vt:i4>
      </vt:variant>
      <vt:variant>
        <vt:i4>228</vt:i4>
      </vt:variant>
      <vt:variant>
        <vt:i4>0</vt:i4>
      </vt:variant>
      <vt:variant>
        <vt:i4>5</vt:i4>
      </vt:variant>
      <vt:variant>
        <vt:lpwstr/>
      </vt:variant>
      <vt:variant>
        <vt:lpwstr>_asram:ApplicableCISHSupplyChainTrad</vt:lpwstr>
      </vt:variant>
      <vt:variant>
        <vt:i4>1245307</vt:i4>
      </vt:variant>
      <vt:variant>
        <vt:i4>225</vt:i4>
      </vt:variant>
      <vt:variant>
        <vt:i4>0</vt:i4>
      </vt:variant>
      <vt:variant>
        <vt:i4>5</vt:i4>
      </vt:variant>
      <vt:variant>
        <vt:lpwstr/>
      </vt:variant>
      <vt:variant>
        <vt:lpwstr>_asram:IncludedCISCRLSupplyChainTrad</vt:lpwstr>
      </vt:variant>
      <vt:variant>
        <vt:i4>4587557</vt:i4>
      </vt:variant>
      <vt:variant>
        <vt:i4>222</vt:i4>
      </vt:variant>
      <vt:variant>
        <vt:i4>0</vt:i4>
      </vt:variant>
      <vt:variant>
        <vt:i4>5</vt:i4>
      </vt:variant>
      <vt:variant>
        <vt:lpwstr/>
      </vt:variant>
      <vt:variant>
        <vt:lpwstr>_as:CISCRSupplyChainTradeTransaction</vt:lpwstr>
      </vt:variant>
      <vt:variant>
        <vt:i4>6094911</vt:i4>
      </vt:variant>
      <vt:variant>
        <vt:i4>219</vt:i4>
      </vt:variant>
      <vt:variant>
        <vt:i4>0</vt:i4>
      </vt:variant>
      <vt:variant>
        <vt:i4>5</vt:i4>
      </vt:variant>
      <vt:variant>
        <vt:lpwstr/>
      </vt:variant>
      <vt:variant>
        <vt:lpwstr>_as:CIOExchangedDocument</vt:lpwstr>
      </vt:variant>
      <vt:variant>
        <vt:i4>3211331</vt:i4>
      </vt:variant>
      <vt:variant>
        <vt:i4>216</vt:i4>
      </vt:variant>
      <vt:variant>
        <vt:i4>0</vt:i4>
      </vt:variant>
      <vt:variant>
        <vt:i4>5</vt:i4>
      </vt:variant>
      <vt:variant>
        <vt:lpwstr/>
      </vt:variant>
      <vt:variant>
        <vt:lpwstr>_as:CIExchangedDocumentContext</vt:lpwstr>
      </vt:variant>
      <vt:variant>
        <vt:i4>1441844</vt:i4>
      </vt:variant>
      <vt:variant>
        <vt:i4>206</vt:i4>
      </vt:variant>
      <vt:variant>
        <vt:i4>0</vt:i4>
      </vt:variant>
      <vt:variant>
        <vt:i4>5</vt:i4>
      </vt:variant>
      <vt:variant>
        <vt:lpwstr/>
      </vt:variant>
      <vt:variant>
        <vt:lpwstr>_Toc309397751</vt:lpwstr>
      </vt:variant>
      <vt:variant>
        <vt:i4>1441844</vt:i4>
      </vt:variant>
      <vt:variant>
        <vt:i4>200</vt:i4>
      </vt:variant>
      <vt:variant>
        <vt:i4>0</vt:i4>
      </vt:variant>
      <vt:variant>
        <vt:i4>5</vt:i4>
      </vt:variant>
      <vt:variant>
        <vt:lpwstr/>
      </vt:variant>
      <vt:variant>
        <vt:lpwstr>_Toc309397750</vt:lpwstr>
      </vt:variant>
      <vt:variant>
        <vt:i4>1507380</vt:i4>
      </vt:variant>
      <vt:variant>
        <vt:i4>194</vt:i4>
      </vt:variant>
      <vt:variant>
        <vt:i4>0</vt:i4>
      </vt:variant>
      <vt:variant>
        <vt:i4>5</vt:i4>
      </vt:variant>
      <vt:variant>
        <vt:lpwstr/>
      </vt:variant>
      <vt:variant>
        <vt:lpwstr>_Toc309397749</vt:lpwstr>
      </vt:variant>
      <vt:variant>
        <vt:i4>1507380</vt:i4>
      </vt:variant>
      <vt:variant>
        <vt:i4>188</vt:i4>
      </vt:variant>
      <vt:variant>
        <vt:i4>0</vt:i4>
      </vt:variant>
      <vt:variant>
        <vt:i4>5</vt:i4>
      </vt:variant>
      <vt:variant>
        <vt:lpwstr/>
      </vt:variant>
      <vt:variant>
        <vt:lpwstr>_Toc309397748</vt:lpwstr>
      </vt:variant>
      <vt:variant>
        <vt:i4>1507380</vt:i4>
      </vt:variant>
      <vt:variant>
        <vt:i4>182</vt:i4>
      </vt:variant>
      <vt:variant>
        <vt:i4>0</vt:i4>
      </vt:variant>
      <vt:variant>
        <vt:i4>5</vt:i4>
      </vt:variant>
      <vt:variant>
        <vt:lpwstr/>
      </vt:variant>
      <vt:variant>
        <vt:lpwstr>_Toc309397747</vt:lpwstr>
      </vt:variant>
      <vt:variant>
        <vt:i4>1507380</vt:i4>
      </vt:variant>
      <vt:variant>
        <vt:i4>176</vt:i4>
      </vt:variant>
      <vt:variant>
        <vt:i4>0</vt:i4>
      </vt:variant>
      <vt:variant>
        <vt:i4>5</vt:i4>
      </vt:variant>
      <vt:variant>
        <vt:lpwstr/>
      </vt:variant>
      <vt:variant>
        <vt:lpwstr>_Toc309397746</vt:lpwstr>
      </vt:variant>
      <vt:variant>
        <vt:i4>1507380</vt:i4>
      </vt:variant>
      <vt:variant>
        <vt:i4>170</vt:i4>
      </vt:variant>
      <vt:variant>
        <vt:i4>0</vt:i4>
      </vt:variant>
      <vt:variant>
        <vt:i4>5</vt:i4>
      </vt:variant>
      <vt:variant>
        <vt:lpwstr/>
      </vt:variant>
      <vt:variant>
        <vt:lpwstr>_Toc309397745</vt:lpwstr>
      </vt:variant>
      <vt:variant>
        <vt:i4>1507380</vt:i4>
      </vt:variant>
      <vt:variant>
        <vt:i4>164</vt:i4>
      </vt:variant>
      <vt:variant>
        <vt:i4>0</vt:i4>
      </vt:variant>
      <vt:variant>
        <vt:i4>5</vt:i4>
      </vt:variant>
      <vt:variant>
        <vt:lpwstr/>
      </vt:variant>
      <vt:variant>
        <vt:lpwstr>_Toc309397744</vt:lpwstr>
      </vt:variant>
      <vt:variant>
        <vt:i4>1507380</vt:i4>
      </vt:variant>
      <vt:variant>
        <vt:i4>158</vt:i4>
      </vt:variant>
      <vt:variant>
        <vt:i4>0</vt:i4>
      </vt:variant>
      <vt:variant>
        <vt:i4>5</vt:i4>
      </vt:variant>
      <vt:variant>
        <vt:lpwstr/>
      </vt:variant>
      <vt:variant>
        <vt:lpwstr>_Toc309397743</vt:lpwstr>
      </vt:variant>
      <vt:variant>
        <vt:i4>1507380</vt:i4>
      </vt:variant>
      <vt:variant>
        <vt:i4>152</vt:i4>
      </vt:variant>
      <vt:variant>
        <vt:i4>0</vt:i4>
      </vt:variant>
      <vt:variant>
        <vt:i4>5</vt:i4>
      </vt:variant>
      <vt:variant>
        <vt:lpwstr/>
      </vt:variant>
      <vt:variant>
        <vt:lpwstr>_Toc309397742</vt:lpwstr>
      </vt:variant>
      <vt:variant>
        <vt:i4>1507380</vt:i4>
      </vt:variant>
      <vt:variant>
        <vt:i4>146</vt:i4>
      </vt:variant>
      <vt:variant>
        <vt:i4>0</vt:i4>
      </vt:variant>
      <vt:variant>
        <vt:i4>5</vt:i4>
      </vt:variant>
      <vt:variant>
        <vt:lpwstr/>
      </vt:variant>
      <vt:variant>
        <vt:lpwstr>_Toc309397741</vt:lpwstr>
      </vt:variant>
      <vt:variant>
        <vt:i4>1507380</vt:i4>
      </vt:variant>
      <vt:variant>
        <vt:i4>140</vt:i4>
      </vt:variant>
      <vt:variant>
        <vt:i4>0</vt:i4>
      </vt:variant>
      <vt:variant>
        <vt:i4>5</vt:i4>
      </vt:variant>
      <vt:variant>
        <vt:lpwstr/>
      </vt:variant>
      <vt:variant>
        <vt:lpwstr>_Toc309397740</vt:lpwstr>
      </vt:variant>
      <vt:variant>
        <vt:i4>1048628</vt:i4>
      </vt:variant>
      <vt:variant>
        <vt:i4>134</vt:i4>
      </vt:variant>
      <vt:variant>
        <vt:i4>0</vt:i4>
      </vt:variant>
      <vt:variant>
        <vt:i4>5</vt:i4>
      </vt:variant>
      <vt:variant>
        <vt:lpwstr/>
      </vt:variant>
      <vt:variant>
        <vt:lpwstr>_Toc309397739</vt:lpwstr>
      </vt:variant>
      <vt:variant>
        <vt:i4>1048628</vt:i4>
      </vt:variant>
      <vt:variant>
        <vt:i4>128</vt:i4>
      </vt:variant>
      <vt:variant>
        <vt:i4>0</vt:i4>
      </vt:variant>
      <vt:variant>
        <vt:i4>5</vt:i4>
      </vt:variant>
      <vt:variant>
        <vt:lpwstr/>
      </vt:variant>
      <vt:variant>
        <vt:lpwstr>_Toc309397738</vt:lpwstr>
      </vt:variant>
      <vt:variant>
        <vt:i4>1048628</vt:i4>
      </vt:variant>
      <vt:variant>
        <vt:i4>122</vt:i4>
      </vt:variant>
      <vt:variant>
        <vt:i4>0</vt:i4>
      </vt:variant>
      <vt:variant>
        <vt:i4>5</vt:i4>
      </vt:variant>
      <vt:variant>
        <vt:lpwstr/>
      </vt:variant>
      <vt:variant>
        <vt:lpwstr>_Toc309397737</vt:lpwstr>
      </vt:variant>
      <vt:variant>
        <vt:i4>1048628</vt:i4>
      </vt:variant>
      <vt:variant>
        <vt:i4>116</vt:i4>
      </vt:variant>
      <vt:variant>
        <vt:i4>0</vt:i4>
      </vt:variant>
      <vt:variant>
        <vt:i4>5</vt:i4>
      </vt:variant>
      <vt:variant>
        <vt:lpwstr/>
      </vt:variant>
      <vt:variant>
        <vt:lpwstr>_Toc309397736</vt:lpwstr>
      </vt:variant>
      <vt:variant>
        <vt:i4>1048628</vt:i4>
      </vt:variant>
      <vt:variant>
        <vt:i4>110</vt:i4>
      </vt:variant>
      <vt:variant>
        <vt:i4>0</vt:i4>
      </vt:variant>
      <vt:variant>
        <vt:i4>5</vt:i4>
      </vt:variant>
      <vt:variant>
        <vt:lpwstr/>
      </vt:variant>
      <vt:variant>
        <vt:lpwstr>_Toc309397735</vt:lpwstr>
      </vt:variant>
      <vt:variant>
        <vt:i4>1048628</vt:i4>
      </vt:variant>
      <vt:variant>
        <vt:i4>104</vt:i4>
      </vt:variant>
      <vt:variant>
        <vt:i4>0</vt:i4>
      </vt:variant>
      <vt:variant>
        <vt:i4>5</vt:i4>
      </vt:variant>
      <vt:variant>
        <vt:lpwstr/>
      </vt:variant>
      <vt:variant>
        <vt:lpwstr>_Toc309397734</vt:lpwstr>
      </vt:variant>
      <vt:variant>
        <vt:i4>1048628</vt:i4>
      </vt:variant>
      <vt:variant>
        <vt:i4>98</vt:i4>
      </vt:variant>
      <vt:variant>
        <vt:i4>0</vt:i4>
      </vt:variant>
      <vt:variant>
        <vt:i4>5</vt:i4>
      </vt:variant>
      <vt:variant>
        <vt:lpwstr/>
      </vt:variant>
      <vt:variant>
        <vt:lpwstr>_Toc309397733</vt:lpwstr>
      </vt:variant>
      <vt:variant>
        <vt:i4>1048628</vt:i4>
      </vt:variant>
      <vt:variant>
        <vt:i4>92</vt:i4>
      </vt:variant>
      <vt:variant>
        <vt:i4>0</vt:i4>
      </vt:variant>
      <vt:variant>
        <vt:i4>5</vt:i4>
      </vt:variant>
      <vt:variant>
        <vt:lpwstr/>
      </vt:variant>
      <vt:variant>
        <vt:lpwstr>_Toc309397732</vt:lpwstr>
      </vt:variant>
      <vt:variant>
        <vt:i4>1048628</vt:i4>
      </vt:variant>
      <vt:variant>
        <vt:i4>86</vt:i4>
      </vt:variant>
      <vt:variant>
        <vt:i4>0</vt:i4>
      </vt:variant>
      <vt:variant>
        <vt:i4>5</vt:i4>
      </vt:variant>
      <vt:variant>
        <vt:lpwstr/>
      </vt:variant>
      <vt:variant>
        <vt:lpwstr>_Toc309397731</vt:lpwstr>
      </vt:variant>
      <vt:variant>
        <vt:i4>1048628</vt:i4>
      </vt:variant>
      <vt:variant>
        <vt:i4>80</vt:i4>
      </vt:variant>
      <vt:variant>
        <vt:i4>0</vt:i4>
      </vt:variant>
      <vt:variant>
        <vt:i4>5</vt:i4>
      </vt:variant>
      <vt:variant>
        <vt:lpwstr/>
      </vt:variant>
      <vt:variant>
        <vt:lpwstr>_Toc309397730</vt:lpwstr>
      </vt:variant>
      <vt:variant>
        <vt:i4>1114164</vt:i4>
      </vt:variant>
      <vt:variant>
        <vt:i4>74</vt:i4>
      </vt:variant>
      <vt:variant>
        <vt:i4>0</vt:i4>
      </vt:variant>
      <vt:variant>
        <vt:i4>5</vt:i4>
      </vt:variant>
      <vt:variant>
        <vt:lpwstr/>
      </vt:variant>
      <vt:variant>
        <vt:lpwstr>_Toc309397729</vt:lpwstr>
      </vt:variant>
      <vt:variant>
        <vt:i4>1114164</vt:i4>
      </vt:variant>
      <vt:variant>
        <vt:i4>68</vt:i4>
      </vt:variant>
      <vt:variant>
        <vt:i4>0</vt:i4>
      </vt:variant>
      <vt:variant>
        <vt:i4>5</vt:i4>
      </vt:variant>
      <vt:variant>
        <vt:lpwstr/>
      </vt:variant>
      <vt:variant>
        <vt:lpwstr>_Toc309397728</vt:lpwstr>
      </vt:variant>
      <vt:variant>
        <vt:i4>1114164</vt:i4>
      </vt:variant>
      <vt:variant>
        <vt:i4>62</vt:i4>
      </vt:variant>
      <vt:variant>
        <vt:i4>0</vt:i4>
      </vt:variant>
      <vt:variant>
        <vt:i4>5</vt:i4>
      </vt:variant>
      <vt:variant>
        <vt:lpwstr/>
      </vt:variant>
      <vt:variant>
        <vt:lpwstr>_Toc309397727</vt:lpwstr>
      </vt:variant>
      <vt:variant>
        <vt:i4>1114164</vt:i4>
      </vt:variant>
      <vt:variant>
        <vt:i4>56</vt:i4>
      </vt:variant>
      <vt:variant>
        <vt:i4>0</vt:i4>
      </vt:variant>
      <vt:variant>
        <vt:i4>5</vt:i4>
      </vt:variant>
      <vt:variant>
        <vt:lpwstr/>
      </vt:variant>
      <vt:variant>
        <vt:lpwstr>_Toc309397726</vt:lpwstr>
      </vt:variant>
      <vt:variant>
        <vt:i4>1114164</vt:i4>
      </vt:variant>
      <vt:variant>
        <vt:i4>50</vt:i4>
      </vt:variant>
      <vt:variant>
        <vt:i4>0</vt:i4>
      </vt:variant>
      <vt:variant>
        <vt:i4>5</vt:i4>
      </vt:variant>
      <vt:variant>
        <vt:lpwstr/>
      </vt:variant>
      <vt:variant>
        <vt:lpwstr>_Toc309397725</vt:lpwstr>
      </vt:variant>
      <vt:variant>
        <vt:i4>1114164</vt:i4>
      </vt:variant>
      <vt:variant>
        <vt:i4>44</vt:i4>
      </vt:variant>
      <vt:variant>
        <vt:i4>0</vt:i4>
      </vt:variant>
      <vt:variant>
        <vt:i4>5</vt:i4>
      </vt:variant>
      <vt:variant>
        <vt:lpwstr/>
      </vt:variant>
      <vt:variant>
        <vt:lpwstr>_Toc309397724</vt:lpwstr>
      </vt:variant>
      <vt:variant>
        <vt:i4>1114164</vt:i4>
      </vt:variant>
      <vt:variant>
        <vt:i4>38</vt:i4>
      </vt:variant>
      <vt:variant>
        <vt:i4>0</vt:i4>
      </vt:variant>
      <vt:variant>
        <vt:i4>5</vt:i4>
      </vt:variant>
      <vt:variant>
        <vt:lpwstr/>
      </vt:variant>
      <vt:variant>
        <vt:lpwstr>_Toc309397723</vt:lpwstr>
      </vt:variant>
      <vt:variant>
        <vt:i4>1114164</vt:i4>
      </vt:variant>
      <vt:variant>
        <vt:i4>32</vt:i4>
      </vt:variant>
      <vt:variant>
        <vt:i4>0</vt:i4>
      </vt:variant>
      <vt:variant>
        <vt:i4>5</vt:i4>
      </vt:variant>
      <vt:variant>
        <vt:lpwstr/>
      </vt:variant>
      <vt:variant>
        <vt:lpwstr>_Toc309397722</vt:lpwstr>
      </vt:variant>
      <vt:variant>
        <vt:i4>1114164</vt:i4>
      </vt:variant>
      <vt:variant>
        <vt:i4>26</vt:i4>
      </vt:variant>
      <vt:variant>
        <vt:i4>0</vt:i4>
      </vt:variant>
      <vt:variant>
        <vt:i4>5</vt:i4>
      </vt:variant>
      <vt:variant>
        <vt:lpwstr/>
      </vt:variant>
      <vt:variant>
        <vt:lpwstr>_Toc309397721</vt:lpwstr>
      </vt:variant>
      <vt:variant>
        <vt:i4>1114164</vt:i4>
      </vt:variant>
      <vt:variant>
        <vt:i4>20</vt:i4>
      </vt:variant>
      <vt:variant>
        <vt:i4>0</vt:i4>
      </vt:variant>
      <vt:variant>
        <vt:i4>5</vt:i4>
      </vt:variant>
      <vt:variant>
        <vt:lpwstr/>
      </vt:variant>
      <vt:variant>
        <vt:lpwstr>_Toc309397720</vt:lpwstr>
      </vt:variant>
      <vt:variant>
        <vt:i4>1179700</vt:i4>
      </vt:variant>
      <vt:variant>
        <vt:i4>14</vt:i4>
      </vt:variant>
      <vt:variant>
        <vt:i4>0</vt:i4>
      </vt:variant>
      <vt:variant>
        <vt:i4>5</vt:i4>
      </vt:variant>
      <vt:variant>
        <vt:lpwstr/>
      </vt:variant>
      <vt:variant>
        <vt:lpwstr>_Toc309397719</vt:lpwstr>
      </vt:variant>
      <vt:variant>
        <vt:i4>1179700</vt:i4>
      </vt:variant>
      <vt:variant>
        <vt:i4>8</vt:i4>
      </vt:variant>
      <vt:variant>
        <vt:i4>0</vt:i4>
      </vt:variant>
      <vt:variant>
        <vt:i4>5</vt:i4>
      </vt:variant>
      <vt:variant>
        <vt:lpwstr/>
      </vt:variant>
      <vt:variant>
        <vt:lpwstr>_Toc309397718</vt:lpwstr>
      </vt:variant>
      <vt:variant>
        <vt:i4>1179700</vt:i4>
      </vt:variant>
      <vt:variant>
        <vt:i4>2</vt:i4>
      </vt:variant>
      <vt:variant>
        <vt:i4>0</vt:i4>
      </vt:variant>
      <vt:variant>
        <vt:i4>5</vt:i4>
      </vt:variant>
      <vt:variant>
        <vt:lpwstr/>
      </vt:variant>
      <vt:variant>
        <vt:lpwstr>_Toc309397717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CONSUMPTION REPORT</dc:title>
  <dc:creator>Badur</dc:creator>
  <cp:lastModifiedBy>Nils Gross</cp:lastModifiedBy>
  <cp:revision>3</cp:revision>
  <cp:lastPrinted>2011-02-17T09:22:00Z</cp:lastPrinted>
  <dcterms:created xsi:type="dcterms:W3CDTF">2013-02-01T13:08:00Z</dcterms:created>
  <dcterms:modified xsi:type="dcterms:W3CDTF">2013-02-01T13:11:00Z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